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25b3" w14:paraId="ade25b3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A07B94">
        <w:t>2158</w:t>
      </w:r>
      <w:r w:rsidR="006E7865">
        <w:t>/16-</w:t>
      </w:r>
      <w:r w:rsidR="00F258AD">
        <w:t>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A07B94" w:rsidRPr="00A07B94">
        <w:t>KOSNIK j.d.o.o., Osijek, Mostarska 33, MBS: 030166401, OIB: 38701723755</w:t>
      </w:r>
      <w:r w:rsidR="00686ACA">
        <w:t xml:space="preserve">, </w:t>
      </w:r>
      <w:r w:rsidR="003B4C28">
        <w:t xml:space="preserve">dana </w:t>
      </w:r>
      <w:r w:rsidR="00A07B94">
        <w:t>02</w:t>
      </w:r>
      <w:r w:rsidR="008F2EFA">
        <w:t xml:space="preserve">. </w:t>
      </w:r>
      <w:r w:rsidR="00A07B94">
        <w:t>veljače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A07B94" w:rsidRPr="00A07B94">
        <w:t xml:space="preserve">Domagoj Bravić, OIB: 13714200364, Marina, Mala vrata 15,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</w:t>
      </w:r>
      <w:r w:rsidR="00A07B94">
        <w:t>5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A07B94">
        <w:t>2158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A07B94">
        <w:t xml:space="preserve">dužnikom </w:t>
      </w:r>
      <w:r w:rsidR="00A07B94" w:rsidRPr="00A07B94">
        <w:t>KOSNIK j.d.o.o., Osijek, Mostarska 33, MBS: 030166401, OIB: 38701723755</w:t>
      </w:r>
      <w:r w:rsidR="00A07B94"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A07B94" w:rsidRPr="00A07B94">
        <w:t>Domagoj Bravić, OIB: 13714200364, Marina, Mala vrata 15,</w:t>
      </w:r>
      <w:r w:rsidR="00EF23B3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07B94">
        <w:t>02</w:t>
      </w:r>
      <w:r w:rsidR="008F2EFA">
        <w:t xml:space="preserve">. </w:t>
      </w:r>
      <w:r w:rsidR="00A07B94">
        <w:t>veljače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07B94">
        <w:t>Snježana Markotić Jurić</w:t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A07B94">
        <w:t>R 23/3</w:t>
      </w: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66F" w:rsidR="00E6266F">
      <w:r>
        <w:separator/>
      </w:r>
    </w:p>
  </w:endnote>
  <w:endnote w:id="0" w:type="continuationSeparator">
    <w:p w:rsidRDefault="00E6266F" w:rsidR="00E62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66F" w:rsidR="00E6266F">
      <w:r>
        <w:separator/>
      </w:r>
    </w:p>
  </w:footnote>
  <w:footnote w:id="0" w:type="continuationSeparator">
    <w:p w:rsidRDefault="00E6266F" w:rsidR="00E626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D6E5F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D6E5F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B2FE1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07B94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266F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258AD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D6E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6E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E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E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E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D6E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6E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E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E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E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2158</izvorni_sadrzaj>
    <derivirana_varijabla naziv="DomainObject.Predmet.Broj_1">2158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St-2158/2016</izvorni_sadrzaj>
    <derivirana_varijabla naziv="DomainObject.Predmet.OznakaBroj_1">St-2158/2016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KOSNIK j.d.o.o. za graditeljstvo i usluge</izvorni_sadrzaj>
    <derivirana_varijabla naziv="DomainObject.Predmet.ProtustrankaFormated_1">  KOSNIK j.d.o.o. za graditeljstvo i usluge</derivirana_varijabla>
  </DomainObject.Predmet.ProtustrankaFormated>
  <DomainObject.Predmet.ProtustrankaFormatedOIB>
    <izvorni_sadrzaj>  KOSNIK j.d.o.o. za graditeljstvo i usluge, OIB 38701723755</izvorni_sadrzaj>
    <derivirana_varijabla naziv="DomainObject.Predmet.ProtustrankaFormatedOIB_1">  KOSNIK j.d.o.o. za graditeljstvo i usluge, OIB 38701723755</derivirana_varijabla>
  </DomainObject.Predmet.ProtustrankaFormatedOIB>
  <DomainObject.Predmet.ProtustrankaFormatedWithAdress>
    <izvorni_sadrzaj> KOSNIK j.d.o.o. za graditeljstvo i usluge, Mostarska 33, 31000 Osijek</izvorni_sadrzaj>
    <derivirana_varijabla naziv="DomainObject.Predmet.ProtustrankaFormatedWithAdress_1"> KOSNIK j.d.o.o. za graditeljstvo i usluge, Mostarska 33, 31000 Osijek</derivirana_varijabla>
  </DomainObject.Predmet.ProtustrankaFormatedWithAdress>
  <DomainObject.Predmet.ProtustrankaFormatedWithAdressOIB>
    <izvorni_sadrzaj> KOSNIK j.d.o.o. za graditeljstvo i usluge, OIB 38701723755, Mostarska 33, 31000 Osijek</izvorni_sadrzaj>
    <derivirana_varijabla naziv="DomainObject.Predmet.ProtustrankaFormatedWithAdressOIB_1"> KOSNIK j.d.o.o. za graditeljstvo i usluge, OIB 38701723755, Mostarska 33, 31000 Osijek</derivirana_varijabla>
  </DomainObject.Predmet.ProtustrankaFormatedWithAdressOIB>
  <DomainObject.Predmet.ProtustrankaWithAdress>
    <izvorni_sadrzaj>KOSNIK j.d.o.o. za graditeljstvo i usluge Mostarska 33, 31000 Osijek</izvorni_sadrzaj>
    <derivirana_varijabla naziv="DomainObject.Predmet.ProtustrankaWithAdress_1">KOSNIK j.d.o.o. za graditeljstvo i usluge Mostarska 33, 31000 Osijek</derivirana_varijabla>
  </DomainObject.Predmet.ProtustrankaWithAdress>
  <DomainObject.Predmet.ProtustrankaWithAdressOIB>
    <izvorni_sadrzaj>KOSNIK j.d.o.o. za graditeljstvo i usluge, OIB 38701723755, Mostarska 33, 31000 Osijek</izvorni_sadrzaj>
    <derivirana_varijabla naziv="DomainObject.Predmet.ProtustrankaWithAdressOIB_1">KOSNIK j.d.o.o. za graditeljstvo i usluge, OIB 38701723755, Mostarska 33, 31000 Osijek</derivirana_varijabla>
  </DomainObject.Predmet.ProtustrankaWithAdressOIB>
  <DomainObject.Predmet.ProtustrankaNazivFormated>
    <izvorni_sadrzaj>KOSNIK j.d.o.o. za graditeljstvo i usluge</izvorni_sadrzaj>
    <derivirana_varijabla naziv="DomainObject.Predmet.ProtustrankaNazivFormated_1">KOSNIK j.d.o.o. za graditeljstvo i usluge</derivirana_varijabla>
  </DomainObject.Predmet.ProtustrankaNazivFormated>
  <DomainObject.Predmet.ProtustrankaNazivFormatedOIB>
    <izvorni_sadrzaj>KOSNIK j.d.o.o. za graditeljstvo i usluge, OIB 38701723755</izvorni_sadrzaj>
    <derivirana_varijabla naziv="DomainObject.Predmet.ProtustrankaNazivFormatedOIB_1">KOSNIK j.d.o.o. za graditeljstvo i usluge, OIB 38701723755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KOSNIK j.d.o.o. za graditeljstvo i usluge</item>
    </izvorni_sadrzaj>
    <derivirana_varijabla naziv="DomainObject.Predmet.ProtuStrankaListFormated_1">
      <item>KOSNIK j.d.o.o. za graditeljstvo i usluge</item>
    </derivirana_varijabla>
  </DomainObject.Predmet.ProtuStrankaListFormated>
  <DomainObject.Predmet.ProtuStrankaListFormatedOIB>
    <izvorni_sadrzaj>
      <item>KOSNIK j.d.o.o. za graditeljstvo i usluge, OIB 38701723755</item>
    </izvorni_sadrzaj>
    <derivirana_varijabla naziv="DomainObject.Predmet.ProtuStrankaListFormatedOIB_1">
      <item>KOSNIK j.d.o.o. za graditeljstvo i usluge, OIB 38701723755</item>
    </derivirana_varijabla>
  </DomainObject.Predmet.ProtuStrankaListFormatedOIB>
  <DomainObject.Predmet.ProtuStrankaListFormatedWithAdress>
    <izvorni_sadrzaj>
      <item>KOSNIK j.d.o.o. za graditeljstvo i usluge, Mostarska 33, 31000 Osijek</item>
    </izvorni_sadrzaj>
    <derivirana_varijabla naziv="DomainObject.Predmet.ProtuStrankaListFormatedWithAdress_1">
      <item>KOSNIK j.d.o.o. za graditeljstvo i usluge, Mostarska 33, 31000 Osijek</item>
    </derivirana_varijabla>
  </DomainObject.Predmet.ProtuStrankaListFormatedWithAdress>
  <DomainObject.Predmet.ProtuStrankaListFormatedWithAdressOIB>
    <izvorni_sadrzaj>
      <item>KOSNIK j.d.o.o. za graditeljstvo i usluge, OIB 38701723755, Mostarska 33, 31000 Osijek</item>
    </izvorni_sadrzaj>
    <derivirana_varijabla naziv="DomainObject.Predmet.ProtuStrankaListFormatedWithAdressOIB_1">
      <item>KOSNIK j.d.o.o. za graditeljstvo i usluge, OIB 38701723755, Mostarska 33, 31000 Osijek</item>
    </derivirana_varijabla>
  </DomainObject.Predmet.ProtuStrankaListFormatedWithAdressOIB>
  <DomainObject.Predmet.ProtuStrankaListNazivFormated>
    <izvorni_sadrzaj>
      <item>KOSNIK j.d.o.o. za graditeljstvo i usluge</item>
    </izvorni_sadrzaj>
    <derivirana_varijabla naziv="DomainObject.Predmet.ProtuStrankaListNazivFormated_1">
      <item>KOSNIK j.d.o.o. za graditeljstvo i usluge</item>
    </derivirana_varijabla>
  </DomainObject.Predmet.ProtuStrankaListNazivFormated>
  <DomainObject.Predmet.ProtuStrankaListNazivFormatedOIB>
    <izvorni_sadrzaj>
      <item>KOSNIK j.d.o.o. za graditeljstvo i usluge, OIB 38701723755</item>
    </izvorni_sadrzaj>
    <derivirana_varijabla naziv="DomainObject.Predmet.ProtuStrankaListNazivFormatedOIB_1">
      <item>KOSNIK j.d.o.o. za graditeljstvo i usluge, OIB 38701723755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KOSNIK j.d.o.o. za graditeljstvo i usluge</izvorni_sadrzaj>
    <derivirana_varijabla naziv="DomainObject.Predmet.ProtustrankaIDrugi_1">KOSNIK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KOSNIK j.d.o.o. za graditeljstvo i usluge, OIB 38701723755, Mostarska 33, 31000 Osijek</izvorni_sadrzaj>
    <derivirana_varijabla naziv="DomainObject.Predmet.ProtustrankaIDrugiAdressOIB_1">KOSNIK j.d.o.o. za graditeljstvo i usluge, OIB 38701723755, Mostarska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KOSNIK j.d.o.o. za graditeljstvo i usluge</item>
    </izvorni_sadrzaj>
    <derivirana_varijabla naziv="DomainObject.Predmet.SudioniciListNaziv_1">
      <item>FINA RC OSIJEK</item>
      <item>KOSNIK j.d.o.o. za graditeljstvo i usluge</item>
    </derivirana_varijabla>
  </DomainObject.Predmet.SudioniciListNaziv>
  <DomainObject.Predmet.SudioniciListAdressOIB>
    <izvorni_sadrzaj>
      <item>FINA RC OSIJEK, OIB 85821130368</item>
      <item>KOSNIK j.d.o.o. za graditeljstvo i usluge, OIB 38701723755, Mostarska 33,31000 Osijek</item>
    </izvorni_sadrzaj>
    <derivirana_varijabla naziv="DomainObject.Predmet.SudioniciListAdressOIB_1">
      <item>FINA RC OSIJEK, OIB 85821130368</item>
      <item>KOSNIK j.d.o.o. za graditeljstvo i usluge, OIB 38701723755, Mostarska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38701723755</item>
    </izvorni_sadrzaj>
    <derivirana_varijabla naziv="DomainObject.Predmet.SudioniciListNazivOIB_1">
      <item>, OIB 85821130368</item>
      <item>, OIB 38701723755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F8972D-8895-4FE4-8F39-F0DF47C271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1229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2017-02-02T08:25:00Z</dcterms:created>
  <dc:creator>hermanj</dc:creator>
  <cp:lastModifiedBy>Snježana Markotić Jurić</cp:lastModifiedBy>
  <cp:lastPrinted>2017-02-02T08:26:00Z</cp:lastPrinted>
  <dcterms:modified xmlns:xsi="http://www.w3.org/2001/XMLSchema-instance" xsi:type="dcterms:W3CDTF">2017-02-02T08:26:00Z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