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067d7" w14:paraId="ee067d7" w:rsidRDefault="0064758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1731645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47588" w:rsidP="00647588" w:rsidR="00AE649C">
      <w:pPr>
        <w:pStyle w:val="NormaleSPIS"/>
        <w:spacing w:after="0"/>
      </w:pPr>
      <w:r>
        <w:t xml:space="preserve">       Republika Hrvatska</w:t>
      </w:r>
    </w:p>
    <w:p w:rsidRDefault="00647588" w:rsidP="00647588" w:rsidR="00647588">
      <w:pPr>
        <w:pStyle w:val="NormaleSPIS"/>
        <w:spacing w:after="0"/>
      </w:pPr>
      <w:r>
        <w:t xml:space="preserve">    Trgovački sud u Bjelovaru</w:t>
      </w:r>
    </w:p>
    <w:p w:rsidRDefault="00647588" w:rsidP="00647588" w:rsidR="00647588">
      <w:pPr>
        <w:pStyle w:val="NormaleSPIS"/>
        <w:spacing w:after="0"/>
      </w:pPr>
      <w:r>
        <w:t>Bjelovar, Šetalište dr.I.Lebovića 42.</w:t>
      </w:r>
    </w:p>
    <w:p w:rsidRDefault="00647588" w:rsidP="00647588" w:rsidR="00647588">
      <w:pPr>
        <w:pStyle w:val="NormaleSPIS"/>
        <w:jc w:val="right"/>
        <w:rPr>
          <w:b/>
        </w:rPr>
      </w:pPr>
      <w:r>
        <w:t>Poslovni broj:7 St-729/2018-1</w:t>
      </w:r>
      <w:r w:rsidR="00AE7DD4">
        <w:t>3</w:t>
      </w:r>
    </w:p>
    <w:p w:rsidRDefault="00647588" w:rsidP="00647588" w:rsidR="00647588">
      <w:pPr>
        <w:jc w:val="center"/>
      </w:pPr>
      <w:r>
        <w:t>R E P U B L I K A   H R V A T S K A</w:t>
      </w:r>
    </w:p>
    <w:p w:rsidRDefault="00647588" w:rsidP="00647588" w:rsidR="00647588">
      <w:pPr>
        <w:jc w:val="center"/>
      </w:pPr>
      <w:r>
        <w:t>R J E Š E N J E</w:t>
      </w:r>
    </w:p>
    <w:p w:rsidRDefault="00647588" w:rsidP="00647588" w:rsidR="00647588">
      <w:pPr>
        <w:ind w:firstLine="720"/>
        <w:jc w:val="both"/>
      </w:pPr>
      <w:r>
        <w:t xml:space="preserve">Trgovački sud u Bjelovaru, po sucu pojedincu Tomislavu Mrazoviću, u predstečajnom postupku povodom prijedloga dužnika JAN VNOUČEK iz Bjelovara, Križevačka 18, vlasnika OPG-a, OIB 21320886879, kojeg zastupaju punomoćnici, odvjetnici iz ZOU Zlatko Gregurić, Tatjana Figač-Gregurić i Hrvoje Mladinić odvjetnik iz Bjelovara, Franjevačka 15/b, 2. listopada 2018. godine, izvanraspravno </w:t>
      </w:r>
    </w:p>
    <w:p w:rsidRDefault="00647588" w:rsidP="00647588" w:rsidR="00647588">
      <w:pPr>
        <w:jc w:val="center"/>
      </w:pPr>
      <w:r>
        <w:t>r i j e š i o   j e</w:t>
      </w:r>
    </w:p>
    <w:p w:rsidRDefault="00647588" w:rsidP="00647588" w:rsidR="00647588">
      <w:pPr>
        <w:ind w:firstLine="720"/>
        <w:jc w:val="both"/>
      </w:pPr>
      <w:r>
        <w:t>1.Nalaže se Općinskom sudu u Bjelovaru, Zemljišno-knjižnom odjelu u Bjelovaru, upis zabilježbe otvaranja predstečajnog postupka na nekretninama u vlasništvu dužnika pojedinca JAN VNOUČEK iz Bjelovara, Križevačka 18, OIB 21320886879, vlasnika OPG-a, i to na nekretninama upisanim u</w:t>
      </w:r>
    </w:p>
    <w:p w:rsidRDefault="00647588" w:rsidP="00647588" w:rsidR="00647588">
      <w:pPr>
        <w:ind w:firstLine="720"/>
        <w:jc w:val="both"/>
      </w:pPr>
      <w:r>
        <w:t xml:space="preserve"> k.o.Kapela i to : </w:t>
      </w:r>
    </w:p>
    <w:p w:rsidRDefault="00647588" w:rsidP="00647588" w:rsidR="00647588">
      <w:pPr>
        <w:ind w:firstLine="720"/>
        <w:jc w:val="both"/>
      </w:pPr>
      <w:r>
        <w:t>-upisanim u zk.ul.br.210 i to čkbr.349/31, oznake zemljišta šuma botinac, površine 1149 čhv i čkbr.349/82, oznake zemljišta šuma botinac, površine 973 čhv,</w:t>
      </w:r>
    </w:p>
    <w:p w:rsidRDefault="00647588" w:rsidP="00647588" w:rsidR="00647588">
      <w:pPr>
        <w:ind w:firstLine="720"/>
        <w:jc w:val="both"/>
      </w:pPr>
      <w:r>
        <w:t>-upisanim u zk.ul.br.215 i to čkbr.724/A, oznake zemljišta livada ograda, površine 216 čhv,</w:t>
      </w:r>
    </w:p>
    <w:p w:rsidRDefault="00647588" w:rsidP="00647588" w:rsidR="00647588">
      <w:pPr>
        <w:ind w:firstLine="720"/>
        <w:jc w:val="both"/>
      </w:pPr>
      <w:r>
        <w:t>-upisanim u zk.ul.br.245 i to čkbr.349/30, oznake zemljišta oranica i šuma gorice, površine 1 jutro i 411 čhv,</w:t>
      </w:r>
    </w:p>
    <w:p w:rsidRDefault="00647588" w:rsidP="00647588" w:rsidR="00647588">
      <w:pPr>
        <w:ind w:firstLine="720"/>
        <w:jc w:val="both"/>
      </w:pPr>
      <w:r>
        <w:t>-upisanim u zk.ul.br.1662 i to čkbr.349/32, oznake zemljišta šuma u kapeli, površine 1271 čhv,</w:t>
      </w:r>
    </w:p>
    <w:p w:rsidRDefault="00647588" w:rsidP="00647588" w:rsidR="00647588">
      <w:pPr>
        <w:ind w:firstLine="720"/>
        <w:jc w:val="both"/>
      </w:pPr>
      <w:r>
        <w:t>-upisanim u zk.ul.br.1780 i to čkbr.710, oznake zemljišta livada ograda, površine 238 čhv,</w:t>
      </w:r>
    </w:p>
    <w:p w:rsidRDefault="00647588" w:rsidP="00647588" w:rsidR="00647588">
      <w:pPr>
        <w:ind w:firstLine="720"/>
        <w:jc w:val="both"/>
      </w:pPr>
      <w:r>
        <w:t>k.o.Kobasičari i to:</w:t>
      </w:r>
    </w:p>
    <w:p w:rsidRDefault="00647588" w:rsidP="00647588" w:rsidR="00647588">
      <w:pPr>
        <w:ind w:firstLine="720"/>
        <w:jc w:val="both"/>
      </w:pPr>
      <w:r>
        <w:t>-upisanim u zk.ul.br.1588 i to čkbr.516/1, oznake zemljišta vinograd skucanski brijeg, površine 574 čhv,</w:t>
      </w:r>
    </w:p>
    <w:p w:rsidRDefault="00647588" w:rsidP="00647588" w:rsidR="00647588">
      <w:pPr>
        <w:ind w:firstLine="720"/>
        <w:jc w:val="both"/>
      </w:pPr>
      <w:r>
        <w:t>k.o.Nove Plavnice-Hrgovljani i to:</w:t>
      </w:r>
    </w:p>
    <w:p w:rsidRDefault="00647588" w:rsidP="00647588" w:rsidR="00647588">
      <w:pPr>
        <w:ind w:firstLine="720"/>
        <w:jc w:val="both"/>
      </w:pPr>
    </w:p>
    <w:p w:rsidRDefault="00647588" w:rsidP="00647588" w:rsidR="00647588">
      <w:pPr>
        <w:ind w:firstLine="720"/>
        <w:jc w:val="both"/>
      </w:pPr>
    </w:p>
    <w:p w:rsidRDefault="00647588" w:rsidP="00647588" w:rsidR="00647588">
      <w:pPr>
        <w:spacing w:after="0"/>
        <w:ind w:firstLine="720"/>
        <w:jc w:val="center"/>
      </w:pPr>
      <w:r>
        <w:lastRenderedPageBreak/>
        <w:t>2</w:t>
      </w:r>
    </w:p>
    <w:p w:rsidRDefault="00AE7DD4" w:rsidP="00647588" w:rsidR="00647588">
      <w:pPr>
        <w:ind w:firstLine="720"/>
        <w:jc w:val="right"/>
      </w:pPr>
      <w:r>
        <w:t>Poslovni broj:7 St-729/2018-13</w:t>
      </w:r>
      <w:bookmarkStart w:name="_GoBack" w:id="0"/>
      <w:bookmarkEnd w:id="0"/>
    </w:p>
    <w:p w:rsidRDefault="00647588" w:rsidP="00647588" w:rsidR="00647588">
      <w:pPr>
        <w:ind w:firstLine="720"/>
        <w:jc w:val="both"/>
      </w:pPr>
      <w:r>
        <w:t>-upisanim u zk.ul.br.1352 i to čkbr.849, oznake zemljišta ulica Ivana Cankara oranica, površine 7152 m2.</w:t>
      </w:r>
    </w:p>
    <w:p w:rsidRDefault="00647588" w:rsidP="00647588" w:rsidR="00647588">
      <w:pPr>
        <w:jc w:val="center"/>
      </w:pPr>
      <w:r>
        <w:t>Obrazloženje</w:t>
      </w:r>
    </w:p>
    <w:p w:rsidRDefault="00647588" w:rsidP="00647588" w:rsidR="00647588">
      <w:pPr>
        <w:ind w:firstLine="720"/>
        <w:jc w:val="both"/>
      </w:pPr>
      <w:r>
        <w:t xml:space="preserve">Rješenjem ovog suda pod poslovnim brojem 7 St-729/2018-7 od 21. rujna 2018. godine otvoren je predstečajni postupak nad imovinom dužnika pojedinca JAN VNOUČEK iz Bjelovara, Križevačka 18, vlasnika OPG-a, OIB 21320886879, a koju imovini čine i nekretnine navedene u točki 1. izreke ovog rješenja, zbog čega je temeljem čl.34.st.3.Stečajnog zakona  (Narodne novine broj 71/15 i 104/17, dalje SZ-a) riješeno kao u izreci ovog rješenja, jer je dužnik u zemljišnim knjigama upisan na navedenim nekretninama kao nositelj prava vlasništva.  </w:t>
      </w:r>
    </w:p>
    <w:p w:rsidRDefault="00647588" w:rsidP="00647588" w:rsidR="00647588">
      <w:pPr>
        <w:ind w:firstLine="720"/>
        <w:jc w:val="center"/>
      </w:pPr>
      <w:r>
        <w:t xml:space="preserve">Bjelovar 2. listopada 2018. </w:t>
      </w:r>
    </w:p>
    <w:p w:rsidRDefault="00647588" w:rsidP="00647588" w:rsidR="00647588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 u d a c</w:t>
      </w:r>
    </w:p>
    <w:p w:rsidRDefault="00647588" w:rsidP="00647588" w:rsidR="00647588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Mrazović,v.r.</w:t>
      </w:r>
    </w:p>
    <w:p w:rsidRDefault="00647588" w:rsidP="00647588" w:rsidR="00647588">
      <w:pPr>
        <w:spacing w:after="0"/>
        <w:ind w:firstLine="720"/>
        <w:jc w:val="both"/>
      </w:pPr>
      <w:r>
        <w:t xml:space="preserve">                                                                           Za točnost otpravka-ovlašteni službenik</w:t>
      </w:r>
    </w:p>
    <w:p w:rsidRDefault="00647588" w:rsidP="00647588" w:rsidR="00647588">
      <w:pPr>
        <w:ind w:firstLine="720"/>
        <w:jc w:val="both"/>
      </w:pPr>
      <w:r>
        <w:t xml:space="preserve">                                                                                         Jasmina Tubić</w:t>
      </w:r>
    </w:p>
    <w:p w:rsidRDefault="00647588" w:rsidP="00647588" w:rsidR="00647588">
      <w:pPr>
        <w:jc w:val="both"/>
      </w:pPr>
      <w:r>
        <w:t>POUKA O PRAVNOM LIJEKU:Protiv ovog rješenja dopuštena je žalba u roku od 8 dana, od dana objave ovog rješenja na e-oglasnoj ploči Trgovačkog suda u Bjelovaru. Dostava se smatra obavljenom istekom 8 dana od dana objave ovog rješenja na mrežnoj stranici e-oglasna ploča Trgovačkog suda u Bjelovaru (čl.12.SZ). Žalba se podnosi Visokom trgovačkom sudu Republike Hrvatske, a putem ovog suda u tri primjerka.</w:t>
      </w:r>
    </w:p>
    <w:p w:rsidRDefault="00647588" w:rsidP="00647588" w:rsidR="00647588">
      <w:pPr>
        <w:jc w:val="both"/>
        <w:rPr>
          <w:szCs w:val="20"/>
        </w:rPr>
      </w:pPr>
    </w:p>
    <w:p w:rsidRDefault="00647588" w:rsidP="00647588" w:rsidR="00647588">
      <w:pPr>
        <w:jc w:val="both"/>
      </w:pPr>
    </w:p>
    <w:p w:rsidRDefault="00647588" w:rsidP="00647588" w:rsidR="00647588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588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E7DD4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418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St-729/2018-13</izvorni_sadrzaj>
    <derivirana_varijabla naziv="DomainObject.Oznaka_1">St-729/2018-13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729</izvorni_sadrzaj>
    <derivirana_varijabla naziv="DomainObject.Predmet.Broj_1">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2018.</izvorni_sadrzaj>
    <derivirana_varijabla naziv="DomainObject.Predmet.DatumOsnivanja_1">10.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St-729/2018</izvorni_sadrzaj>
    <derivirana_varijabla naziv="DomainObject.Predmet.OznakaBroj_1">St-729/2018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JAN VNOUČEK</izvorni_sadrzaj>
    <derivirana_varijabla naziv="DomainObject.Predmet.StrankaFormated_1">  JAN VNOUČEK</derivirana_varijabla>
  </DomainObject.Predmet.StrankaFormated>
  <DomainObject.Predmet.StrankaFormatedOIB>
    <izvorni_sadrzaj>  JAN VNOUČEK, OIB 21320886879</izvorni_sadrzaj>
    <derivirana_varijabla naziv="DomainObject.Predmet.StrankaFormatedOIB_1">  JAN VNOUČEK, OIB 21320886879</derivirana_varijabla>
  </DomainObject.Predmet.StrankaFormatedOIB>
  <DomainObject.Predmet.StrankaFormatedWithAdress>
    <izvorni_sadrzaj> JAN VNOUČEK, Križevačka 18, 43000 Bjelovar</izvorni_sadrzaj>
    <derivirana_varijabla naziv="DomainObject.Predmet.StrankaFormatedWithAdress_1"> JAN VNOUČEK, Križevačka 18, 43000 Bjelovar</derivirana_varijabla>
  </DomainObject.Predmet.StrankaFormatedWithAdress>
  <DomainObject.Predmet.StrankaFormatedWithAdressOIB>
    <izvorni_sadrzaj> JAN VNOUČEK, OIB 21320886879, Križevačka 18, 43000 Bjelovar</izvorni_sadrzaj>
    <derivirana_varijabla naziv="DomainObject.Predmet.StrankaFormatedWithAdressOIB_1"> JAN VNOUČEK, OIB 21320886879, Križevačka 18, 43000 Bjelovar</derivirana_varijabla>
  </DomainObject.Predmet.StrankaFormatedWithAdressOIB>
  <DomainObject.Predmet.StrankaWithAdress>
    <izvorni_sadrzaj>JAN VNOUČEK Križevačka 18,43000 Bjelovar</izvorni_sadrzaj>
    <derivirana_varijabla naziv="DomainObject.Predmet.StrankaWithAdress_1">JAN VNOUČEK Križevačka 18,43000 Bjelovar</derivirana_varijabla>
  </DomainObject.Predmet.StrankaWithAdress>
  <DomainObject.Predmet.StrankaWithAdressOIB>
    <izvorni_sadrzaj>JAN VNOUČEK, OIB 21320886879, Križevačka 18,43000 Bjelovar</izvorni_sadrzaj>
    <derivirana_varijabla naziv="DomainObject.Predmet.StrankaWithAdressOIB_1">JAN VNOUČEK, OIB 21320886879, Križevačka 18,43000 Bjelovar</derivirana_varijabla>
  </DomainObject.Predmet.StrankaWithAdressOIB>
  <DomainObject.Predmet.StrankaNazivFormated>
    <izvorni_sadrzaj>JAN VNOUČEK</izvorni_sadrzaj>
    <derivirana_varijabla naziv="DomainObject.Predmet.StrankaNazivFormated_1">JAN VNOUČEK</derivirana_varijabla>
  </DomainObject.Predmet.StrankaNazivFormated>
  <DomainObject.Predmet.StrankaNazivFormatedOIB>
    <izvorni_sadrzaj>JAN VNOUČEK, OIB 21320886879</izvorni_sadrzaj>
    <derivirana_varijabla naziv="DomainObject.Predmet.StrankaNazivFormatedOIB_1">JAN VNOUČEK, OIB 21320886879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JAN VNOUČEK</item>
    </izvorni_sadrzaj>
    <derivirana_varijabla naziv="DomainObject.Predmet.StrankaListFormated_1">
      <item>JAN VNOUČEK</item>
    </derivirana_varijabla>
  </DomainObject.Predmet.StrankaListFormated>
  <DomainObject.Predmet.StrankaListFormatedOIB>
    <izvorni_sadrzaj>
      <item>JAN VNOUČEK, OIB 21320886879</item>
    </izvorni_sadrzaj>
    <derivirana_varijabla naziv="DomainObject.Predmet.StrankaListFormatedOIB_1">
      <item>JAN VNOUČEK, OIB 21320886879</item>
    </derivirana_varijabla>
  </DomainObject.Predmet.StrankaListFormatedOIB>
  <DomainObject.Predmet.StrankaListFormatedWithAdress>
    <izvorni_sadrzaj>
      <item>JAN VNOUČEK, Križevačka 18, 43000 Bjelovar</item>
    </izvorni_sadrzaj>
    <derivirana_varijabla naziv="DomainObject.Predmet.StrankaListFormatedWithAdress_1">
      <item>JAN VNOUČEK, Križevačka 18, 43000 Bjelovar</item>
    </derivirana_varijabla>
  </DomainObject.Predmet.StrankaListFormatedWithAdress>
  <DomainObject.Predmet.StrankaListFormatedWithAdressOIB>
    <izvorni_sadrzaj>
      <item>JAN VNOUČEK, OIB 21320886879, Križevačka 18, 43000 Bjelovar</item>
    </izvorni_sadrzaj>
    <derivirana_varijabla naziv="DomainObject.Predmet.StrankaListFormatedWithAdressOIB_1">
      <item>JAN VNOUČEK, OIB 21320886879, Križevačka 18, 43000 Bjelovar</item>
    </derivirana_varijabla>
  </DomainObject.Predmet.StrankaListFormatedWithAdressOIB>
  <DomainObject.Predmet.StrankaListNazivFormated>
    <izvorni_sadrzaj>
      <item>JAN VNOUČEK</item>
    </izvorni_sadrzaj>
    <derivirana_varijabla naziv="DomainObject.Predmet.StrankaListNazivFormated_1">
      <item>JAN VNOUČEK</item>
    </derivirana_varijabla>
  </DomainObject.Predmet.StrankaListNazivFormated>
  <DomainObject.Predmet.StrankaListNazivFormatedOIB>
    <izvorni_sadrzaj>
      <item>JAN VNOUČEK, OIB 21320886879</item>
    </izvorni_sadrzaj>
    <derivirana_varijabla naziv="DomainObject.Predmet.StrankaListNazivFormatedOIB_1">
      <item>JAN VNOUČEK, OIB 21320886879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Hrvoje Mladinić</item>
    </izvorni_sadrzaj>
    <derivirana_varijabla naziv="DomainObject.Predmet.OstaliListFormated_1">
      <item>Hrvoje Mladinić</item>
    </derivirana_varijabla>
  </DomainObject.Predmet.OstaliListFormated>
  <DomainObject.Predmet.OstaliListFormatedOIB>
    <izvorni_sadrzaj>
      <item>Hrvoje Mladinić, OIB 06477765990</item>
    </izvorni_sadrzaj>
    <derivirana_varijabla naziv="DomainObject.Predmet.OstaliListFormatedOIB_1">
      <item>Hrvoje Mladinić, OIB 06477765990</item>
    </derivirana_varijabla>
  </DomainObject.Predmet.OstaliListFormatedOIB>
  <DomainObject.Predmet.OstaliListFormatedWithAdress>
    <izvorni_sadrzaj>
      <item>Hrvoje Mladinić, Mihanovićeva 15b, 43000 Bjelovar</item>
    </izvorni_sadrzaj>
    <derivirana_varijabla naziv="DomainObject.Predmet.OstaliListFormatedWithAdress_1">
      <item>Hrvoje Mladinić, Mihanovićeva 15b, 43000 Bjelovar</item>
    </derivirana_varijabla>
  </DomainObject.Predmet.OstaliListFormatedWithAdress>
  <DomainObject.Predmet.OstaliListFormatedWithAdressOIB>
    <izvorni_sadrzaj>
      <item>Hrvoje Mladinić, OIB 06477765990, Mihanovićeva 15b, 43000 Bjelovar</item>
    </izvorni_sadrzaj>
    <derivirana_varijabla naziv="DomainObject.Predmet.OstaliListFormatedWithAdressOIB_1">
      <item>Hrvoje Mladinić, OIB 06477765990, Mihanovićeva 15b, 43000 Bjelovar</item>
    </derivirana_varijabla>
  </DomainObject.Predmet.OstaliListFormatedWithAdressOIB>
  <DomainObject.Predmet.OstaliListNazivFormated>
    <izvorni_sadrzaj>
      <item>Hrvoje Mladinić</item>
    </izvorni_sadrzaj>
    <derivirana_varijabla naziv="DomainObject.Predmet.OstaliListNazivFormated_1">
      <item>Hrvoje Mladinić</item>
    </derivirana_varijabla>
  </DomainObject.Predmet.OstaliListNazivFormated>
  <DomainObject.Predmet.OstaliListNazivFormatedOIB>
    <izvorni_sadrzaj>
      <item>Hrvoje Mladinić, OIB 06477765990</item>
    </izvorni_sadrzaj>
    <derivirana_varijabla naziv="DomainObject.Predmet.OstaliListNazivFormatedOIB_1">
      <item>Hrvoje Mladinić, OIB 06477765990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>St-729/2018-13</izvorni_sadrzaj>
    <derivirana_varijabla naziv="DomainObject.PoslovniBrojDokumenta_1">St-729/2018-13</derivirana_varijabla>
  </DomainObject.PoslovniBrojDokumenta>
  <DomainObject.Predmet.StrankaIDrugi>
    <izvorni_sadrzaj>JAN VNOUČEK</izvorni_sadrzaj>
    <derivirana_varijabla naziv="DomainObject.Predmet.StrankaIDrugi_1">JAN VNOUČEK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JAN VNOUČEK, OIB 21320886879, Križevačka 18, 43000 Bjelovar</izvorni_sadrzaj>
    <derivirana_varijabla naziv="DomainObject.Predmet.StrankaIDrugiAdressOIB_1">JAN VNOUČEK, OIB 21320886879, Križevačka 18,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JAN VNOUČEK</item>
      <item>Hrvoje Mladinić</item>
    </izvorni_sadrzaj>
    <derivirana_varijabla naziv="DomainObject.Predmet.SudioniciListNaziv_1">
      <item>JAN VNOUČEK</item>
      <item>Hrvoje Mladinić</item>
    </derivirana_varijabla>
  </DomainObject.Predmet.SudioniciListNaziv>
  <DomainObject.Predmet.SudioniciListAdressOIB>
    <izvorni_sadrzaj>
      <item>JAN VNOUČEK, OIB 21320886879, Križevačka 18,43000 Bjelovar</item>
      <item>Hrvoje Mladinić, OIB 06477765990, Mihanovićeva 15b,43000 Bjelovar</item>
    </izvorni_sadrzaj>
    <derivirana_varijabla naziv="DomainObject.Predmet.SudioniciListAdressOIB_1">
      <item>JAN VNOUČEK, OIB 21320886879, Križevačka 18,43000 Bjelovar</item>
      <item>Hrvoje Mladinić, OIB 06477765990, Mihanovićeva 15b,43000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526566-BA4E-4990-B988-CB2A0AB81B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415</properties:Words>
  <properties:Characters>2355</properties:Characters>
  <properties:Lines>59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2018-10-02T08:49:00Z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St-729/2018-13 / Odluka - Rješenje (odluka_St-729_2018-13.docx)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