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e10fa" w14:paraId="13e10fa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CB788E">
        <w:t>3088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F7520">
        <w:t>24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CB788E" w:rsidRPr="00772630">
        <w:t>UDRUGA DRAGOVOLJACA I VETERANA DOMOVINSKOG RATA REPUBLIKE HRVATSKE - PODRUŽNICA KRAPINSKO ZAGORSKE ŽUPANIJE</w:t>
      </w:r>
      <w:r w:rsidR="00CB788E">
        <w:t xml:space="preserve">, Krapina, </w:t>
      </w:r>
      <w:r w:rsidR="00CB788E" w:rsidRPr="00772630">
        <w:t>Magistratska 0</w:t>
      </w:r>
      <w:r w:rsidR="00CB788E" w:rsidRPr="007B6E33">
        <w:t xml:space="preserve">, OIB: </w:t>
      </w:r>
      <w:r w:rsidR="00CB788E" w:rsidRPr="00772630">
        <w:t>62739303230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CB788E">
        <w:t>104.079,89</w:t>
      </w:r>
      <w:r w:rsidR="00822950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F7520">
        <w:t>24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CB788E">
        <w:t xml:space="preserve"> 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 w:rsidRPr="009C5689">
      <w:r>
        <w:t>2.</w:t>
      </w:r>
      <w:r w:rsidRPr="002D6935">
        <w:t xml:space="preserve"> dužnik na adresu-</w:t>
      </w:r>
      <w:r w:rsidR="00CB788E" w:rsidRPr="00CB788E">
        <w:t xml:space="preserve"> </w:t>
      </w:r>
      <w:r w:rsidR="00CB788E" w:rsidRPr="00772630">
        <w:t>UDRUGA DRAGOVOLJACA I VETERANA DOMOVINSKOG RATA REPUBLIKE HRVATSKE - PODRUŽNICA KRAPINSKO ZAGORSKE ŽUPANIJE</w:t>
      </w:r>
      <w:r w:rsidR="00CB788E">
        <w:t xml:space="preserve">, Krapina, </w:t>
      </w:r>
      <w:r w:rsidR="00CB788E" w:rsidRPr="00772630">
        <w:t>Magistratska 0</w:t>
      </w:r>
    </w:p>
    <w:sectPr w:rsidSect="00CB788E" w:rsidR="00D62FF6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194" w:rsidR="00A70194">
      <w:r>
        <w:separator/>
      </w:r>
    </w:p>
  </w:endnote>
  <w:endnote w:id="0" w:type="continuationSeparator">
    <w:p w:rsidRDefault="00A70194" w:rsidR="00A701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194" w:rsidR="00A70194">
      <w:r>
        <w:separator/>
      </w:r>
    </w:p>
  </w:footnote>
  <w:footnote w:id="0" w:type="continuationSeparator">
    <w:p w:rsidRDefault="00A70194" w:rsidR="00A701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78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35EB5"/>
    <w:rsid w:val="0038246E"/>
    <w:rsid w:val="00384CCE"/>
    <w:rsid w:val="003D35F9"/>
    <w:rsid w:val="003E3A15"/>
    <w:rsid w:val="003F7520"/>
    <w:rsid w:val="00413F4C"/>
    <w:rsid w:val="004B337A"/>
    <w:rsid w:val="004F3962"/>
    <w:rsid w:val="00514E02"/>
    <w:rsid w:val="0053446F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82F18"/>
    <w:rsid w:val="00C405FD"/>
    <w:rsid w:val="00C836B9"/>
    <w:rsid w:val="00C958E9"/>
    <w:rsid w:val="00CB788E"/>
    <w:rsid w:val="00CE7362"/>
    <w:rsid w:val="00D01B78"/>
    <w:rsid w:val="00D62FF6"/>
    <w:rsid w:val="00D66226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4E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E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E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E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E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4E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E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E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E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E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3088</izvorni_sadrzaj>
    <derivirana_varijabla naziv="DomainObject.Predmet.Broj_1">3088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St-3088/2015</izvorni_sadrzaj>
    <derivirana_varijabla naziv="DomainObject.Predmet.OznakaBroj_1">St-3088/2015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DRAGOVOLJACA I VETERANA DOMOVINSKOG RATA REPUBLIKE HRVATSKE - PODRUŽNICA KRAPINSKO ZAGORSKE ŽUPANIJE</izvorni_sadrzaj>
    <derivirana_varijabla naziv="DomainObject.Predmet.ProtustrankaFormated_1">  UDRUGA DRAGOVOLJACA I VETERANA DOMOVINSKOG RATA REPUBLIKE HRVATSKE - PODRUŽNICA KRAPINSKO ZAGORSKE ŽUPANIJE</derivirana_varijabla>
  </DomainObject.Predmet.ProtustrankaFormated>
  <DomainObject.Predmet.ProtustrankaFormatedOIB>
    <izvorni_sadrzaj>  UDRUGA DRAGOVOLJACA I VETERANA DOMOVINSKOG RATA REPUBLIKE HRVATSKE - PODRUŽNICA KRAPINSKO ZAGORSKE ŽUPANIJE, OIB 62739303230</izvorni_sadrzaj>
    <derivirana_varijabla naziv="DomainObject.Predmet.ProtustrankaFormatedOIB_1">  UDRUGA DRAGOVOLJACA I VETERANA DOMOVINSKOG RATA REPUBLIKE HRVATSKE - PODRUŽNICA KRAPINSKO ZAGORSKE ŽUPANIJE, OIB 62739303230</derivirana_varijabla>
  </DomainObject.Predmet.ProtustrankaFormatedOIB>
  <DomainObject.Predmet.ProtustrankaFormatedWithAdress>
    <izvorni_sadrzaj> UDRUGA DRAGOVOLJACA I VETERANA DOMOVINSKOG RATA REPUBLIKE HRVATSKE - PODRUŽNICA KRAPINSKO ZAGORSKE ŽUPANIJE, Magistratska 0, 49000 Krapina</izvorni_sadrzaj>
    <derivirana_varijabla naziv="DomainObject.Predmet.ProtustrankaFormatedWithAdress_1"> UDRUGA DRAGOVOLJACA I VETERANA DOMOVINSKOG RATA REPUBLIKE HRVATSKE - PODRUŽNICA KRAPINSKO ZAGORSKE ŽUPANIJE, Magistratska 0, 49000 Krapina</derivirana_varijabla>
  </DomainObject.Predmet.ProtustrankaFormatedWithAdress>
  <DomainObject.Predmet.ProtustrankaFormatedWithAdressOIB>
    <izvorni_sadrzaj> UDRUGA DRAGOVOLJACA I VETERANA DOMOVINSKOG RATA REPUBLIKE HRVATSKE - PODRUŽNICA KRAPINSKO ZAGORSKE ŽUPANIJE, OIB 62739303230, Magistratska 0, 49000 Krapina</izvorni_sadrzaj>
    <derivirana_varijabla naziv="DomainObject.Predmet.ProtustrankaFormatedWithAdressOIB_1"> UDRUGA DRAGOVOLJACA I VETERANA DOMOVINSKOG RATA REPUBLIKE HRVATSKE - PODRUŽNICA KRAPINSKO ZAGORSKE ŽUPANIJE, OIB 62739303230, Magistratska 0, 49000 Krapina</derivirana_varijabla>
  </DomainObject.Predmet.ProtustrankaFormatedWithAdressOIB>
  <DomainObject.Predmet.ProtustrankaWithAdress>
    <izvorni_sadrzaj>UDRUGA DRAGOVOLJACA I VETERANA DOMOVINSKOG RATA REPUBLIKE HRVATSKE - PODRUŽNICA KRAPINSKO ZAGORSKE ŽUPANIJE Magistratska 0, 49000 Krapina</izvorni_sadrzaj>
    <derivirana_varijabla naziv="DomainObject.Predmet.ProtustrankaWithAdress_1">UDRUGA DRAGOVOLJACA I VETERANA DOMOVINSKOG RATA REPUBLIKE HRVATSKE - PODRUŽNICA KRAPINSKO ZAGORSKE ŽUPANIJE Magistratska 0, 49000 Krapina</derivirana_varijabla>
  </DomainObject.Predmet.ProtustrankaWithAdress>
  <DomainObject.Predmet.ProtustrankaWithAdressOIB>
    <izvorni_sadrzaj>UDRUGA DRAGOVOLJACA I VETERANA DOMOVINSKOG RATA REPUBLIKE HRVATSKE - PODRUŽNICA KRAPINSKO ZAGORSKE ŽUPANIJE, OIB 62739303230, Magistratska 0, 49000 Krapina</izvorni_sadrzaj>
    <derivirana_varijabla naziv="DomainObject.Predmet.ProtustrankaWithAdressOIB_1">UDRUGA DRAGOVOLJACA I VETERANA DOMOVINSKOG RATA REPUBLIKE HRVATSKE - PODRUŽNICA KRAPINSKO ZAGORSKE ŽUPANIJE, OIB 62739303230, Magistratska 0, 49000 Krapina</derivirana_varijabla>
  </DomainObject.Predmet.ProtustrankaWithAdressOIB>
  <DomainObject.Predmet.ProtustrankaNazivFormated>
    <izvorni_sadrzaj>UDRUGA DRAGOVOLJACA I VETERANA DOMOVINSKOG RATA REPUBLIKE HRVATSKE - PODRUŽNICA KRAPINSKO ZAGORSKE ŽUPANIJE</izvorni_sadrzaj>
    <derivirana_varijabla naziv="DomainObject.Predmet.ProtustrankaNazivFormated_1">UDRUGA DRAGOVOLJACA I VETERANA DOMOVINSKOG RATA REPUBLIKE HRVATSKE - PODRUŽNICA KRAPINSKO ZAGORSKE ŽUPANIJE</derivirana_varijabla>
  </DomainObject.Predmet.ProtustrankaNazivFormated>
  <DomainObject.Predmet.ProtustrankaNazivFormatedOIB>
    <izvorni_sadrzaj>UDRUGA DRAGOVOLJACA I VETERANA DOMOVINSKOG RATA REPUBLIKE HRVATSKE - PODRUŽNICA KRAPINSKO ZAGORSKE ŽUPANIJE, OIB 62739303230</izvorni_sadrzaj>
    <derivirana_varijabla naziv="DomainObject.Predmet.ProtustrankaNazivFormatedOIB_1">UDRUGA DRAGOVOLJACA I VETERANA DOMOVINSKOG RATA REPUBLIKE HRVATSKE - PODRUŽNICA KRAPINSKO ZAGORSKE ŽUPANIJE, OIB 62739303230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DRAGOVOLJACA I VETERANA DOMOVINSKOG RATA REPUBLIKE HRVATSKE - PODRUŽNICA KRAPINSKO ZAGORSKE ŽUPANIJE</item>
    </izvorni_sadrzaj>
    <derivirana_varijabla naziv="DomainObject.Predmet.ProtuStrankaListFormated_1">
      <item>UDRUGA DRAGOVOLJACA I VETERANA DOMOVINSKOG RATA REPUBLIKE HRVATSKE - PODRUŽNICA KRAPINSKO ZAGORSKE ŽUPANIJE</item>
    </derivirana_varijabla>
  </DomainObject.Predmet.ProtuStrankaListFormated>
  <DomainObject.Predmet.ProtuStrankaListFormatedOIB>
    <izvorni_sadrzaj>
      <item>UDRUGA DRAGOVOLJACA I VETERANA DOMOVINSKOG RATA REPUBLIKE HRVATSKE - PODRUŽNICA KRAPINSKO ZAGORSKE ŽUPANIJE, OIB 62739303230</item>
    </izvorni_sadrzaj>
    <derivirana_varijabla naziv="DomainObject.Predmet.ProtuStrankaListFormatedOIB_1">
      <item>UDRUGA DRAGOVOLJACA I VETERANA DOMOVINSKOG RATA REPUBLIKE HRVATSKE - PODRUŽNICA KRAPINSKO ZAGORSKE ŽUPANIJE, OIB 62739303230</item>
    </derivirana_varijabla>
  </DomainObject.Predmet.ProtuStrankaListFormatedOIB>
  <DomainObject.Predmet.ProtuStrankaListFormatedWithAdress>
    <izvorni_sadrzaj>
      <item>UDRUGA DRAGOVOLJACA I VETERANA DOMOVINSKOG RATA REPUBLIKE HRVATSKE - PODRUŽNICA KRAPINSKO ZAGORSKE ŽUPANIJE, Magistratska 0, 49000 Krapina</item>
    </izvorni_sadrzaj>
    <derivirana_varijabla naziv="DomainObject.Predmet.ProtuStrankaListFormatedWithAdress_1">
      <item>UDRUGA DRAGOVOLJACA I VETERANA DOMOVINSKOG RATA REPUBLIKE HRVATSKE - PODRUŽNICA KRAPINSKO ZAGORSKE ŽUPANIJE, Magistratska 0, 49000 Krapina</item>
    </derivirana_varijabla>
  </DomainObject.Predmet.ProtuStrankaListFormatedWithAdress>
  <DomainObject.Predmet.ProtuStrankaListFormatedWithAdressOIB>
    <izvorni_sadrzaj>
      <item>UDRUGA DRAGOVOLJACA I VETERANA DOMOVINSKOG RATA REPUBLIKE HRVATSKE - PODRUŽNICA KRAPINSKO ZAGORSKE ŽUPANIJE, OIB 62739303230, Magistratska 0, 49000 Krapina</item>
    </izvorni_sadrzaj>
    <derivirana_varijabla naziv="DomainObject.Predmet.ProtuStrankaListFormatedWithAdressOIB_1">
      <item>UDRUGA DRAGOVOLJACA I VETERANA DOMOVINSKOG RATA REPUBLIKE HRVATSKE - PODRUŽNICA KRAPINSKO ZAGORSKE ŽUPANIJE, OIB 62739303230, Magistratska 0, 49000 Krapina</item>
    </derivirana_varijabla>
  </DomainObject.Predmet.ProtuStrankaListFormatedWithAdressOIB>
  <DomainObject.Predmet.ProtuStrankaListNazivFormated>
    <izvorni_sadrzaj>
      <item>UDRUGA DRAGOVOLJACA I VETERANA DOMOVINSKOG RATA REPUBLIKE HRVATSKE - PODRUŽNICA KRAPINSKO ZAGORSKE ŽUPANIJE</item>
    </izvorni_sadrzaj>
    <derivirana_varijabla naziv="DomainObject.Predmet.ProtuStrankaListNazivFormated_1">
      <item>UDRUGA DRAGOVOLJACA I VETERANA DOMOVINSKOG RATA REPUBLIKE HRVATSKE - PODRUŽNICA KRAPINSKO ZAGORSKE ŽUPANIJE</item>
    </derivirana_varijabla>
  </DomainObject.Predmet.ProtuStrankaListNazivFormated>
  <DomainObject.Predmet.ProtuStrankaListNazivFormatedOIB>
    <izvorni_sadrzaj>
      <item>UDRUGA DRAGOVOLJACA I VETERANA DOMOVINSKOG RATA REPUBLIKE HRVATSKE - PODRUŽNICA KRAPINSKO ZAGORSKE ŽUPANIJE, OIB 62739303230</item>
    </izvorni_sadrzaj>
    <derivirana_varijabla naziv="DomainObject.Predmet.ProtuStrankaListNazivFormatedOIB_1">
      <item>UDRUGA DRAGOVOLJACA I VETERANA DOMOVINSKOG RATA REPUBLIKE HRVATSKE - PODRUŽNICA KRAPINSKO ZAGORSKE ŽUPANIJE, OIB 62739303230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DRAGOVOLJACA I VETERANA DOMOVINSKOG RATA REPUBLIKE HRVATSKE - PODRUŽNICA KRAPINSKO ZAGORSKE ŽUPANIJE</izvorni_sadrzaj>
    <derivirana_varijabla naziv="DomainObject.Predmet.ProtustrankaIDrugi_1">UDRUGA DRAGOVOLJACA I VETERANA DOMOVINSKOG RATA REPUBLIKE HRVATSKE - PODRUŽNICA KRAPINSKO ZAGORSKE ŽUPANIJE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DRAGOVOLJACA I VETERANA DOMOVINSKOG RATA REPUBLIKE HRVATSKE - PODRUŽNICA KRAPINSKO ZAGORSKE ŽUPANIJE, OIB 62739303230, Magistratska 0, 49000 Krapina</izvorni_sadrzaj>
    <derivirana_varijabla naziv="DomainObject.Predmet.ProtustrankaIDrugiAdressOIB_1">UDRUGA DRAGOVOLJACA I VETERANA DOMOVINSKOG RATA REPUBLIKE HRVATSKE - PODRUŽNICA KRAPINSKO ZAGORSKE ŽUPANIJE, OIB 62739303230, Magistratska 0,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DRAGOVOLJACA I VETERANA DOMOVINSKOG RATA REPUBLIKE HRVATSKE - PODRUŽNICA KRAPINSKO ZAGORSKE ŽUPANIJE</item>
      <item>FINA Regionalni centar Zagreb</item>
    </izvorni_sadrzaj>
    <derivirana_varijabla naziv="DomainObject.Predmet.SudioniciListNaziv_1">
      <item>UDRUGA DRAGOVOLJACA I VETERANA DOMOVINSKOG RATA REPUBLIKE HRVATSKE - PODRUŽNICA KRAPINSKO ZAGORSKE ŽUPANIJE</item>
      <item>FINA Regionalni centar Zagreb</item>
    </derivirana_varijabla>
  </DomainObject.Predmet.SudioniciListNaziv>
  <DomainObject.Predmet.SudioniciListAdressOIB>
    <izvorni_sadrzaj>
      <item>UDRUGA DRAGOVOLJACA I VETERANA DOMOVINSKOG RATA REPUBLIKE HRVATSKE - PODRUŽNICA KRAPINSKO ZAGORSKE ŽUPANIJE, OIB 62739303230, Magistratska 0,49000 Krapina</item>
      <item>FINA Regionalni centar Zagreb, OIB 85821130368, Trg svibanjskih žrtava 1995. 1,10000 Zagreb</item>
    </izvorni_sadrzaj>
    <derivirana_varijabla naziv="DomainObject.Predmet.SudioniciListAdressOIB_1">
      <item>UDRUGA DRAGOVOLJACA I VETERANA DOMOVINSKOG RATA REPUBLIKE HRVATSKE - PODRUŽNICA KRAPINSKO ZAGORSKE ŽUPANIJE, OIB 62739303230, Magistratska 0,49000 Krapina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62739303230</item>
      <item>, OIB 85821130368</item>
    </izvorni_sadrzaj>
    <derivirana_varijabla naziv="DomainObject.Predmet.SudioniciListNazivOIB_1">
      <item>, OIB 62739303230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D74011-5D75-4924-B57B-34275ED1C4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270</properties:Words>
  <properties:Characters>1521</properties:Characters>
  <properties:Lines>47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2015-11-20T10:22:00Z</dcterms:created>
  <dc:creator>ilukac</dc:creator>
  <cp:lastModifiedBy>Ljubica Radošević</cp:lastModifiedBy>
  <cp:lastPrinted>2015-11-20T10:28:00Z</cp:lastPrinted>
  <dcterms:modified xmlns:xsi="http://www.w3.org/2001/XMLSchema-instance" xsi:type="dcterms:W3CDTF">2015-11-24T08:25:00Z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