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c0a3" w14:paraId="8e0c0a3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r>
        <w:t>PAZINU</w:t>
      </w:r>
    </w:p>
    <w:p w:rsidRDefault="00FC6271" w:rsidP="00FC6271" w:rsidR="00FC6271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 w:rsidRPr="00144658">
      <w:pPr>
        <w:jc w:val="center"/>
      </w:pPr>
    </w:p>
    <w:p w:rsidRDefault="00FC6271" w:rsidP="004B70F1" w:rsidR="004B70F1" w:rsidRPr="00144658">
      <w:pPr>
        <w:jc w:val="both"/>
      </w:pPr>
      <w:r w:rsidRPr="00144658">
        <w:t xml:space="preserve">radi određivanja vrijednosti </w:t>
      </w:r>
      <w:r w:rsidR="004B70F1" w:rsidRPr="00144658">
        <w:t xml:space="preserve">nekretnina KO </w:t>
      </w:r>
      <w:r w:rsidR="00144658" w:rsidRPr="00144658">
        <w:t>Novigrad</w:t>
      </w:r>
      <w:r w:rsidR="004B70F1" w:rsidRPr="00144658">
        <w:t xml:space="preserve">: </w:t>
      </w:r>
    </w:p>
    <w:p w:rsidRDefault="004B70F1" w:rsidP="004B70F1" w:rsidR="00144658" w:rsidRPr="00144658">
      <w:pPr>
        <w:jc w:val="both"/>
      </w:pPr>
      <w:r w:rsidRPr="00144658">
        <w:t>-</w:t>
      </w:r>
      <w:r w:rsidRPr="00144658">
        <w:tab/>
      </w:r>
      <w:proofErr w:type="spellStart"/>
      <w:r w:rsidR="00144658" w:rsidRPr="00144658">
        <w:t>k.č</w:t>
      </w:r>
      <w:proofErr w:type="spellEnd"/>
      <w:r w:rsidR="00144658" w:rsidRPr="00144658">
        <w:t xml:space="preserve">. 3173/2 i k.č.br. 3175/3 upisane u z.k.ul. 3678 </w:t>
      </w:r>
    </w:p>
    <w:p w:rsidRDefault="004B70F1" w:rsidP="004B70F1" w:rsidR="00144658" w:rsidRPr="00144658">
      <w:pPr>
        <w:jc w:val="both"/>
      </w:pPr>
      <w:r w:rsidRPr="00144658">
        <w:t>-</w:t>
      </w:r>
      <w:r w:rsidRPr="00144658">
        <w:tab/>
      </w:r>
      <w:r w:rsidR="00144658" w:rsidRPr="00144658">
        <w:t xml:space="preserve">k.č.br. 3174/3 upisana u z.k.ul. 3677 </w:t>
      </w:r>
    </w:p>
    <w:p w:rsidRDefault="004B70F1" w:rsidP="004B70F1" w:rsidR="004B70F1" w:rsidRPr="00144658">
      <w:pPr>
        <w:jc w:val="both"/>
      </w:pPr>
      <w:r w:rsidRPr="00144658">
        <w:t>-</w:t>
      </w:r>
      <w:r w:rsidRPr="00144658">
        <w:tab/>
      </w:r>
      <w:r w:rsidR="00144658" w:rsidRPr="00144658">
        <w:t xml:space="preserve">k.č.br. 3174/5 upisana u z.k.ul. 3577 </w:t>
      </w:r>
    </w:p>
    <w:p w:rsidRDefault="004B70F1" w:rsidP="004B70F1" w:rsidR="004B70F1" w:rsidRPr="00144658">
      <w:pPr>
        <w:jc w:val="both"/>
      </w:pPr>
      <w:r w:rsidRPr="00144658">
        <w:t>-</w:t>
      </w:r>
      <w:r w:rsidRPr="00144658">
        <w:tab/>
      </w:r>
      <w:r w:rsidR="00144658" w:rsidRPr="00144658">
        <w:t xml:space="preserve">k.č.br. 3175/4 upisana u z.k.ul. 3575 </w:t>
      </w:r>
    </w:p>
    <w:p w:rsidRDefault="004B70F1" w:rsidP="00D005E8" w:rsidR="004B70F1" w:rsidRPr="00144658">
      <w:pPr>
        <w:jc w:val="both"/>
      </w:pPr>
    </w:p>
    <w:p w:rsidRDefault="00FC6271" w:rsidP="00D005E8" w:rsidR="00FC6271" w:rsidRPr="00144658">
      <w:pPr>
        <w:jc w:val="both"/>
      </w:pPr>
      <w:r w:rsidRPr="00144658">
        <w:t xml:space="preserve">radi prodaje u stečajnom postupku nad dužnikom </w:t>
      </w:r>
      <w:r w:rsidR="00144658" w:rsidRPr="00144658">
        <w:t>GORAN INŽENJERING d.o.o. u stečaju Poreč, Mate Vlašića 47a, OIB: 66649656334</w:t>
      </w:r>
      <w:r w:rsidR="0080537A" w:rsidRPr="00144658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  <w:r>
        <w:tab/>
      </w: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r w:rsidR="00144658">
        <w:t>15</w:t>
      </w:r>
      <w:r w:rsidR="004B70F1">
        <w:t>. rujna</w:t>
      </w:r>
      <w:r w:rsidR="00D005E8">
        <w:t xml:space="preserve"> 2017. </w:t>
      </w:r>
      <w:r w:rsidR="004B70F1">
        <w:t xml:space="preserve">godine u </w:t>
      </w:r>
      <w:r w:rsidR="00144658">
        <w:t>12</w:t>
      </w:r>
      <w:r>
        <w:t>:</w:t>
      </w:r>
      <w:r w:rsidR="004B70F1">
        <w:t>3</w:t>
      </w:r>
      <w:r>
        <w:t>0 sati</w:t>
      </w:r>
    </w:p>
    <w:p w:rsidRDefault="00FC6271" w:rsidP="00FC6271" w:rsidR="00FC6271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r w:rsidR="00144658">
        <w:t>17</w:t>
      </w:r>
      <w:r w:rsidR="004B70F1">
        <w:t xml:space="preserve">. </w:t>
      </w:r>
      <w:r w:rsidR="00144658">
        <w:t>srpnja</w:t>
      </w:r>
      <w:r w:rsidR="00D005E8">
        <w:t xml:space="preserve"> 2017</w:t>
      </w:r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="00EF3563">
        <w:t xml:space="preserve">  </w:t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="00EF3563">
        <w:tab/>
      </w:r>
      <w:r w:rsidR="00EF3563">
        <w:tab/>
      </w:r>
      <w:r w:rsidR="0080537A">
        <w:t>Damir Rabar</w:t>
      </w:r>
      <w:r w:rsidR="00EF3563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0C3DB3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A56E33" w:rsidR="00A56E33" w:rsidRPr="00144658">
      <w:r w:rsidRPr="00144658">
        <w:t xml:space="preserve">- stečajni upravitelj </w:t>
      </w:r>
      <w:r w:rsidR="00144658">
        <w:t xml:space="preserve">Gordan Blagojević, Rijeka, Markovići 21, </w:t>
      </w:r>
    </w:p>
    <w:p w:rsidRDefault="00144658" w:rsidP="00144658" w:rsidR="00144658" w:rsidRPr="00144658">
      <w:pPr>
        <w:jc w:val="both"/>
      </w:pPr>
      <w:r w:rsidRPr="00144658">
        <w:t xml:space="preserve">- </w:t>
      </w:r>
      <w:proofErr w:type="spellStart"/>
      <w:r w:rsidRPr="00144658">
        <w:t>razlučnim</w:t>
      </w:r>
      <w:proofErr w:type="spellEnd"/>
      <w:r w:rsidRPr="00144658">
        <w:t xml:space="preserve"> vjerovnicima:</w:t>
      </w:r>
    </w:p>
    <w:p w:rsidRDefault="00144658" w:rsidP="00144658" w:rsidR="00144658" w:rsidRPr="00144658">
      <w:pPr>
        <w:jc w:val="both"/>
      </w:pPr>
      <w:r w:rsidRPr="00144658">
        <w:t xml:space="preserve">- </w:t>
      </w:r>
      <w:proofErr w:type="spellStart"/>
      <w:r w:rsidRPr="00144658">
        <w:t>R</w:t>
      </w:r>
      <w:r w:rsidRPr="00144658">
        <w:rPr>
          <w:bCs w:val="false"/>
        </w:rPr>
        <w:t>aiffeisenbank</w:t>
      </w:r>
      <w:proofErr w:type="spellEnd"/>
      <w:r w:rsidRPr="00144658">
        <w:rPr>
          <w:bCs w:val="false"/>
        </w:rPr>
        <w:t xml:space="preserve"> </w:t>
      </w:r>
      <w:proofErr w:type="spellStart"/>
      <w:r w:rsidRPr="00144658">
        <w:rPr>
          <w:bCs w:val="false"/>
        </w:rPr>
        <w:t>Austria</w:t>
      </w:r>
      <w:proofErr w:type="spellEnd"/>
      <w:r w:rsidRPr="00144658">
        <w:rPr>
          <w:bCs w:val="false"/>
        </w:rPr>
        <w:t xml:space="preserve"> d.d., podružnica Pula, Pula, 43. istarske divizije 2,</w:t>
      </w:r>
      <w:r>
        <w:rPr>
          <w:bCs w:val="false"/>
        </w:rPr>
        <w:t xml:space="preserve"> po pun.,</w:t>
      </w:r>
    </w:p>
    <w:p w:rsidRDefault="00144658" w:rsidP="00144658" w:rsidR="00144658" w:rsidRPr="00144658">
      <w:pPr>
        <w:jc w:val="both"/>
        <w:rPr>
          <w:bCs w:val="false"/>
        </w:rPr>
      </w:pPr>
      <w:r w:rsidRPr="00144658">
        <w:rPr>
          <w:bCs w:val="false"/>
        </w:rPr>
        <w:t>- Bošnjak Josip, Poreč, Punta 8</w:t>
      </w:r>
      <w:r>
        <w:rPr>
          <w:bCs w:val="false"/>
        </w:rPr>
        <w:t>,</w:t>
      </w:r>
    </w:p>
    <w:p w:rsidRDefault="00D005E8" w:rsidP="00144658" w:rsidR="00500701" w:rsidRPr="00144658">
      <w:pPr>
        <w:jc w:val="both"/>
      </w:pPr>
      <w:r w:rsidRPr="00144658">
        <w:t>- e-oglasna ploča suda (8</w:t>
      </w:r>
      <w:r w:rsidR="004B70F1" w:rsidRPr="00144658">
        <w:t xml:space="preserve"> </w:t>
      </w:r>
      <w:r w:rsidRPr="00144658">
        <w:t>dana)</w:t>
      </w:r>
      <w:r w:rsidR="004B70F1" w:rsidRPr="00144658">
        <w:t>.</w:t>
      </w:r>
    </w:p>
    <w:sectPr w:rsidSect="00B359BD" w:rsidR="00500701" w:rsidRPr="0014465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C15" w:rsidR="00E32C15">
      <w:r>
        <w:separator/>
      </w:r>
    </w:p>
  </w:endnote>
  <w:endnote w:id="0" w:type="continuationSeparator">
    <w:p w:rsidRDefault="00E32C15" w:rsidR="00E3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C15" w:rsidR="00E32C15">
      <w:r>
        <w:separator/>
      </w:r>
    </w:p>
  </w:footnote>
  <w:footnote w:id="0" w:type="continuationSeparator">
    <w:p w:rsidRDefault="00E32C15" w:rsidR="00E32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3563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70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3DB3" w:rsidP="000C3DB3" w:rsidR="000C3DB3">
    <w:pPr>
      <w:pStyle w:val="Zaglavlje"/>
      <w:jc w:val="right"/>
    </w:pPr>
    <w:proofErr w:type="spellStart"/>
    <w:r>
      <w:t>Posl</w:t>
    </w:r>
    <w:proofErr w:type="spellEnd"/>
    <w:r>
      <w:t>. br.: 1 St-15/</w:t>
    </w:r>
    <w:proofErr w:type="spellStart"/>
    <w:r>
      <w:t>15</w:t>
    </w:r>
    <w:proofErr w:type="spellEnd"/>
    <w:r>
      <w:t>-378</w:t>
    </w:r>
  </w:p>
  <w:p w:rsidRDefault="00EF3563" w:rsidP="000C3DB3" w:rsidR="00B359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DB3" w:rsidP="000C3DB3" w:rsidR="00B359BD">
    <w:pPr>
      <w:pStyle w:val="Zaglavlje"/>
      <w:jc w:val="right"/>
    </w:pPr>
    <w:proofErr w:type="spellStart"/>
    <w:r>
      <w:t>Posl</w:t>
    </w:r>
    <w:proofErr w:type="spellEnd"/>
    <w:r>
      <w:t>. br.: 1 St-</w:t>
    </w:r>
    <w:r w:rsidR="00144658">
      <w:t>14</w:t>
    </w:r>
    <w:r w:rsidR="004B70F1">
      <w:t>/</w:t>
    </w:r>
    <w:r w:rsidR="00144658">
      <w:t>15</w:t>
    </w:r>
    <w:r w:rsidR="004B70F1">
      <w:t>-</w:t>
    </w:r>
    <w:r w:rsidR="00144658">
      <w:t>280</w:t>
    </w:r>
  </w:p>
  <w:p w:rsidRDefault="00EF3563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144658"/>
    <w:rsid w:val="004B70F1"/>
    <w:rsid w:val="00554328"/>
    <w:rsid w:val="005930DA"/>
    <w:rsid w:val="006D5896"/>
    <w:rsid w:val="007C0336"/>
    <w:rsid w:val="0080537A"/>
    <w:rsid w:val="008E65FF"/>
    <w:rsid w:val="00985388"/>
    <w:rsid w:val="00A56E33"/>
    <w:rsid w:val="00A60AAE"/>
    <w:rsid w:val="00B61222"/>
    <w:rsid w:val="00CD186F"/>
    <w:rsid w:val="00D005E8"/>
    <w:rsid w:val="00D04E26"/>
    <w:rsid w:val="00E32C15"/>
    <w:rsid w:val="00EF3563"/>
    <w:rsid w:val="00EF65C5"/>
    <w:rsid w:val="00F35FB5"/>
    <w:rsid w:val="00FC3563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5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56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5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5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5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5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5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5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012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09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</derivirana_varijabla>
  </DomainObject.Predmet.OstaliListFormatedOIB>
  <DomainObject.Predmet.OstaliListFormatedWithAdress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</izvorni_sadrzaj>
    <derivirana_varijabla naziv="DomainObject.Predmet.OstaliListFormatedWithAdress_1"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</derivirana_varijabla>
  </DomainObject.Predmet.OstaliListFormatedWithAdress>
  <DomainObject.Predmet.OstaliListFormatedWithAdress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</izvorni_sadrzaj>
    <derivirana_varijabla naziv="DomainObject.Predmet.OstaliListFormatedWithAdress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135</properties:Words>
  <properties:Characters>710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2017-07-17T07:39:00Z</dcterms:created>
  <dc:creator>Jasmina Matika</dc:creator>
  <cp:lastModifiedBy>wsadmin</cp:lastModifiedBy>
  <cp:lastPrinted>2017-07-17T07:47:00Z</cp:lastPrinted>
  <dcterms:modified xmlns:xsi="http://www.w3.org/2001/XMLSchema-instance" xsi:type="dcterms:W3CDTF">2017-07-17T07:47:00Z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