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8892d" w14:paraId="aa8892d" w:rsidRDefault="003676F9" w:rsidP="004F58EB" w:rsidR="00EA57AC" w:rsidRPr="004C301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3013" w:rsidP="004C3013" w:rsidR="004C3013" w:rsidRPr="004C3013">
      <w:pPr>
        <w:rPr>
          <w:b/>
        </w:rPr>
      </w:pPr>
      <w:r w:rsidRPr="004C3013">
        <w:rPr>
          <w:b/>
        </w:rPr>
        <w:t>REPUBLIKA HRVATSKA</w:t>
      </w:r>
    </w:p>
    <w:p w:rsidRDefault="004C3013" w:rsidP="004C3013" w:rsidR="004C3013" w:rsidRPr="004C3013">
      <w:pPr>
        <w:rPr>
          <w:b/>
        </w:rPr>
      </w:pPr>
      <w:r w:rsidRPr="004C3013">
        <w:rPr>
          <w:b/>
        </w:rPr>
        <w:t>TRGOVAČKI SUD U OSIJEKU</w:t>
      </w:r>
    </w:p>
    <w:p w:rsidRDefault="004C3013" w:rsidP="004C3013" w:rsidR="004C3013" w:rsidRPr="004C3013">
      <w:pPr>
        <w:rPr>
          <w:b/>
        </w:rPr>
      </w:pPr>
      <w:r w:rsidRPr="004C3013">
        <w:rPr>
          <w:b/>
        </w:rPr>
        <w:t xml:space="preserve">STALNA SLUŽBA </w:t>
      </w:r>
    </w:p>
    <w:p w:rsidRDefault="004C3013" w:rsidP="004C3013" w:rsidR="004C3013">
      <w:pPr>
        <w:rPr>
          <w:b/>
        </w:rPr>
      </w:pPr>
      <w:r w:rsidRPr="004C3013">
        <w:rPr>
          <w:b/>
        </w:rPr>
        <w:t>U SLAVONSKOM BRODU</w:t>
      </w:r>
    </w:p>
    <w:p w:rsidRDefault="004C3013" w:rsidP="004C3013" w:rsidR="004C3013">
      <w:pPr>
        <w:rPr>
          <w:b/>
        </w:rPr>
      </w:pPr>
      <w:r>
        <w:rPr>
          <w:b/>
        </w:rPr>
        <w:t>Trg pobjede 13</w:t>
      </w:r>
    </w:p>
    <w:p w:rsidRDefault="004C3013" w:rsidP="004C3013" w:rsidR="004F58EB">
      <w:pPr>
        <w:rPr>
          <w:b/>
        </w:rPr>
      </w:pPr>
      <w:r>
        <w:rPr>
          <w:b/>
        </w:rPr>
        <w:t>35000 Slavonski Brod</w:t>
      </w:r>
      <w:r>
        <w:rPr>
          <w:b/>
        </w:rPr>
        <w:tab/>
      </w:r>
      <w:r w:rsidR="00A37A55">
        <w:rPr>
          <w:b/>
        </w:rPr>
        <w:tab/>
      </w:r>
      <w:r w:rsidR="00A37A55">
        <w:rPr>
          <w:b/>
        </w:rPr>
        <w:tab/>
      </w:r>
      <w:r w:rsidR="00A37A55">
        <w:rPr>
          <w:b/>
        </w:rPr>
        <w:tab/>
        <w:t xml:space="preserve">                           </w:t>
      </w:r>
      <w:r>
        <w:rPr>
          <w:b/>
        </w:rPr>
        <w:t xml:space="preserve"> </w:t>
      </w:r>
      <w:r w:rsidR="004F58EB">
        <w:rPr>
          <w:b/>
        </w:rPr>
        <w:t xml:space="preserve">Broj: </w:t>
      </w:r>
      <w:r w:rsidR="00A37A55">
        <w:rPr>
          <w:b/>
        </w:rPr>
        <w:t>7/St-225</w:t>
      </w:r>
      <w:r w:rsidR="004F58EB">
        <w:rPr>
          <w:b/>
        </w:rPr>
        <w:t>/20</w:t>
      </w:r>
      <w:r w:rsidR="005A7F40">
        <w:rPr>
          <w:b/>
        </w:rPr>
        <w:t>1</w:t>
      </w:r>
      <w:r w:rsidR="00A37A55">
        <w:rPr>
          <w:b/>
        </w:rPr>
        <w:t>2</w:t>
      </w:r>
      <w:r w:rsidR="005A7F40">
        <w:rPr>
          <w:b/>
        </w:rPr>
        <w:t>-</w:t>
      </w:r>
      <w:r w:rsidR="00A37A55">
        <w:rPr>
          <w:b/>
        </w:rPr>
        <w:t>105</w:t>
      </w:r>
    </w:p>
    <w:p w:rsidRDefault="00EA57AC" w:rsidP="004F58EB" w:rsidR="00EA57AC">
      <w:pPr>
        <w:rPr>
          <w:b/>
        </w:rPr>
      </w:pPr>
    </w:p>
    <w:p w:rsidRDefault="004F58EB" w:rsidP="004F58EB" w:rsidR="004F58EB" w:rsidRPr="00BC63F1">
      <w:pPr>
        <w:rPr>
          <w:b/>
        </w:rPr>
      </w:pPr>
    </w:p>
    <w:p w:rsidRDefault="004F58EB" w:rsidP="004F58EB" w:rsidR="004F58EB">
      <w:pPr>
        <w:jc w:val="center"/>
        <w:rPr>
          <w:b/>
        </w:rPr>
      </w:pPr>
      <w:r w:rsidRPr="00BC63F1">
        <w:rPr>
          <w:b/>
        </w:rPr>
        <w:t>R E P U B L I K A     H R V A T S K A</w:t>
      </w:r>
    </w:p>
    <w:p w:rsidRDefault="00EA57AC" w:rsidP="004F58EB" w:rsidR="00EA57AC" w:rsidRPr="00BC63F1">
      <w:pPr>
        <w:jc w:val="center"/>
        <w:rPr>
          <w:b/>
        </w:rPr>
      </w:pPr>
    </w:p>
    <w:p w:rsidRDefault="004F58EB" w:rsidP="004F58EB" w:rsidR="004F58EB" w:rsidRPr="00BC63F1">
      <w:pPr>
        <w:jc w:val="center"/>
        <w:rPr>
          <w:b/>
        </w:rPr>
      </w:pPr>
      <w:r w:rsidRPr="00BC63F1">
        <w:rPr>
          <w:b/>
        </w:rPr>
        <w:t>R J E Š E N J E</w:t>
      </w:r>
    </w:p>
    <w:p w:rsidRDefault="004F58EB" w:rsidP="004F58EB" w:rsidR="004F58EB">
      <w:pPr>
        <w:jc w:val="both"/>
      </w:pPr>
    </w:p>
    <w:p w:rsidRDefault="004F58EB" w:rsidP="004F58EB" w:rsidR="004F58EB">
      <w:pPr>
        <w:jc w:val="both"/>
      </w:pPr>
      <w:r>
        <w:tab/>
      </w:r>
      <w:r>
        <w:tab/>
      </w:r>
      <w:r w:rsidR="00DD7129" w:rsidRPr="00DD7129">
        <w:rPr>
          <w:b/>
        </w:rPr>
        <w:t xml:space="preserve">TRGOVAČKI SUD U OSIJEKU, STALNA SLUŽBA U SLAVONSKOM BRODU, </w:t>
      </w:r>
      <w:r w:rsidR="00DD7129" w:rsidRPr="00DD7129">
        <w:t xml:space="preserve">po stečajnoj sutkinji Mirni Vujčić, </w:t>
      </w:r>
      <w:r w:rsidR="00707FC5">
        <w:t xml:space="preserve">u stečajnom postupku nad </w:t>
      </w:r>
      <w:r w:rsidR="00DD7129" w:rsidRPr="00DD7129">
        <w:t xml:space="preserve">stečajnim dužnikom </w:t>
      </w:r>
      <w:r w:rsidR="00A37A55" w:rsidRPr="00A37A55">
        <w:t xml:space="preserve">AGATON  društvo s ograničenom odgovornošću za trgovinu i usluge „u stečaju“ , skraćena tvrtka: AGATON d.o.o. "u stečaju", </w:t>
      </w:r>
      <w:proofErr w:type="spellStart"/>
      <w:r w:rsidR="00A37A55" w:rsidRPr="00A37A55">
        <w:t>Filipovac</w:t>
      </w:r>
      <w:proofErr w:type="spellEnd"/>
      <w:r w:rsidR="00A37A55" w:rsidRPr="00A37A55">
        <w:t>, Grad Lipik, Tabor 32, OIB: 08654269074</w:t>
      </w:r>
      <w:r w:rsidR="00A37A55">
        <w:t xml:space="preserve"> </w:t>
      </w:r>
      <w:r>
        <w:t xml:space="preserve">dana </w:t>
      </w:r>
      <w:r w:rsidR="00A37A55">
        <w:t>15</w:t>
      </w:r>
      <w:r>
        <w:t xml:space="preserve">. </w:t>
      </w:r>
      <w:r w:rsidR="00A37A55">
        <w:t>svibnja</w:t>
      </w:r>
      <w:r>
        <w:t xml:space="preserve"> 20</w:t>
      </w:r>
      <w:r w:rsidR="00B27D42">
        <w:t>17</w:t>
      </w:r>
      <w:r>
        <w:t>. godine</w:t>
      </w:r>
    </w:p>
    <w:p w:rsidRDefault="004F58EB" w:rsidP="004F58EB" w:rsidR="004F58EB"/>
    <w:p w:rsidRDefault="00E342F5" w:rsidP="001C2B98" w:rsidR="00E342F5">
      <w:pPr>
        <w:jc w:val="center"/>
        <w:rPr>
          <w:b/>
        </w:rPr>
      </w:pPr>
      <w:r w:rsidRPr="004F3E16">
        <w:rPr>
          <w:b/>
        </w:rPr>
        <w:t>r i j e š i o  j e</w:t>
      </w:r>
    </w:p>
    <w:p w:rsidRDefault="00EA57AC" w:rsidP="005F3802" w:rsidR="00EA57AC">
      <w:pPr>
        <w:jc w:val="both"/>
        <w:rPr>
          <w:b/>
        </w:rPr>
      </w:pPr>
    </w:p>
    <w:p w:rsidRDefault="004F3E16" w:rsidP="005F3802" w:rsidR="00E136E0">
      <w:pPr>
        <w:jc w:val="both"/>
      </w:pPr>
      <w:r>
        <w:rPr>
          <w:b/>
        </w:rPr>
        <w:tab/>
      </w:r>
      <w:r w:rsidR="00415863">
        <w:rPr>
          <w:b/>
        </w:rPr>
        <w:tab/>
      </w:r>
      <w:r>
        <w:t xml:space="preserve">Ispravlja se </w:t>
      </w:r>
      <w:r w:rsidR="00E136E0">
        <w:t>rj</w:t>
      </w:r>
      <w:r w:rsidR="00A37A55">
        <w:t>ešenje ovoga suda posl.br 7/St-225</w:t>
      </w:r>
      <w:r w:rsidR="00E136E0">
        <w:t>/201</w:t>
      </w:r>
      <w:r w:rsidR="00A37A55">
        <w:t>2</w:t>
      </w:r>
      <w:r w:rsidR="00E136E0">
        <w:t>-</w:t>
      </w:r>
      <w:r w:rsidR="00A37A55">
        <w:t>104</w:t>
      </w:r>
      <w:r w:rsidR="005A1E18">
        <w:t xml:space="preserve"> od </w:t>
      </w:r>
      <w:r w:rsidR="00A37A55">
        <w:t>12</w:t>
      </w:r>
      <w:r w:rsidR="00E136E0">
        <w:t>.</w:t>
      </w:r>
      <w:r w:rsidR="005A1E18">
        <w:t xml:space="preserve"> </w:t>
      </w:r>
      <w:r w:rsidR="00A37A55">
        <w:t>svibnja</w:t>
      </w:r>
      <w:r w:rsidR="00E136E0">
        <w:t xml:space="preserve"> 2017.</w:t>
      </w:r>
      <w:r w:rsidR="00A37A55">
        <w:t xml:space="preserve"> </w:t>
      </w:r>
      <w:r w:rsidR="00E136E0">
        <w:t xml:space="preserve">godine u </w:t>
      </w:r>
      <w:r w:rsidR="00A37A55">
        <w:t>uvodu rješenja u oznaci dana donošenja rješenja tako da umjesto " 12.</w:t>
      </w:r>
      <w:r w:rsidR="00CD0DD6">
        <w:t xml:space="preserve"> </w:t>
      </w:r>
      <w:r w:rsidR="00A37A55">
        <w:t>siječnja 2017.</w:t>
      </w:r>
      <w:r w:rsidR="00CD0DD6">
        <w:t xml:space="preserve"> </w:t>
      </w:r>
      <w:r w:rsidR="00A37A55">
        <w:t xml:space="preserve">godine" treba </w:t>
      </w:r>
      <w:r w:rsidR="00A37A55" w:rsidRPr="00A37A55">
        <w:rPr>
          <w:b/>
        </w:rPr>
        <w:t>ispravno</w:t>
      </w:r>
      <w:r w:rsidR="00A37A55">
        <w:t xml:space="preserve"> stajati "12.</w:t>
      </w:r>
      <w:r w:rsidR="00CD0DD6">
        <w:t xml:space="preserve"> </w:t>
      </w:r>
      <w:r w:rsidR="00A37A55">
        <w:t>svibnja 2017.</w:t>
      </w:r>
      <w:r w:rsidR="00CD0DD6">
        <w:t xml:space="preserve"> godine.</w:t>
      </w:r>
      <w:r w:rsidR="00A37A55">
        <w:t>"</w:t>
      </w:r>
    </w:p>
    <w:p w:rsidRDefault="00E136E0" w:rsidP="005F3802" w:rsidR="00E136E0" w:rsidRPr="005F3802">
      <w:pPr>
        <w:jc w:val="both"/>
      </w:pPr>
      <w:r>
        <w:t xml:space="preserve">                                        </w:t>
      </w:r>
    </w:p>
    <w:p w:rsidRDefault="004F3E16" w:rsidP="001C2B98" w:rsidR="00C3089B">
      <w:pPr>
        <w:jc w:val="center"/>
        <w:rPr>
          <w:b/>
        </w:rPr>
      </w:pPr>
      <w:r w:rsidRPr="00C3089B">
        <w:rPr>
          <w:b/>
        </w:rPr>
        <w:t>Obrazloženje</w:t>
      </w:r>
    </w:p>
    <w:p w:rsidRDefault="00C3089B" w:rsidP="002F79EF" w:rsidR="00C3089B">
      <w:pPr>
        <w:jc w:val="both"/>
        <w:rPr>
          <w:b/>
        </w:rPr>
      </w:pPr>
    </w:p>
    <w:p w:rsidRDefault="00C3089B" w:rsidP="002F79EF" w:rsidR="00A37A55">
      <w:pPr>
        <w:jc w:val="both"/>
      </w:pPr>
      <w:r>
        <w:rPr>
          <w:b/>
        </w:rPr>
        <w:tab/>
      </w:r>
      <w:r w:rsidR="00415863">
        <w:rPr>
          <w:b/>
        </w:rPr>
        <w:tab/>
      </w:r>
      <w:r w:rsidR="00441CBA">
        <w:t>Tehničkom greškom pri</w:t>
      </w:r>
      <w:r w:rsidR="000E40A3">
        <w:t>likom</w:t>
      </w:r>
      <w:r w:rsidR="00441CBA">
        <w:t xml:space="preserve"> </w:t>
      </w:r>
      <w:r w:rsidR="00E136E0">
        <w:t xml:space="preserve">izrade rješenja ovoga suda </w:t>
      </w:r>
      <w:proofErr w:type="spellStart"/>
      <w:r w:rsidR="00E136E0">
        <w:t>posl</w:t>
      </w:r>
      <w:proofErr w:type="spellEnd"/>
      <w:r w:rsidR="00E136E0">
        <w:t>.</w:t>
      </w:r>
      <w:r w:rsidR="00B27D42">
        <w:t xml:space="preserve"> </w:t>
      </w:r>
      <w:r w:rsidR="00E136E0">
        <w:t>br.</w:t>
      </w:r>
      <w:r w:rsidR="00B27D42">
        <w:t xml:space="preserve"> </w:t>
      </w:r>
      <w:r w:rsidR="00E136E0">
        <w:t>7/St-</w:t>
      </w:r>
      <w:r w:rsidR="00A37A55">
        <w:t>225</w:t>
      </w:r>
      <w:r w:rsidR="00E136E0">
        <w:t>/201</w:t>
      </w:r>
      <w:r w:rsidR="00A37A55">
        <w:t>2</w:t>
      </w:r>
      <w:r w:rsidR="00E136E0">
        <w:t>-</w:t>
      </w:r>
      <w:r w:rsidR="00A37A55">
        <w:t>104</w:t>
      </w:r>
      <w:r w:rsidR="005A1E18">
        <w:t xml:space="preserve"> od </w:t>
      </w:r>
      <w:r w:rsidR="00A37A55">
        <w:t>12</w:t>
      </w:r>
      <w:r w:rsidR="00E136E0">
        <w:t>.</w:t>
      </w:r>
      <w:r w:rsidR="00B27D42">
        <w:t xml:space="preserve"> </w:t>
      </w:r>
      <w:r w:rsidR="00A37A55">
        <w:t>svibnja</w:t>
      </w:r>
      <w:r w:rsidR="00E136E0">
        <w:t xml:space="preserve"> 2017. godine pogrešno je </w:t>
      </w:r>
      <w:r w:rsidR="005A1E18">
        <w:t xml:space="preserve">u </w:t>
      </w:r>
      <w:r w:rsidR="00A37A55">
        <w:t xml:space="preserve">uvodu </w:t>
      </w:r>
      <w:r w:rsidR="005A1E18">
        <w:t xml:space="preserve">u rješenja </w:t>
      </w:r>
      <w:r w:rsidR="00A37A55">
        <w:t xml:space="preserve">kao </w:t>
      </w:r>
      <w:r w:rsidR="00CD0DD6">
        <w:t>dan</w:t>
      </w:r>
      <w:r w:rsidR="00A37A55">
        <w:t xml:space="preserve"> donošenja rješenja </w:t>
      </w:r>
      <w:r w:rsidR="00CD0DD6">
        <w:t>naveden dan</w:t>
      </w:r>
      <w:r w:rsidR="00A37A55">
        <w:t xml:space="preserve"> 12.</w:t>
      </w:r>
      <w:r w:rsidR="00CD0DD6">
        <w:t xml:space="preserve"> </w:t>
      </w:r>
      <w:r w:rsidR="00A37A55">
        <w:t>siječnja 2017.</w:t>
      </w:r>
      <w:r w:rsidR="00CD0DD6">
        <w:t xml:space="preserve"> godine,</w:t>
      </w:r>
      <w:r w:rsidR="00A37A55">
        <w:t xml:space="preserve"> iako ispravno treba stajati 12. </w:t>
      </w:r>
      <w:r w:rsidR="00CD0DD6">
        <w:t>svibnja</w:t>
      </w:r>
      <w:r w:rsidR="00A37A55">
        <w:t xml:space="preserve"> 2017.godine.</w:t>
      </w:r>
    </w:p>
    <w:p w:rsidRDefault="00A37A55" w:rsidP="002F79EF" w:rsidR="00415863">
      <w:pPr>
        <w:jc w:val="both"/>
      </w:pPr>
      <w:r>
        <w:t xml:space="preserve"> </w:t>
      </w:r>
      <w:r>
        <w:tab/>
      </w:r>
      <w:r>
        <w:tab/>
        <w:t>S</w:t>
      </w:r>
      <w:r w:rsidR="00415863">
        <w:t xml:space="preserve">toga je </w:t>
      </w:r>
      <w:r w:rsidR="007B5D79">
        <w:t xml:space="preserve">na temelju odredbe članka </w:t>
      </w:r>
      <w:r w:rsidR="00E136E0">
        <w:t>10</w:t>
      </w:r>
      <w:r w:rsidR="005F3802">
        <w:t xml:space="preserve">. </w:t>
      </w:r>
      <w:r w:rsidR="00B04689">
        <w:t>Stečajnog zakona</w:t>
      </w:r>
      <w:r w:rsidR="00E136E0">
        <w:t xml:space="preserve"> ( NN 71/15)</w:t>
      </w:r>
      <w:r w:rsidR="00B04689">
        <w:t xml:space="preserve"> uz poziv na odredbu čl.</w:t>
      </w:r>
      <w:r w:rsidR="005F3802">
        <w:t xml:space="preserve"> </w:t>
      </w:r>
      <w:r w:rsidR="007B5D79">
        <w:t>342. Z</w:t>
      </w:r>
      <w:r w:rsidR="00415863">
        <w:t>akona o parničnom postupku odlučeno kao u izreci rješenja.</w:t>
      </w:r>
    </w:p>
    <w:p w:rsidRDefault="00415863" w:rsidR="00415863"/>
    <w:p w:rsidRDefault="002F79EF" w:rsidR="00415863">
      <w:r>
        <w:tab/>
      </w:r>
      <w:r>
        <w:tab/>
        <w:t xml:space="preserve">U Slavonskom Brodu, </w:t>
      </w:r>
      <w:r w:rsidR="00A37A55">
        <w:t>15</w:t>
      </w:r>
      <w:r w:rsidR="008B47B9">
        <w:t xml:space="preserve">. </w:t>
      </w:r>
      <w:r w:rsidR="00A37A55">
        <w:t>svibnja</w:t>
      </w:r>
      <w:r w:rsidR="00E136E0">
        <w:t xml:space="preserve"> 2017</w:t>
      </w:r>
      <w:r w:rsidR="008B47B9">
        <w:t xml:space="preserve">. </w:t>
      </w:r>
      <w:r w:rsidR="00415863">
        <w:t>godine</w:t>
      </w:r>
    </w:p>
    <w:p w:rsidRDefault="00FE3B52" w:rsidR="00B7554A">
      <w:r>
        <w:t xml:space="preserve">  </w:t>
      </w:r>
    </w:p>
    <w:p w:rsidRDefault="00036720" w:rsidR="00036720"/>
    <w:p w:rsidRDefault="00415863" w:rsidR="00415863" w:rsidRPr="00415863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3B52">
        <w:t xml:space="preserve">      </w:t>
      </w:r>
      <w:r w:rsidR="00C61D6F">
        <w:t xml:space="preserve">      </w:t>
      </w:r>
      <w:r w:rsidRPr="00415863">
        <w:rPr>
          <w:b/>
        </w:rPr>
        <w:t>Sutkinja:</w:t>
      </w:r>
    </w:p>
    <w:p w:rsidRDefault="00415863" w:rsidR="002F79E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C61D6F">
        <w:t xml:space="preserve">  </w:t>
      </w:r>
      <w:r w:rsidR="00B27D42">
        <w:t xml:space="preserve">    </w:t>
      </w:r>
      <w:r w:rsidR="00FE3B52">
        <w:t xml:space="preserve">      </w:t>
      </w:r>
      <w:r w:rsidR="00C61D6F">
        <w:t xml:space="preserve"> </w:t>
      </w:r>
      <w:r>
        <w:t>Mirna Vujčić</w:t>
      </w:r>
    </w:p>
    <w:p w:rsidRDefault="00FE3B52" w:rsidP="00FE3B52" w:rsidR="00FE3B52" w:rsidRPr="00FE3B52">
      <w:r w:rsidRPr="00FE3B52">
        <w:rPr>
          <w:b/>
        </w:rPr>
        <w:t>Naputak o pravnom lijeku</w:t>
      </w:r>
      <w:r w:rsidRPr="00FE3B52">
        <w:t>:</w:t>
      </w:r>
    </w:p>
    <w:p w:rsidRDefault="00FE3B52" w:rsidP="00FE3B52" w:rsidR="00FE3B5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>Protiv ovog rješenja dopuštena je žalba u roku od osam dana</w:t>
      </w:r>
    </w:p>
    <w:p w:rsidRDefault="00FE3B52" w:rsidP="00FE3B52" w:rsidR="00FE3B5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 xml:space="preserve"> po isteku osmog dana od dana objave rješenja na mrežnoj stranici</w:t>
      </w:r>
    </w:p>
    <w:p w:rsidRDefault="00FE3B52" w:rsidP="00FE3B52" w:rsidR="00FE3B5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 xml:space="preserve"> e-Oglasna ploča sudova. Žalba se podnosi  Visokom trgovačkom </w:t>
      </w:r>
    </w:p>
    <w:p w:rsidRDefault="00FE3B52" w:rsidP="00FE3B52" w:rsidR="00B27D4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>sudu u Zagrebu  putem ovoga suda  u tri  primjerka</w:t>
      </w:r>
    </w:p>
    <w:p w:rsidRDefault="00B27D42" w:rsidR="00B27D42"/>
    <w:p w:rsidRDefault="00B27D42" w:rsidR="00B27D42"/>
    <w:p w:rsidRDefault="00A37A55" w:rsidR="00A37A55"/>
    <w:p w:rsidRDefault="00A37A55" w:rsidR="00A37A55"/>
    <w:p w:rsidRDefault="00A37A55" w:rsidP="00A37A55" w:rsidR="00A37A55" w:rsidRPr="00A37A55">
      <w:r w:rsidRPr="00A37A55">
        <w:lastRenderedPageBreak/>
        <w:t>DNA:</w:t>
      </w:r>
    </w:p>
    <w:p w:rsidRDefault="00A37A55" w:rsidP="00A37A55" w:rsidR="00A37A55" w:rsidRPr="00A37A55">
      <w:r w:rsidRPr="00A37A55">
        <w:t>1. Rješenje nepravomoćno</w:t>
      </w:r>
    </w:p>
    <w:p w:rsidRDefault="00A37A55" w:rsidP="00A37A55" w:rsidR="00A37A55" w:rsidRPr="00A37A55">
      <w:r w:rsidRPr="00A37A55">
        <w:t>2. Rješenje objaviti na mrežnoj stranici e-Oglasna ploča sudova</w:t>
      </w:r>
    </w:p>
    <w:p w:rsidRDefault="00A37A55" w:rsidP="00A37A55" w:rsidR="00A37A55" w:rsidRPr="00A37A55">
      <w:r w:rsidRPr="00A37A55">
        <w:t>te dostaviti:</w:t>
      </w:r>
    </w:p>
    <w:p w:rsidRDefault="00A37A55" w:rsidP="00A37A55" w:rsidR="00A37A55" w:rsidRPr="00A37A55">
      <w:r w:rsidRPr="00A37A55">
        <w:t>- stečajnom upravitelju</w:t>
      </w:r>
    </w:p>
    <w:p w:rsidRDefault="00A37A55" w:rsidP="00A37A55" w:rsidR="00A37A55" w:rsidRPr="00A37A55">
      <w:r w:rsidRPr="00A37A55">
        <w:t>- ŽDO Građansko- upravnom odjelu, Slavonski Brod</w:t>
      </w:r>
    </w:p>
    <w:p w:rsidRDefault="00A37A55" w:rsidP="00A37A55" w:rsidR="00A37A55" w:rsidRPr="00A37A55">
      <w:r w:rsidRPr="00A37A55">
        <w:t>- sudskom registru po pravomoćnosti</w:t>
      </w:r>
    </w:p>
    <w:p w:rsidRDefault="00A37A55" w:rsidP="00A37A55" w:rsidR="00A37A55" w:rsidRPr="00A37A55">
      <w:r w:rsidRPr="00A37A55">
        <w:t>- FINI  po pravomoćnosti</w:t>
      </w:r>
    </w:p>
    <w:p w:rsidRDefault="00C61D6F" w:rsidR="00C61D6F"/>
    <w:sectPr w:rsidR="00C61D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4D64"/>
    <w:rsid w:val="00036720"/>
    <w:rsid w:val="000E40A3"/>
    <w:rsid w:val="001C2B98"/>
    <w:rsid w:val="001C6EBA"/>
    <w:rsid w:val="001F3D8A"/>
    <w:rsid w:val="00226D2C"/>
    <w:rsid w:val="00285E5F"/>
    <w:rsid w:val="002C77B9"/>
    <w:rsid w:val="002F79EF"/>
    <w:rsid w:val="00304821"/>
    <w:rsid w:val="003676F9"/>
    <w:rsid w:val="003B3BE0"/>
    <w:rsid w:val="00415863"/>
    <w:rsid w:val="00435921"/>
    <w:rsid w:val="00441CBA"/>
    <w:rsid w:val="0049047C"/>
    <w:rsid w:val="004C3013"/>
    <w:rsid w:val="004E309B"/>
    <w:rsid w:val="004F3E16"/>
    <w:rsid w:val="004F58EB"/>
    <w:rsid w:val="005A1E18"/>
    <w:rsid w:val="005A7F40"/>
    <w:rsid w:val="005F3802"/>
    <w:rsid w:val="00707FC5"/>
    <w:rsid w:val="007B5D79"/>
    <w:rsid w:val="00874D64"/>
    <w:rsid w:val="008B47B9"/>
    <w:rsid w:val="008B7271"/>
    <w:rsid w:val="009057C4"/>
    <w:rsid w:val="00942406"/>
    <w:rsid w:val="009A7E23"/>
    <w:rsid w:val="009D1EFB"/>
    <w:rsid w:val="009F3233"/>
    <w:rsid w:val="009F6BEE"/>
    <w:rsid w:val="00A37A55"/>
    <w:rsid w:val="00A8513C"/>
    <w:rsid w:val="00AE1BFB"/>
    <w:rsid w:val="00B04689"/>
    <w:rsid w:val="00B23BDC"/>
    <w:rsid w:val="00B24D73"/>
    <w:rsid w:val="00B27D42"/>
    <w:rsid w:val="00B7554A"/>
    <w:rsid w:val="00B91C77"/>
    <w:rsid w:val="00BC2719"/>
    <w:rsid w:val="00C3089B"/>
    <w:rsid w:val="00C61D6F"/>
    <w:rsid w:val="00CD0DD6"/>
    <w:rsid w:val="00CD1F06"/>
    <w:rsid w:val="00CD3DBD"/>
    <w:rsid w:val="00D0497A"/>
    <w:rsid w:val="00D7279C"/>
    <w:rsid w:val="00DC09AA"/>
    <w:rsid w:val="00DD7129"/>
    <w:rsid w:val="00E136E0"/>
    <w:rsid w:val="00E342F5"/>
    <w:rsid w:val="00EA57AC"/>
    <w:rsid w:val="00F72562"/>
    <w:rsid w:val="00FE3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676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76F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51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1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1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1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1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676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76F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51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1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1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1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1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3216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385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637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905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2012.</izvorni_sadrzaj>
    <derivirana_varijabla naziv="DomainObject.Predmet.DatumOsnivanja_1">29.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St-225/2012</izvorni_sadrzaj>
    <derivirana_varijabla naziv="DomainObject.Predmet.OznakaBroj_1">St-225/2012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AGATON društvo s ograničenom odgovornošću za trgovinu i usluge " u stečaju "</izvorni_sadrzaj>
    <derivirana_varijabla naziv="DomainObject.Predmet.ProtustrankaFormated_1">  AGATON društvo s ograničenom odgovornošću za trgovinu i usluge " u stečaju "</derivirana_varijabla>
  </DomainObject.Predmet.ProtustrankaFormated>
  <DomainObject.Predmet.ProtustrankaFormatedOIB>
    <izvorni_sadrzaj>  AGATON društvo s ograničenom odgovornošću za trgovinu i usluge " u stečaju ", OIB 08654269074</izvorni_sadrzaj>
    <derivirana_varijabla naziv="DomainObject.Predmet.ProtustrankaFormatedOIB_1">  AGATON društvo s ograničenom odgovornošću za trgovinu i usluge " u stečaju ", OIB 08654269074</derivirana_varijabla>
  </DomainObject.Predmet.ProtustrankaFormatedOIB>
  <DomainObject.Predmet.ProtustrankaFormatedWithAdress>
    <izvorni_sadrzaj> AGATON društvo s ograničenom odgovornošću za trgovinu i usluge " u stečaju ", Tabor 32, 34551 Filipovac</izvorni_sadrzaj>
    <derivirana_varijabla naziv="DomainObject.Predmet.ProtustrankaFormatedWithAdress_1"> AGATON društvo s ograničenom odgovornošću za trgovinu i usluge " u stečaju ", Tabor 32, 34551 Filipovac</derivirana_varijabla>
  </DomainObject.Predmet.ProtustrankaFormatedWithAdress>
  <DomainObject.Predmet.ProtustrankaFormatedWithAdressOIB>
    <izvorni_sadrzaj> AGATON društvo s ograničenom odgovornošću za trgovinu i usluge " u stečaju ", OIB 08654269074, Tabor 32, 34551 Filipovac</izvorni_sadrzaj>
    <derivirana_varijabla naziv="DomainObject.Predmet.ProtustrankaFormatedWithAdressOIB_1"> AGATON društvo s ograničenom odgovornošću za trgovinu i usluge " u stečaju ", OIB 08654269074, Tabor 32, 34551 Filipovac</derivirana_varijabla>
  </DomainObject.Predmet.ProtustrankaFormatedWithAdressOIB>
  <DomainObject.Predmet.ProtustrankaWithAdress>
    <izvorni_sadrzaj>AGATON društvo s ograničenom odgovornošću za trgovinu i usluge " u stečaju " Tabor 32, 34551 Filipovac</izvorni_sadrzaj>
    <derivirana_varijabla naziv="DomainObject.Predmet.ProtustrankaWithAdress_1">AGATON društvo s ograničenom odgovornošću za trgovinu i usluge " u stečaju " Tabor 32, 34551 Filipovac</derivirana_varijabla>
  </DomainObject.Predmet.ProtustrankaWithAdress>
  <DomainObject.Predmet.ProtustrankaWithAdressOIB>
    <izvorni_sadrzaj>AGATON društvo s ograničenom odgovornošću za trgovinu i usluge " u stečaju ", OIB 08654269074, Tabor 32, 34551 Filipovac</izvorni_sadrzaj>
    <derivirana_varijabla naziv="DomainObject.Predmet.ProtustrankaWithAdressOIB_1">AGATON društvo s ograničenom odgovornošću za trgovinu i usluge " u stečaju ", OIB 08654269074, Tabor 32, 34551 Filipovac</derivirana_varijabla>
  </DomainObject.Predmet.ProtustrankaWithAdressOIB>
  <DomainObject.Predmet.ProtustrankaNazivFormated>
    <izvorni_sadrzaj>AGATON društvo s ograničenom odgovornošću za trgovinu i usluge " u stečaju "</izvorni_sadrzaj>
    <derivirana_varijabla naziv="DomainObject.Predmet.ProtustrankaNazivFormated_1">AGATON društvo s ograničenom odgovornošću za trgovinu i usluge " u stečaju "</derivirana_varijabla>
  </DomainObject.Predmet.ProtustrankaNazivFormated>
  <DomainObject.Predmet.ProtustrankaNazivFormatedOIB>
    <izvorni_sadrzaj>AGATON društvo s ograničenom odgovornošću za trgovinu i usluge " u stečaju ", OIB 08654269074</izvorni_sadrzaj>
    <derivirana_varijabla naziv="DomainObject.Predmet.ProtustrankaNazivFormatedOIB_1">AGATON društvo s ograničenom odgovornošću za trgovinu i usluge " u stečaju ", OIB 08654269074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BISERKA ZANDONA , LIPIK</izvorni_sadrzaj>
    <derivirana_varijabla naziv="DomainObject.Predmet.StrankaFormated_1">  BISERKA ZANDONA , LIPIK</derivirana_varijabla>
  </DomainObject.Predmet.StrankaFormated>
  <DomainObject.Predmet.StrankaFormatedOIB>
    <izvorni_sadrzaj>  BISERKA ZANDONA , LIPIK</izvorni_sadrzaj>
    <derivirana_varijabla naziv="DomainObject.Predmet.StrankaFormatedOIB_1">  BISERKA ZANDONA , LIPIK</derivirana_varijabla>
  </DomainObject.Predmet.StrankaFormatedOIB>
  <DomainObject.Predmet.StrankaFormatedWithAdress>
    <izvorni_sadrzaj> BISERKA ZANDONA , LIPIK, Tabor 53, Filipovac, Lipik</izvorni_sadrzaj>
    <derivirana_varijabla naziv="DomainObject.Predmet.StrankaFormatedWithAdress_1"> BISERKA ZANDONA , LIPIK, Tabor 53, Filipovac, Lipik</derivirana_varijabla>
  </DomainObject.Predmet.StrankaFormatedWithAdress>
  <DomainObject.Predmet.StrankaFormatedWithAdressOIB>
    <izvorni_sadrzaj> BISERKA ZANDONA , LIPIK, Tabor 53, Filipovac, Lipik</izvorni_sadrzaj>
    <derivirana_varijabla naziv="DomainObject.Predmet.StrankaFormatedWithAdressOIB_1"> BISERKA ZANDONA , LIPIK, Tabor 53, Filipovac, Lipik</derivirana_varijabla>
  </DomainObject.Predmet.StrankaFormatedWithAdressOIB>
  <DomainObject.Predmet.StrankaWithAdress>
    <izvorni_sadrzaj>BISERKA ZANDONA , LIPIK Tabor 53, Filipovac,Lipik</izvorni_sadrzaj>
    <derivirana_varijabla naziv="DomainObject.Predmet.StrankaWithAdress_1">BISERKA ZANDONA , LIPIK Tabor 53, Filipovac,Lipik</derivirana_varijabla>
  </DomainObject.Predmet.StrankaWithAdress>
  <DomainObject.Predmet.StrankaWithAdressOIB>
    <izvorni_sadrzaj>BISERKA ZANDONA , LIPIK, Tabor 53, Filipovac,Lipik</izvorni_sadrzaj>
    <derivirana_varijabla naziv="DomainObject.Predmet.StrankaWithAdressOIB_1">BISERKA ZANDONA , LIPIK, Tabor 53, Filipovac,Lipik</derivirana_varijabla>
  </DomainObject.Predmet.StrankaWithAdressOIB>
  <DomainObject.Predmet.StrankaNazivFormated>
    <izvorni_sadrzaj>BISERKA ZANDONA , LIPIK</izvorni_sadrzaj>
    <derivirana_varijabla naziv="DomainObject.Predmet.StrankaNazivFormated_1">BISERKA ZANDONA , LIPIK</derivirana_varijabla>
  </DomainObject.Predmet.StrankaNazivFormated>
  <DomainObject.Predmet.StrankaNazivFormatedOIB>
    <izvorni_sadrzaj>BISERKA ZANDONA , LIPIK</izvorni_sadrzaj>
    <derivirana_varijabla naziv="DomainObject.Predmet.StrankaNazivFormatedOIB_1">BISERKA ZANDONA , LIPIK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BISERKA ZANDONA , LIPIK</item>
    </izvorni_sadrzaj>
    <derivirana_varijabla naziv="DomainObject.Predmet.StrankaListFormated_1">
      <item>BISERKA ZANDONA , LIPIK</item>
    </derivirana_varijabla>
  </DomainObject.Predmet.StrankaListFormated>
  <DomainObject.Predmet.StrankaListFormatedOIB>
    <izvorni_sadrzaj>
      <item>BISERKA ZANDONA , LIPIK</item>
    </izvorni_sadrzaj>
    <derivirana_varijabla naziv="DomainObject.Predmet.StrankaListFormatedOIB_1">
      <item>BISERKA ZANDONA , LIPIK</item>
    </derivirana_varijabla>
  </DomainObject.Predmet.StrankaListFormatedOIB>
  <DomainObject.Predmet.StrankaListFormatedWithAdress>
    <izvorni_sadrzaj>
      <item>BISERKA ZANDONA , LIPIK, Tabor 53, Filipovac, Lipik</item>
    </izvorni_sadrzaj>
    <derivirana_varijabla naziv="DomainObject.Predmet.StrankaListFormatedWithAdress_1">
      <item>BISERKA ZANDONA , LIPIK, Tabor 53, Filipovac, Lipik</item>
    </derivirana_varijabla>
  </DomainObject.Predmet.StrankaListFormatedWithAdress>
  <DomainObject.Predmet.StrankaListFormatedWithAdressOIB>
    <izvorni_sadrzaj>
      <item>BISERKA ZANDONA , LIPIK, Tabor 53, Filipovac, Lipik</item>
    </izvorni_sadrzaj>
    <derivirana_varijabla naziv="DomainObject.Predmet.StrankaListFormatedWithAdressOIB_1">
      <item>BISERKA ZANDONA , LIPIK, Tabor 53, Filipovac, Lipik</item>
    </derivirana_varijabla>
  </DomainObject.Predmet.StrankaListFormatedWithAdressOIB>
  <DomainObject.Predmet.StrankaListNazivFormated>
    <izvorni_sadrzaj>
      <item>BISERKA ZANDONA , LIPIK</item>
    </izvorni_sadrzaj>
    <derivirana_varijabla naziv="DomainObject.Predmet.StrankaListNazivFormated_1">
      <item>BISERKA ZANDONA , LIPIK</item>
    </derivirana_varijabla>
  </DomainObject.Predmet.StrankaListNazivFormated>
  <DomainObject.Predmet.StrankaListNazivFormatedOIB>
    <izvorni_sadrzaj>
      <item>BISERKA ZANDONA , LIPIK</item>
    </izvorni_sadrzaj>
    <derivirana_varijabla naziv="DomainObject.Predmet.StrankaListNazivFormatedOIB_1">
      <item>BISERKA ZANDONA , LIPIK</item>
    </derivirana_varijabla>
  </DomainObject.Predmet.StrankaListNazivFormatedOIB>
  <DomainObject.Predmet.ProtuStrankaListFormated>
    <izvorni_sadrzaj>
      <item>AGATON društvo s ograničenom odgovornošću za trgovinu i usluge " u stečaju "</item>
    </izvorni_sadrzaj>
    <derivirana_varijabla naziv="DomainObject.Predmet.ProtuStrankaListFormated_1">
      <item>AGATON društvo s ograničenom odgovornošću za trgovinu i usluge " u stečaju "</item>
    </derivirana_varijabla>
  </DomainObject.Predmet.ProtuStrankaListFormated>
  <DomainObject.Predmet.ProtuStrankaListFormatedOIB>
    <izvorni_sadrzaj>
      <item>AGATON društvo s ograničenom odgovornošću za trgovinu i usluge " u stečaju ", OIB 08654269074</item>
    </izvorni_sadrzaj>
    <derivirana_varijabla naziv="DomainObject.Predmet.ProtuStrankaListFormatedOIB_1">
      <item>AGATON društvo s ograničenom odgovornošću za trgovinu i usluge " u stečaju ", OIB 08654269074</item>
    </derivirana_varijabla>
  </DomainObject.Predmet.ProtuStrankaListFormatedOIB>
  <DomainObject.Predmet.ProtuStrankaListFormatedWithAdress>
    <izvorni_sadrzaj>
      <item>AGATON društvo s ograničenom odgovornošću za trgovinu i usluge " u stečaju ", Tabor 32, 34551 Filipovac</item>
    </izvorni_sadrzaj>
    <derivirana_varijabla naziv="DomainObject.Predmet.ProtuStrankaListFormatedWithAdress_1">
      <item>AGATON društvo s ograničenom odgovornošću za trgovinu i usluge " u stečaju ", Tabor 32, 34551 Filipovac</item>
    </derivirana_varijabla>
  </DomainObject.Predmet.ProtuStrankaListFormatedWithAdress>
  <DomainObject.Predmet.ProtuStrankaListFormatedWithAdressOIB>
    <izvorni_sadrzaj>
      <item>AGATON društvo s ograničenom odgovornošću za trgovinu i usluge " u stečaju ", OIB 08654269074, Tabor 32, 34551 Filipovac</item>
    </izvorni_sadrzaj>
    <derivirana_varijabla naziv="DomainObject.Predmet.ProtuStrankaListFormatedWithAdressOIB_1">
      <item>AGATON društvo s ograničenom odgovornošću za trgovinu i usluge " u stečaju ", OIB 08654269074, Tabor 32, 34551 Filipovac</item>
    </derivirana_varijabla>
  </DomainObject.Predmet.ProtuStrankaListFormatedWithAdressOIB>
  <DomainObject.Predmet.ProtuStrankaListNazivFormated>
    <izvorni_sadrzaj>
      <item>AGATON društvo s ograničenom odgovornošću za trgovinu i usluge " u stečaju "</item>
    </izvorni_sadrzaj>
    <derivirana_varijabla naziv="DomainObject.Predmet.ProtuStrankaListNazivFormated_1">
      <item>AGATON društvo s ograničenom odgovornošću za trgovinu i usluge " u stečaju "</item>
    </derivirana_varijabla>
  </DomainObject.Predmet.ProtuStrankaListNazivFormated>
  <DomainObject.Predmet.ProtuStrankaListNazivFormatedOIB>
    <izvorni_sadrzaj>
      <item>AGATON društvo s ograničenom odgovornošću za trgovinu i usluge " u stečaju ", OIB 08654269074</item>
    </izvorni_sadrzaj>
    <derivirana_varijabla naziv="DomainObject.Predmet.ProtuStrankaListNazivFormatedOIB_1">
      <item>AGATON društvo s ograničenom odgovornošću za trgovinu i usluge " u stečaju ", OIB 08654269074</item>
    </derivirana_varijabla>
  </DomainObject.Predmet.ProtuStrankaListNazivFormatedOIB>
  <DomainObject.Predmet.OstaliListFormated>
    <izvorni_sadrzaj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izvorni_sadrzaj>
    <derivirana_varijabla naziv="DomainObject.Predmet.OstaliListFormated_1"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derivirana_varijabla>
  </DomainObject.Predmet.OstaliListFormated>
  <DomainObject.Predmet.OstaliListFormatedOIB>
    <izvorni_sadrzaj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izvorni_sadrzaj>
    <derivirana_varijabla naziv="DomainObject.Predmet.OstaliListFormatedOIB_1"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derivirana_varijabla>
  </DomainObject.Predmet.OstaliListFormatedOIB>
  <DomainObject.Predmet.OstaliListFormatedWithAdress>
    <izvorni_sadrzaj>
      <item>MILAN NAKIĆ dipl.iur.,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Pera Budmani 10, 20000 Dubrovnik</item>
    </izvorni_sadrzaj>
    <derivirana_varijabla naziv="DomainObject.Predmet.OstaliListFormatedWithAdress_1">
      <item>MILAN NAKIĆ dipl.iur.,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Pera Budmani 10, 20000 Dubrovnik</item>
    </derivirana_varijabla>
  </DomainObject.Predmet.OstaliListFormatedWithAdress>
  <DomainObject.Predmet.OstaliListFormatedWithAdressOIB>
    <izvorni_sadrzaj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 20000 Dubrovnik</item>
    </izvorni_sadrzaj>
    <derivirana_varijabla naziv="DomainObject.Predmet.OstaliListFormatedWithAdressOIB_1"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 20000 Dubrovnik</item>
    </derivirana_varijabla>
  </DomainObject.Predmet.OstaliListFormatedWithAdressOIB>
  <DomainObject.Predmet.OstaliListNazivFormated>
    <izvorni_sadrzaj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izvorni_sadrzaj>
    <derivirana_varijabla naziv="DomainObject.Predmet.OstaliListNazivFormated_1"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derivirana_varijabla>
  </DomainObject.Predmet.OstaliListNazivFormated>
  <DomainObject.Predmet.OstaliListNazivFormatedOIB>
    <izvorni_sadrzaj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izvorni_sadrzaj>
    <derivirana_varijabla naziv="DomainObject.Predmet.OstaliListNazivFormatedOIB_1"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BISERKA ZANDONA , LIPIK</izvorni_sadrzaj>
    <derivirana_varijabla naziv="DomainObject.Predmet.StrankaIDrugi_1">BISERKA ZANDONA , LIPIK</derivirana_varijabla>
  </DomainObject.Predmet.StrankaIDrugi>
  <DomainObject.Predmet.ProtustrankaIDrugi>
    <izvorni_sadrzaj>AGATON društvo s ograničenom odgovornošću za trgovinu i usluge " u stečaju "</izvorni_sadrzaj>
    <derivirana_varijabla naziv="DomainObject.Predmet.ProtustrankaIDrugi_1">AGATON društvo s ograničenom odgovornošću za trgovinu i usluge " u stečaju "</derivirana_varijabla>
  </DomainObject.Predmet.ProtustrankaIDrugi>
  <DomainObject.Predmet.StrankaIDrugiAdressOIB>
    <izvorni_sadrzaj>BISERKA ZANDONA , LIPIK, Tabor 53, Filipovac, Lipik</izvorni_sadrzaj>
    <derivirana_varijabla naziv="DomainObject.Predmet.StrankaIDrugiAdressOIB_1">BISERKA ZANDONA , LIPIK, Tabor 53, Filipovac, Lipik</derivirana_varijabla>
  </DomainObject.Predmet.StrankaIDrugiAdressOIB>
  <DomainObject.Predmet.ProtustrankaIDrugiAdressOIB>
    <izvorni_sadrzaj>AGATON društvo s ograničenom odgovornošću za trgovinu i usluge " u stečaju ", OIB 08654269074, Tabor 32, 34551 Filipovac</izvorni_sadrzaj>
    <derivirana_varijabla naziv="DomainObject.Predmet.ProtustrankaIDrugiAdressOIB_1">AGATON društvo s ograničenom odgovornošću za trgovinu i usluge " u stečaju ", OIB 08654269074, Tabor 32, 34551 Filipovac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2017.</izvorni_sadrzaj>
    <derivirana_varijabla naziv="DomainObject.Predmet.OdlukaRjesenje.DatumDonosenjaOdluke_1">12.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St-225/2012-104</izvorni_sadrzaj>
    <derivirana_varijabla naziv="DomainObject.Predmet.OdlukaRjesenje.Oznaka_1">St-225/2012-104</derivirana_varijabla>
  </DomainObject.Predmet.OdlukaRjesenje.Oznaka>
  <DomainObject.Predmet.SudioniciListNaziv>
    <izvorni_sadrzaj>
      <item>AGATON društvo s ograničenom odgovornošću za trgovinu i usluge " u stečaju "</item>
      <item>BISERKA ZANDONA , LIPIK</item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izvorni_sadrzaj>
    <derivirana_varijabla naziv="DomainObject.Predmet.SudioniciListNaziv_1">
      <item>AGATON društvo s ograničenom odgovornošću za trgovinu i usluge " u stečaju "</item>
      <item>BISERKA ZANDONA , LIPIK</item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derivirana_varijabla>
  </DomainObject.Predmet.SudioniciListNaziv>
  <DomainObject.Predmet.SudioniciListAdressOIB>
    <izvorni_sadrzaj>
      <item>AGATON društvo s ograničenom odgovornošću za trgovinu i usluge " u stečaju ", OIB 08654269074, Tabor 32,34551 Filipovac</item>
      <item>BISERKA ZANDONA , LIPIK, Tabor 53, Filipovac,Lipik</item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3,10000 Zagreb</item>
      <item>ERSTE &amp; STEIERMARKISCHE BANK d.d., Jadranski trg 3/A,51000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10,20000 Dubrovnik</item>
    </izvorni_sadrzaj>
    <derivirana_varijabla naziv="DomainObject.Predmet.SudioniciListAdressOIB_1">
      <item>AGATON društvo s ograničenom odgovornošću za trgovinu i usluge " u stečaju ", OIB 08654269074, Tabor 32,34551 Filipovac</item>
      <item>BISERKA ZANDONA , LIPIK, Tabor 53, Filipovac,Lipik</item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3,10000 Zagreb</item>
      <item>ERSTE &amp; STEIERMARKISCHE BANK d.d., Jadranski trg 3/A,51000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08654269074</item>
      <item>, OIB null</item>
      <item>, OIB 11576973023</item>
      <item>, OIB null</item>
      <item>, OIB null</item>
      <item>, OIB null</item>
      <item>, OIB null</item>
      <item>, OIB 85821130368</item>
      <item>, OIB null</item>
      <item>, OIB null</item>
      <item>, OIB null</item>
      <item>, OIB null</item>
      <item>, OIB null</item>
      <item>, OIB null</item>
      <item>, OIB 57640555089</item>
    </izvorni_sadrzaj>
    <derivirana_varijabla naziv="DomainObject.Predmet.SudioniciListNazivOIB_1">
      <item>, OIB 08654269074</item>
      <item>, OIB null</item>
      <item>, OIB 11576973023</item>
      <item>, OIB null</item>
      <item>, OIB null</item>
      <item>, OIB null</item>
      <item>, OIB null</item>
      <item>, OIB 85821130368</item>
      <item>, OIB null</item>
      <item>, OIB null</item>
      <item>, OIB null</item>
      <item>, OIB null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291</properties:Words>
  <properties:Characters>1484</properties:Characters>
  <properties:Lines>56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2017-05-15T08:54:00Z</dcterms:created>
  <dc:creator>Željka Sočković</dc:creator>
  <cp:lastModifiedBy>wsadmin</cp:lastModifiedBy>
  <cp:lastPrinted>2017-05-15T08:59:00Z</cp:lastPrinted>
  <dcterms:modified xmlns:xsi="http://www.w3.org/2001/XMLSchema-instance" xsi:type="dcterms:W3CDTF">2017-05-15T09:51:00Z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