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f3b8" w14:paraId="fd3f3b8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466FE8">
        <w:rPr>
          <w:szCs w:val="24"/>
          <w:lang w:val="hr-HR"/>
        </w:rPr>
        <w:t>95</w:t>
      </w:r>
      <w:r w:rsidR="00DE657F">
        <w:rPr>
          <w:szCs w:val="24"/>
          <w:lang w:val="hr-HR"/>
        </w:rPr>
        <w:t>2</w:t>
      </w:r>
      <w:r>
        <w:rPr>
          <w:szCs w:val="24"/>
          <w:lang w:val="hr-HR"/>
        </w:rPr>
        <w:t>/2016-</w:t>
      </w:r>
      <w:r w:rsidR="00FB1CB0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DE657F">
        <w:rPr>
          <w:lang w:val="hr-HR"/>
        </w:rPr>
        <w:t xml:space="preserve">DAMAGTON jednostavno društvo s ograničenom odgovornošću za usluge i trgovinu, Sesvete, Filakovca Vladimira 12A, </w:t>
      </w:r>
      <w:r w:rsidR="00DE657F" w:rsidRPr="000664E3">
        <w:rPr>
          <w:lang w:val="hr-HR"/>
        </w:rPr>
        <w:t>MB</w:t>
      </w:r>
      <w:r w:rsidR="00DE657F">
        <w:rPr>
          <w:lang w:val="hr-HR"/>
        </w:rPr>
        <w:t>S: 080850584, OIB: 99102042735</w:t>
      </w:r>
      <w:r>
        <w:rPr>
          <w:lang w:val="hr-HR"/>
        </w:rPr>
        <w:t xml:space="preserve">, dana </w:t>
      </w:r>
      <w:r w:rsidR="00954E36">
        <w:rPr>
          <w:lang w:val="hr-HR"/>
        </w:rPr>
        <w:t>10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DE657F">
        <w:rPr>
          <w:lang w:val="hr-HR"/>
        </w:rPr>
        <w:t xml:space="preserve">DAMAGTON jednostavno društvo s ograničenom odgovornošću za usluge i trgovinu, Sesvete, Filakovca Vladimira 12A, </w:t>
      </w:r>
      <w:r w:rsidR="00DE657F" w:rsidRPr="000664E3">
        <w:rPr>
          <w:lang w:val="hr-HR"/>
        </w:rPr>
        <w:t>MB</w:t>
      </w:r>
      <w:r w:rsidR="00DE657F">
        <w:rPr>
          <w:lang w:val="hr-HR"/>
        </w:rPr>
        <w:t>S: 080850584, OIB: 99102042735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D013C9">
        <w:rPr>
          <w:szCs w:val="24"/>
          <w:lang w:val="hr-HR"/>
        </w:rPr>
        <w:t>DINKA TRUMBIĆ, iz Splita, Lovretska 10, OIB:  43468134790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D013C9">
        <w:rPr>
          <w:lang w:val="hr-HR"/>
        </w:rPr>
        <w:t xml:space="preserve">DAMAGTON jednostavno društvo s ograničenom odgovornošću za usluge i trgovinu, Sesvete, Filakovca Vladimira 12A, </w:t>
      </w:r>
      <w:r w:rsidR="00D013C9" w:rsidRPr="000664E3">
        <w:rPr>
          <w:lang w:val="hr-HR"/>
        </w:rPr>
        <w:t>MB</w:t>
      </w:r>
      <w:r w:rsidR="00D013C9">
        <w:rPr>
          <w:lang w:val="hr-HR"/>
        </w:rPr>
        <w:t>S: 080850584, OIB: 99102042735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954E36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954E36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466FE8">
        <w:rPr>
          <w:szCs w:val="24"/>
          <w:lang w:val="hr-HR"/>
        </w:rPr>
        <w:t>95</w:t>
      </w:r>
      <w:r w:rsidR="00DE657F">
        <w:rPr>
          <w:szCs w:val="24"/>
          <w:lang w:val="hr-HR"/>
        </w:rPr>
        <w:t>2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A228EF">
        <w:rPr>
          <w:szCs w:val="24"/>
          <w:lang w:val="hr-HR"/>
        </w:rPr>
        <w:t>06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>. kolovoza 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rPr>
          <w:szCs w:val="24"/>
          <w:lang w:val="hr-HR"/>
        </w:rPr>
      </w:pPr>
    </w:p>
    <w:p w:rsidRDefault="00C954F0" w:rsidP="00C954F0" w:rsidR="00C954F0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C954F0" w:rsidP="00C954F0" w:rsidR="00C954F0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C954F0" w:rsidP="00C954F0" w:rsidR="00C954F0">
      <w:pPr>
        <w:ind w:firstLine="4111"/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>.08.2016.g.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43F0F"/>
    <w:rsid w:val="00056939"/>
    <w:rsid w:val="00056F5E"/>
    <w:rsid w:val="00061E59"/>
    <w:rsid w:val="00065FF9"/>
    <w:rsid w:val="00076D20"/>
    <w:rsid w:val="0008064A"/>
    <w:rsid w:val="000A0175"/>
    <w:rsid w:val="000E4C4F"/>
    <w:rsid w:val="000E5844"/>
    <w:rsid w:val="000F6567"/>
    <w:rsid w:val="000F7662"/>
    <w:rsid w:val="000F7F3F"/>
    <w:rsid w:val="001277DF"/>
    <w:rsid w:val="00174F97"/>
    <w:rsid w:val="001853BA"/>
    <w:rsid w:val="001B0828"/>
    <w:rsid w:val="001C11A2"/>
    <w:rsid w:val="001C58E2"/>
    <w:rsid w:val="001C5D2B"/>
    <w:rsid w:val="001F5FA1"/>
    <w:rsid w:val="00221BE3"/>
    <w:rsid w:val="002240B7"/>
    <w:rsid w:val="002259B9"/>
    <w:rsid w:val="002527D0"/>
    <w:rsid w:val="002773B8"/>
    <w:rsid w:val="00281774"/>
    <w:rsid w:val="002F7716"/>
    <w:rsid w:val="003114FB"/>
    <w:rsid w:val="00315336"/>
    <w:rsid w:val="00327C2F"/>
    <w:rsid w:val="003323CC"/>
    <w:rsid w:val="00373185"/>
    <w:rsid w:val="003C095D"/>
    <w:rsid w:val="003D79F5"/>
    <w:rsid w:val="003E6298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552523"/>
    <w:rsid w:val="005526B8"/>
    <w:rsid w:val="00597456"/>
    <w:rsid w:val="005D636F"/>
    <w:rsid w:val="00606200"/>
    <w:rsid w:val="00617799"/>
    <w:rsid w:val="006257D4"/>
    <w:rsid w:val="00681190"/>
    <w:rsid w:val="006815A7"/>
    <w:rsid w:val="00686288"/>
    <w:rsid w:val="006A4860"/>
    <w:rsid w:val="006C4FE4"/>
    <w:rsid w:val="006D02A9"/>
    <w:rsid w:val="006E51DC"/>
    <w:rsid w:val="006F510B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E1D1C"/>
    <w:rsid w:val="00810A6B"/>
    <w:rsid w:val="008367D6"/>
    <w:rsid w:val="00852587"/>
    <w:rsid w:val="00865844"/>
    <w:rsid w:val="0088713A"/>
    <w:rsid w:val="00887739"/>
    <w:rsid w:val="00897F41"/>
    <w:rsid w:val="008B6A08"/>
    <w:rsid w:val="008D11EB"/>
    <w:rsid w:val="008E1710"/>
    <w:rsid w:val="009151FE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6D5B"/>
    <w:rsid w:val="00A228EF"/>
    <w:rsid w:val="00A26502"/>
    <w:rsid w:val="00A34F9E"/>
    <w:rsid w:val="00A35E9B"/>
    <w:rsid w:val="00A428C4"/>
    <w:rsid w:val="00A71FB6"/>
    <w:rsid w:val="00A7224F"/>
    <w:rsid w:val="00B0375C"/>
    <w:rsid w:val="00B07175"/>
    <w:rsid w:val="00B16EB0"/>
    <w:rsid w:val="00B52E0C"/>
    <w:rsid w:val="00B6564A"/>
    <w:rsid w:val="00B75808"/>
    <w:rsid w:val="00B773EF"/>
    <w:rsid w:val="00B970D3"/>
    <w:rsid w:val="00BA6036"/>
    <w:rsid w:val="00BB5AEB"/>
    <w:rsid w:val="00BC2F4F"/>
    <w:rsid w:val="00BE2DEA"/>
    <w:rsid w:val="00BE6817"/>
    <w:rsid w:val="00C512C2"/>
    <w:rsid w:val="00C571FF"/>
    <w:rsid w:val="00C91888"/>
    <w:rsid w:val="00C954F0"/>
    <w:rsid w:val="00C96925"/>
    <w:rsid w:val="00CA10EC"/>
    <w:rsid w:val="00CC335E"/>
    <w:rsid w:val="00CD3DEE"/>
    <w:rsid w:val="00CD5BC8"/>
    <w:rsid w:val="00CE67F4"/>
    <w:rsid w:val="00D013C9"/>
    <w:rsid w:val="00D11EFC"/>
    <w:rsid w:val="00D45DC5"/>
    <w:rsid w:val="00D744CA"/>
    <w:rsid w:val="00D81EE5"/>
    <w:rsid w:val="00DA2A1D"/>
    <w:rsid w:val="00DC0507"/>
    <w:rsid w:val="00DD2D39"/>
    <w:rsid w:val="00DE657F"/>
    <w:rsid w:val="00DF3D10"/>
    <w:rsid w:val="00E00414"/>
    <w:rsid w:val="00E012A4"/>
    <w:rsid w:val="00E33502"/>
    <w:rsid w:val="00E5731B"/>
    <w:rsid w:val="00E823BA"/>
    <w:rsid w:val="00E832D5"/>
    <w:rsid w:val="00EC0E48"/>
    <w:rsid w:val="00EC2F04"/>
    <w:rsid w:val="00ED353F"/>
    <w:rsid w:val="00EE5336"/>
    <w:rsid w:val="00F104F7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C0E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E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E4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E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E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C0E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E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E4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E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E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St-952/2016</izvorni_sadrzaj>
    <derivirana_varijabla naziv="DomainObject.Predmet.OznakaBroj_1">St-952/2016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DAMAGTON j.d.o.o. zastupanog po punomoćniku Damir Kadvolt</izvorni_sadrzaj>
    <derivirana_varijabla naziv="DomainObject.Predmet.ProtustrankaFormated_1">  DAMAGTON j.d.o.o. zastupanog po punomoćniku Damir Kadvolt</derivirana_varijabla>
  </DomainObject.Predmet.ProtustrankaFormated>
  <DomainObject.Predmet.ProtustrankaFormatedOIB>
    <izvorni_sadrzaj>  DAMAGTON j.d.o.o., OIB 99102042735 zastupanog po punomoćniku Damir Kadvolt</izvorni_sadrzaj>
    <derivirana_varijabla naziv="DomainObject.Predmet.ProtustrankaFormatedOIB_1">  DAMAGTON j.d.o.o., OIB 99102042735 zastupanog po punomoćniku Damir Kadvolt</derivirana_varijabla>
  </DomainObject.Predmet.ProtustrankaFormatedOIB>
  <DomainObject.Predmet.ProtustrankaFormatedWithAdress>
    <izvorni_sadrzaj> DAMAGTON j.d.o.o., Filakovca Vladimira 12 A, 10360 Sesvete zastupanog po punomoćniku Damir Kadvolt</izvorni_sadrzaj>
    <derivirana_varijabla naziv="DomainObject.Predmet.ProtustrankaFormatedWithAdress_1"> DAMAGTON j.d.o.o., Filakovca Vladimira 12 A, 10360 Sesvete zastupanog po punomoćniku Damir Kadvolt</derivirana_varijabla>
  </DomainObject.Predmet.ProtustrankaFormatedWithAdress>
  <DomainObject.Predmet.ProtustrankaFormatedWithAdressOIB>
    <izvorni_sadrzaj> DAMAGTON j.d.o.o., OIB 99102042735, Filakovca Vladimira 12 A, 10360 Sesvete zastupanog po punomoćniku Damir Kadvolt</izvorni_sadrzaj>
    <derivirana_varijabla naziv="DomainObject.Predmet.ProtustrankaFormatedWithAdressOIB_1"> DAMAGTON j.d.o.o., OIB 99102042735, Filakovca Vladimira 12 A, 10360 Sesvete zastupanog po punomoćniku Damir Kadvolt</derivirana_varijabla>
  </DomainObject.Predmet.ProtustrankaFormatedWithAdressOIB>
  <DomainObject.Predmet.ProtustrankaWithAdress>
    <izvorni_sadrzaj>DAMAGTON j.d.o.o. Filakovca Vladimira 12 A, 10360 Sesvete</izvorni_sadrzaj>
    <derivirana_varijabla naziv="DomainObject.Predmet.ProtustrankaWithAdress_1">DAMAGTON j.d.o.o. Filakovca Vladimira 12 A, 10360 Sesvete</derivirana_varijabla>
  </DomainObject.Predmet.ProtustrankaWithAdress>
  <DomainObject.Predmet.ProtustrankaWithAdressOIB>
    <izvorni_sadrzaj>DAMAGTON j.d.o.o., OIB 99102042735, Filakovca Vladimira 12 A, 10360 Sesvete</izvorni_sadrzaj>
    <derivirana_varijabla naziv="DomainObject.Predmet.ProtustrankaWithAdressOIB_1">DAMAGTON j.d.o.o., OIB 99102042735, Filakovca Vladimira 12 A, 10360 Sesvete</derivirana_varijabla>
  </DomainObject.Predmet.ProtustrankaWithAdressOIB>
  <DomainObject.Predmet.ProtustrankaNazivFormated>
    <izvorni_sadrzaj>DAMAGTON j.d.o.o.</izvorni_sadrzaj>
    <derivirana_varijabla naziv="DomainObject.Predmet.ProtustrankaNazivFormated_1">DAMAGTON j.d.o.o.</derivirana_varijabla>
  </DomainObject.Predmet.ProtustrankaNazivFormated>
  <DomainObject.Predmet.ProtustrankaNazivFormatedOIB>
    <izvorni_sadrzaj>DAMAGTON j.d.o.o., OIB 99102042735</izvorni_sadrzaj>
    <derivirana_varijabla naziv="DomainObject.Predmet.ProtustrankaNazivFormatedOIB_1">DAMAGTON j.d.o.o., OIB 99102042735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DAMAGTON j.d.o.o. zastupanog po punomoćniku Damir Kadvolt</item>
    </izvorni_sadrzaj>
    <derivirana_varijabla naziv="DomainObject.Predmet.ProtuStrankaListFormated_1">
      <item>DAMAGTON j.d.o.o. zastupanog po punomoćniku Damir Kadvolt</item>
    </derivirana_varijabla>
  </DomainObject.Predmet.ProtuStrankaListFormated>
  <DomainObject.Predmet.ProtuStrankaListFormatedOIB>
    <izvorni_sadrzaj>
      <item>DAMAGTON j.d.o.o., OIB 99102042735 zastupanog po punomoćniku Damir Kadvolt</item>
    </izvorni_sadrzaj>
    <derivirana_varijabla naziv="DomainObject.Predmet.ProtuStrankaListFormatedOIB_1">
      <item>DAMAGTON j.d.o.o., OIB 99102042735 zastupanog po punomoćniku Damir Kadvolt</item>
    </derivirana_varijabla>
  </DomainObject.Predmet.ProtuStrankaListFormatedOIB>
  <DomainObject.Predmet.ProtuStrankaListFormatedWithAdress>
    <izvorni_sadrzaj>
      <item>DAMAGTON j.d.o.o., Filakovca Vladimira 12 A, 10360 Sesvete zastupanog po punomoćniku Damir Kadvolt</item>
    </izvorni_sadrzaj>
    <derivirana_varijabla naziv="DomainObject.Predmet.ProtuStrankaListFormatedWithAdress_1">
      <item>DAMAGTON j.d.o.o., Filakovca Vladimira 12 A, 10360 Sesvete zastupanog po punomoćniku Damir Kadvolt</item>
    </derivirana_varijabla>
  </DomainObject.Predmet.ProtuStrankaListFormatedWithAdress>
  <DomainObject.Predmet.ProtuStrankaListFormatedWithAdressOIB>
    <izvorni_sadrzaj>
      <item>DAMAGTON j.d.o.o., OIB 99102042735, Filakovca Vladimira 12 A, 10360 Sesvete zastupanog po punomoćniku Damir Kadvolt</item>
    </izvorni_sadrzaj>
    <derivirana_varijabla naziv="DomainObject.Predmet.ProtuStrankaListFormatedWithAdressOIB_1">
      <item>DAMAGTON j.d.o.o., OIB 99102042735, Filakovca Vladimira 12 A, 10360 Sesvete zastupanog po punomoćniku Damir Kadvolt</item>
    </derivirana_varijabla>
  </DomainObject.Predmet.ProtuStrankaListFormatedWithAdressOIB>
  <DomainObject.Predmet.ProtuStrankaListNazivFormated>
    <izvorni_sadrzaj>
      <item>DAMAGTON j.d.o.o.</item>
    </izvorni_sadrzaj>
    <derivirana_varijabla naziv="DomainObject.Predmet.ProtuStrankaListNazivFormated_1">
      <item>DAMAGTON j.d.o.o.</item>
    </derivirana_varijabla>
  </DomainObject.Predmet.ProtuStrankaListNazivFormated>
  <DomainObject.Predmet.ProtuStrankaListNazivFormatedOIB>
    <izvorni_sadrzaj>
      <item>DAMAGTON j.d.o.o., OIB 99102042735</item>
    </izvorni_sadrzaj>
    <derivirana_varijabla naziv="DomainObject.Predmet.ProtuStrankaListNazivFormatedOIB_1">
      <item>DAMAGTON j.d.o.o., OIB 99102042735</item>
    </derivirana_varijabla>
  </DomainObject.Predmet.ProtuStrankaListNazivFormatedOIB>
  <DomainObject.Predmet.OstaliListFormated>
    <izvorni_sadrzaj>
      <item>Damir Kadvolt punomoćnik sudionika u postupku DAMAGTON j.d.o.o.</item>
    </izvorni_sadrzaj>
    <derivirana_varijabla naziv="DomainObject.Predmet.OstaliListFormated_1">
      <item>Damir Kadvolt punomoćnik sudionika u postupku DAMAGTON j.d.o.o.</item>
    </derivirana_varijabla>
  </DomainObject.Predmet.OstaliListFormated>
  <DomainObject.Predmet.OstaliListFormatedOIB>
    <izvorni_sadrzaj>
      <item>Damir Kadvolt, OIB 02925481157 punomoćnik sudionika u postupku DAMAGTON j.d.o.o.</item>
    </izvorni_sadrzaj>
    <derivirana_varijabla naziv="DomainObject.Predmet.OstaliListFormatedOIB_1">
      <item>Damir Kadvolt, OIB 02925481157 punomoćnik sudionika u postupku DAMAGTON j.d.o.o.</item>
    </derivirana_varijabla>
  </DomainObject.Predmet.OstaliListFormatedOIB>
  <DomainObject.Predmet.OstaliListFormatedWithAdress>
    <izvorni_sadrzaj>
      <item>Damir Kadvolt, Vladimira Filakovca 12/A, 10360 Sesvete punomoćnik sudionika u postupku DAMAGTON j.d.o.o.</item>
    </izvorni_sadrzaj>
    <derivirana_varijabla naziv="DomainObject.Predmet.OstaliListFormatedWithAdress_1">
      <item>Damir Kadvolt, Vladimira Filakovca 12/A, 10360 Sesvete punomoćnik sudionika u postupku DAMAGTON j.d.o.o.</item>
    </derivirana_varijabla>
  </DomainObject.Predmet.OstaliListFormatedWithAdress>
  <DomainObject.Predmet.OstaliListFormatedWithAdressOIB>
    <izvorni_sadrzaj>
      <item>Damir Kadvolt, OIB 02925481157, Vladimira Filakovca 12/A, 10360 Sesvete punomoćnik sudionika u postupku DAMAGTON j.d.o.o.</item>
    </izvorni_sadrzaj>
    <derivirana_varijabla naziv="DomainObject.Predmet.OstaliListFormatedWithAdressOIB_1">
      <item>Damir Kadvolt, OIB 02925481157, Vladimira Filakovca 12/A, 10360 Sesvete punomoćnik sudionika u postupku DAMAGTON j.d.o.o.</item>
    </derivirana_varijabla>
  </DomainObject.Predmet.OstaliListFormatedWithAdressOIB>
  <DomainObject.Predmet.OstaliListNazivFormated>
    <izvorni_sadrzaj>
      <item>Damir Kadvolt</item>
    </izvorni_sadrzaj>
    <derivirana_varijabla naziv="DomainObject.Predmet.OstaliListNazivFormated_1">
      <item>Damir Kadvolt</item>
    </derivirana_varijabla>
  </DomainObject.Predmet.OstaliListNazivFormated>
  <DomainObject.Predmet.OstaliListNazivFormatedOIB>
    <izvorni_sadrzaj>
      <item>Damir Kadvolt, OIB 02925481157</item>
    </izvorni_sadrzaj>
    <derivirana_varijabla naziv="DomainObject.Predmet.OstaliListNazivFormatedOIB_1">
      <item>Damir Kadvolt, OIB 02925481157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DAMAGTON j.d.o.o.</izvorni_sadrzaj>
    <derivirana_varijabla naziv="DomainObject.Predmet.ProtustrankaIDrugi_1">DAMAGTON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DAMAGTON j.d.o.o., OIB 99102042735, Filakovca Vladimira 12 A, 10360 Sesvete</izvorni_sadrzaj>
    <derivirana_varijabla naziv="DomainObject.Predmet.ProtustrankaIDrugiAdressOIB_1">DAMAGTON j.d.o.o., OIB 99102042735, Filakovca Vladimira 12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DAMAGTON j.d.o.o.</item>
      <item>FINA Regionalni centar Zagreb</item>
      <item>Damir Kadvolt</item>
    </izvorni_sadrzaj>
    <derivirana_varijabla naziv="DomainObject.Predmet.SudioniciListNaziv_1">
      <item>DAMAGTON j.d.o.o.</item>
      <item>FINA Regionalni centar Zagreb</item>
      <item>Damir Kadvolt</item>
    </derivirana_varijabla>
  </DomainObject.Predmet.SudioniciListNaziv>
  <DomainObject.Predmet.SudioniciListAdressOIB>
    <izvorni_sadrzaj>
      <item>DAMAGTON j.d.o.o., OIB 99102042735, Filakovca Vladimira 12 A,10360 Sesvete</item>
      <item>FINA Regionalni centar Zagreb, OIB 85821130368, Trg svibanjskih žrtava 1995. 1,10000 Zagreb</item>
      <item>Damir Kadvolt, OIB 02925481157, Vladimira Filakovca 12/A,10360 Sesvete</item>
    </izvorni_sadrzaj>
    <derivirana_varijabla naziv="DomainObject.Predmet.SudioniciListAdressOIB_1">
      <item>DAMAGTON j.d.o.o., OIB 99102042735, Filakovca Vladimira 12 A,10360 Sesvete</item>
      <item>FINA Regionalni centar Zagreb, OIB 85821130368, Trg svibanjskih žrtava 1995. 1,10000 Zagreb</item>
      <item>Damir Kadvolt, OIB 02925481157, Vladimira Filakovca 12/A,10360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99102042735</item>
      <item>, OIB 85821130368</item>
      <item>, OIB 02925481157</item>
    </izvorni_sadrzaj>
    <derivirana_varijabla naziv="DomainObject.Predmet.SudioniciListNazivOIB_1">
      <item>, OIB 99102042735</item>
      <item>, OIB 85821130368</item>
      <item>, OIB 02925481157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3885</properties:Characters>
  <properties:Lines>113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2016-08-10T11:06:00Z</dcterms:created>
  <dc:creator>Miroslav Lovreković</dc:creator>
  <cp:lastModifiedBy>Miroslav Lovreković</cp:lastModifiedBy>
  <cp:lastPrinted>2016-08-10T11:06:00Z</cp:lastPrinted>
  <dcterms:modified xmlns:xsi="http://www.w3.org/2001/XMLSchema-instance" xsi:type="dcterms:W3CDTF">2016-08-10T11:53:00Z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