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af4e" w14:paraId="43daf4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E6BE6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</w:t>
      </w:r>
      <w:r w:rsidR="0085534A">
        <w:rPr>
          <w:rFonts w:hAnsi="Times New Roman" w:ascii="Times New Roman"/>
          <w:szCs w:val="24"/>
          <w:lang w:val="hr-HR"/>
        </w:rPr>
        <w:t xml:space="preserve"> St-2930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D0AC1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85534A">
        <w:rPr>
          <w:rFonts w:hAnsi="Times New Roman" w:ascii="Times New Roman"/>
          <w:szCs w:val="24"/>
          <w:lang w:val="hr-HR"/>
        </w:rPr>
        <w:t>HRVATSKI DOKUMENTACIJSKI CENTAR, OIB:65722468961, Zagreb, Trg hrvatskih velikana 2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A6132D">
        <w:rPr>
          <w:rFonts w:hAnsi="Times New Roman" w:ascii="Times New Roman"/>
          <w:szCs w:val="24"/>
          <w:lang w:val="hr-HR"/>
        </w:rPr>
        <w:t>11</w:t>
      </w:r>
      <w:r w:rsidR="004B0CC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85534A">
        <w:rPr>
          <w:rFonts w:hAnsi="Times New Roman" w:ascii="Times New Roman"/>
          <w:szCs w:val="24"/>
        </w:rPr>
        <w:t>HRVATSKI DOKUMENTACIJSKI CENTAR, OIB:65722468961, Zagreb, Trg hrvatskih velikana 2</w:t>
      </w:r>
      <w:r w:rsidR="00D460C8">
        <w:rPr>
          <w:rFonts w:hAnsi="Times New Roman" w:ascii="Times New Roman"/>
          <w:szCs w:val="24"/>
        </w:rPr>
        <w:t>.</w:t>
      </w:r>
      <w:r w:rsidR="00EE69E5" w:rsidRPr="00B6390A">
        <w:rPr>
          <w:rFonts w:hAnsi="Times New Roman" w:ascii="Times New Roman"/>
          <w:szCs w:val="24"/>
        </w:rPr>
        <w:t xml:space="preserve">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A6132D">
        <w:rPr>
          <w:rFonts w:hAnsi="Times New Roman" w:ascii="Times New Roman"/>
          <w:szCs w:val="24"/>
        </w:rPr>
        <w:t>11.03.2016.g.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A6132D">
        <w:rPr>
          <w:rFonts w:hAnsi="Times New Roman" w:ascii="Times New Roman"/>
          <w:szCs w:val="24"/>
        </w:rPr>
        <w:t>09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A6132D">
        <w:rPr>
          <w:rFonts w:hAnsi="Times New Roman" w:ascii="Times New Roman"/>
          <w:szCs w:val="24"/>
        </w:rPr>
        <w:t>02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A6132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A6132D">
        <w:rPr>
          <w:rFonts w:hAnsi="Times New Roman" w:ascii="Times New Roman"/>
          <w:szCs w:val="24"/>
        </w:rPr>
        <w:t>Darko Šket, OIB:06128975111, M.Kiepacha 51, Križevci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85534A">
        <w:rPr>
          <w:rFonts w:hAnsi="Times New Roman" w:ascii="Times New Roman"/>
          <w:szCs w:val="24"/>
          <w:lang w:val="hr-HR"/>
        </w:rPr>
        <w:t>HRVATSKI DOKUMENTACIJSKI CENTAR, OIB:65722468961, Zagreb, Trg hrvatskih velikana 2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444613" w:rsidP="00EE69E5" w:rsidR="00444613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A6132D">
        <w:rPr>
          <w:rFonts w:hAnsi="Times New Roman" w:ascii="Times New Roman"/>
          <w:lang w:val="hr-HR"/>
        </w:rPr>
        <w:t>, 11</w:t>
      </w:r>
      <w:r w:rsidR="004B0CC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4B0CCC">
        <w:rPr>
          <w:rFonts w:hAnsi="Times New Roman" w:ascii="Times New Roman"/>
          <w:lang w:val="hr-HR"/>
        </w:rPr>
        <w:t>Romina Markovinović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2D0" w:rsidP="00DB4528" w:rsidR="00D042D0">
      <w:r>
        <w:separator/>
      </w:r>
    </w:p>
  </w:endnote>
  <w:endnote w:id="0" w:type="continuationSeparator">
    <w:p w:rsidRDefault="00D042D0" w:rsidP="00DB4528" w:rsidR="00D04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2D0" w:rsidP="00DB4528" w:rsidR="00D042D0">
      <w:r>
        <w:separator/>
      </w:r>
    </w:p>
  </w:footnote>
  <w:footnote w:id="0" w:type="continuationSeparator">
    <w:p w:rsidRDefault="00D042D0" w:rsidP="00DB4528" w:rsidR="00D042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6132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4613"/>
    <w:rsid w:val="0044662D"/>
    <w:rsid w:val="004B0CCC"/>
    <w:rsid w:val="004F71E0"/>
    <w:rsid w:val="004F7DD6"/>
    <w:rsid w:val="00532B71"/>
    <w:rsid w:val="005724A1"/>
    <w:rsid w:val="005940E9"/>
    <w:rsid w:val="005E6BE6"/>
    <w:rsid w:val="006327C4"/>
    <w:rsid w:val="006356C5"/>
    <w:rsid w:val="00664C9F"/>
    <w:rsid w:val="006834D2"/>
    <w:rsid w:val="00730EAB"/>
    <w:rsid w:val="007A29F9"/>
    <w:rsid w:val="007C688B"/>
    <w:rsid w:val="007F4163"/>
    <w:rsid w:val="00840E3D"/>
    <w:rsid w:val="0085534A"/>
    <w:rsid w:val="00867F16"/>
    <w:rsid w:val="00870918"/>
    <w:rsid w:val="0088293F"/>
    <w:rsid w:val="008D0AC1"/>
    <w:rsid w:val="00997BA9"/>
    <w:rsid w:val="009F5765"/>
    <w:rsid w:val="00A6132D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22306"/>
    <w:rsid w:val="00C34BAA"/>
    <w:rsid w:val="00C57CAF"/>
    <w:rsid w:val="00CF2939"/>
    <w:rsid w:val="00D042D0"/>
    <w:rsid w:val="00D44D4F"/>
    <w:rsid w:val="00D460C8"/>
    <w:rsid w:val="00D955F3"/>
    <w:rsid w:val="00DB29D2"/>
    <w:rsid w:val="00DB4528"/>
    <w:rsid w:val="00DC3711"/>
    <w:rsid w:val="00DE2ACF"/>
    <w:rsid w:val="00E25DA9"/>
    <w:rsid w:val="00E31F06"/>
    <w:rsid w:val="00E54669"/>
    <w:rsid w:val="00E56A7A"/>
    <w:rsid w:val="00EA6CFF"/>
    <w:rsid w:val="00EE5750"/>
    <w:rsid w:val="00EE69E5"/>
    <w:rsid w:val="00F159E6"/>
    <w:rsid w:val="00F33694"/>
    <w:rsid w:val="00F55337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13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3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3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3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3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13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3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3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3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3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2930</izvorni_sadrzaj>
    <derivirana_varijabla naziv="DomainObject.Predmet.Broj_1">2930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St-2930/2015</izvorni_sadrzaj>
    <derivirana_varijabla naziv="DomainObject.Predmet.OznakaBroj_1">St-2930/2015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DOKUMENTACIJSKI CENTAR zastupanog po punomoćniku Zvonimir Trusić</izvorni_sadrzaj>
    <derivirana_varijabla naziv="DomainObject.Predmet.ProtustrankaFormated_1">  HRVATSKI DOKUMENTACIJSKI CENTAR zastupanog po punomoćniku Zvonimir Trusić</derivirana_varijabla>
  </DomainObject.Predmet.ProtustrankaFormated>
  <DomainObject.Predmet.ProtustrankaFormatedOIB>
    <izvorni_sadrzaj>  HRVATSKI DOKUMENTACIJSKI CENTAR, OIB 65722468961 zastupanog po punomoćniku Zvonimir Trusić</izvorni_sadrzaj>
    <derivirana_varijabla naziv="DomainObject.Predmet.ProtustrankaFormatedOIB_1">  HRVATSKI DOKUMENTACIJSKI CENTAR, OIB 65722468961 zastupanog po punomoćniku Zvonimir Trusić</derivirana_varijabla>
  </DomainObject.Predmet.ProtustrankaFormatedOIB>
  <DomainObject.Predmet.ProtustrankaFormatedWithAdress>
    <izvorni_sadrzaj> HRVATSKI DOKUMENTACIJSKI CENTAR, TRG HRVATSKIH VELIKANA 2, 10000 Zagreb zastupanog po punomoćniku Zvonimir Trusić</izvorni_sadrzaj>
    <derivirana_varijabla naziv="DomainObject.Predmet.ProtustrankaFormatedWithAdress_1"> HRVATSKI DOKUMENTACIJSKI CENTAR, TRG HRVATSKIH VELIKANA 2, 10000 Zagreb zastupanog po punomoćniku Zvonimir Trusić</derivirana_varijabla>
  </DomainObject.Predmet.ProtustrankaFormatedWithAdress>
  <DomainObject.Predmet.ProtustrankaFormatedWithAdressOIB>
    <izvorni_sadrzaj> HRVATSKI DOKUMENTACIJSKI CENTAR, OIB 65722468961, TRG HRVATSKIH VELIKANA 2, 10000 Zagreb zastupanog po punomoćniku Zvonimir Trusić</izvorni_sadrzaj>
    <derivirana_varijabla naziv="DomainObject.Predmet.ProtustrankaFormatedWithAdressOIB_1"> HRVATSKI DOKUMENTACIJSKI CENTAR, OIB 65722468961, TRG HRVATSKIH VELIKANA 2, 10000 Zagreb zastupanog po punomoćniku Zvonimir Trusić</derivirana_varijabla>
  </DomainObject.Predmet.ProtustrankaFormatedWithAdressOIB>
  <DomainObject.Predmet.ProtustrankaWithAdress>
    <izvorni_sadrzaj>HRVATSKI DOKUMENTACIJSKI CENTAR TRG HRVATSKIH VELIKANA 2, 10000 Zagreb</izvorni_sadrzaj>
    <derivirana_varijabla naziv="DomainObject.Predmet.ProtustrankaWithAdress_1">HRVATSKI DOKUMENTACIJSKI CENTAR TRG HRVATSKIH VELIKANA 2, 10000 Zagreb</derivirana_varijabla>
  </DomainObject.Predmet.ProtustrankaWithAdress>
  <DomainObject.Predmet.ProtustrankaWithAdressOIB>
    <izvorni_sadrzaj>HRVATSKI DOKUMENTACIJSKI CENTAR, OIB 65722468961, TRG HRVATSKIH VELIKANA 2, 10000 Zagreb</izvorni_sadrzaj>
    <derivirana_varijabla naziv="DomainObject.Predmet.ProtustrankaWithAdressOIB_1">HRVATSKI DOKUMENTACIJSKI CENTAR, OIB 65722468961, TRG HRVATSKIH VELIKANA 2, 10000 Zagreb</derivirana_varijabla>
  </DomainObject.Predmet.ProtustrankaWithAdressOIB>
  <DomainObject.Predmet.ProtustrankaNazivFormated>
    <izvorni_sadrzaj>HRVATSKI DOKUMENTACIJSKI CENTAR</izvorni_sadrzaj>
    <derivirana_varijabla naziv="DomainObject.Predmet.ProtustrankaNazivFormated_1">HRVATSKI DOKUMENTACIJSKI CENTAR</derivirana_varijabla>
  </DomainObject.Predmet.ProtustrankaNazivFormated>
  <DomainObject.Predmet.ProtustrankaNazivFormatedOIB>
    <izvorni_sadrzaj>HRVATSKI DOKUMENTACIJSKI CENTAR, OIB 65722468961</izvorni_sadrzaj>
    <derivirana_varijabla naziv="DomainObject.Predmet.ProtustrankaNazivFormatedOIB_1">HRVATSKI DOKUMENTACIJSKI CENTAR, OIB 65722468961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DOKUMENTACIJSKI CENTAR zastupanog po punomoćniku Zvonimir Trusić</item>
    </izvorni_sadrzaj>
    <derivirana_varijabla naziv="DomainObject.Predmet.ProtuStrankaListFormated_1">
      <item>HRVATSKI DOKUMENTACIJSKI CENTAR zastupanog po punomoćniku Zvonimir Trusić</item>
    </derivirana_varijabla>
  </DomainObject.Predmet.ProtuStrankaListFormated>
  <DomainObject.Predmet.ProtuStrankaListFormatedOIB>
    <izvorni_sadrzaj>
      <item>HRVATSKI DOKUMENTACIJSKI CENTAR, OIB 65722468961 zastupanog po punomoćniku Zvonimir Trusić</item>
    </izvorni_sadrzaj>
    <derivirana_varijabla naziv="DomainObject.Predmet.ProtuStrankaListFormatedOIB_1">
      <item>HRVATSKI DOKUMENTACIJSKI CENTAR, OIB 65722468961 zastupanog po punomoćniku Zvonimir Trusić</item>
    </derivirana_varijabla>
  </DomainObject.Predmet.ProtuStrankaListFormatedOIB>
  <DomainObject.Predmet.ProtuStrankaListFormatedWithAdress>
    <izvorni_sadrzaj>
      <item>HRVATSKI DOKUMENTACIJSKI CENTAR, TRG HRVATSKIH VELIKANA 2, 10000 Zagreb zastupanog po punomoćniku Zvonimir Trusić</item>
    </izvorni_sadrzaj>
    <derivirana_varijabla naziv="DomainObject.Predmet.ProtuStrankaListFormatedWithAdress_1">
      <item>HRVATSKI DOKUMENTACIJSKI CENTAR, TRG HRVATSKIH VELIKANA 2, 10000 Zagreb zastupanog po punomoćniku Zvonimir Trusić</item>
    </derivirana_varijabla>
  </DomainObject.Predmet.ProtuStrankaListFormatedWithAdress>
  <DomainObject.Predmet.ProtuStrankaListFormatedWithAdressOIB>
    <izvorni_sadrzaj>
      <item>HRVATSKI DOKUMENTACIJSKI CENTAR, OIB 65722468961, TRG HRVATSKIH VELIKANA 2, 10000 Zagreb zastupanog po punomoćniku Zvonimir Trusić</item>
    </izvorni_sadrzaj>
    <derivirana_varijabla naziv="DomainObject.Predmet.ProtuStrankaListFormatedWithAdressOIB_1">
      <item>HRVATSKI DOKUMENTACIJSKI CENTAR, OIB 65722468961, TRG HRVATSKIH VELIKANA 2, 10000 Zagreb zastupanog po punomoćniku Zvonimir Trusić</item>
    </derivirana_varijabla>
  </DomainObject.Predmet.ProtuStrankaListFormatedWithAdressOIB>
  <DomainObject.Predmet.ProtuStrankaListNazivFormated>
    <izvorni_sadrzaj>
      <item>HRVATSKI DOKUMENTACIJSKI CENTAR</item>
    </izvorni_sadrzaj>
    <derivirana_varijabla naziv="DomainObject.Predmet.ProtuStrankaListNazivFormated_1">
      <item>HRVATSKI DOKUMENTACIJSKI CENTAR</item>
    </derivirana_varijabla>
  </DomainObject.Predmet.ProtuStrankaListNazivFormated>
  <DomainObject.Predmet.ProtuStrankaListNazivFormatedOIB>
    <izvorni_sadrzaj>
      <item>HRVATSKI DOKUMENTACIJSKI CENTAR, OIB 65722468961</item>
    </izvorni_sadrzaj>
    <derivirana_varijabla naziv="DomainObject.Predmet.ProtuStrankaListNazivFormatedOIB_1">
      <item>HRVATSKI DOKUMENTACIJSKI CENTAR, OIB 65722468961</item>
    </derivirana_varijabla>
  </DomainObject.Predmet.ProtuStrankaListNazivFormatedOIB>
  <DomainObject.Predmet.OstaliListFormated>
    <izvorni_sadrzaj>
      <item>Zvonimir Trusić punomoćnik sudionika u postupku HRVATSKI DOKUMENTACIJSKI CENTAR</item>
    </izvorni_sadrzaj>
    <derivirana_varijabla naziv="DomainObject.Predmet.OstaliListFormated_1">
      <item>Zvonimir Trusić punomoćnik sudionika u postupku HRVATSKI DOKUMENTACIJSKI CENTAR</item>
    </derivirana_varijabla>
  </DomainObject.Predmet.OstaliListFormated>
  <DomainObject.Predmet.OstaliListFormatedOIB>
    <izvorni_sadrzaj>
      <item>Zvonimir Trusić punomoćnik sudionika u postupku HRVATSKI DOKUMENTACIJSKI CENTAR</item>
    </izvorni_sadrzaj>
    <derivirana_varijabla naziv="DomainObject.Predmet.OstaliListFormatedOIB_1">
      <item>Zvonimir Trusić punomoćnik sudionika u postupku HRVATSKI DOKUMENTACIJSKI CENTAR</item>
    </derivirana_varijabla>
  </DomainObject.Predmet.OstaliListFormatedOIB>
  <DomainObject.Predmet.OstaliListFormatedWithAdress>
    <izvorni_sadrzaj>
      <item>Zvonimir Trusić, Trg hrvatskih velikana 2, 10000 Zagreb punomoćnik sudionika u postupku HRVATSKI DOKUMENTACIJSKI CENTAR</item>
    </izvorni_sadrzaj>
    <derivirana_varijabla naziv="DomainObject.Predmet.OstaliListFormatedWithAdress_1">
      <item>Zvonimir Trusić, Trg hrvatskih velikana 2, 10000 Zagreb punomoćnik sudionika u postupku HRVATSKI DOKUMENTACIJSKI CENTAR</item>
    </derivirana_varijabla>
  </DomainObject.Predmet.OstaliListFormatedWithAdress>
  <DomainObject.Predmet.OstaliListFormatedWithAdressOIB>
    <izvorni_sadrzaj>
      <item>Zvonimir Trusić, Trg hrvatskih velikana 2, 10000 Zagreb punomoćnik sudionika u postupku HRVATSKI DOKUMENTACIJSKI CENTAR</item>
    </izvorni_sadrzaj>
    <derivirana_varijabla naziv="DomainObject.Predmet.OstaliListFormatedWithAdressOIB_1">
      <item>Zvonimir Trusić, Trg hrvatskih velikana 2, 10000 Zagreb punomoćnik sudionika u postupku HRVATSKI DOKUMENTACIJSKI CENTAR</item>
    </derivirana_varijabla>
  </DomainObject.Predmet.OstaliListFormatedWithAdressOIB>
  <DomainObject.Predmet.OstaliListNazivFormated>
    <izvorni_sadrzaj>
      <item>Zvonimir Trusić</item>
    </izvorni_sadrzaj>
    <derivirana_varijabla naziv="DomainObject.Predmet.OstaliListNazivFormated_1">
      <item>Zvonimir Trusić</item>
    </derivirana_varijabla>
  </DomainObject.Predmet.OstaliListNazivFormated>
  <DomainObject.Predmet.OstaliListNazivFormatedOIB>
    <izvorni_sadrzaj>
      <item>Zvonimir Trusić</item>
    </izvorni_sadrzaj>
    <derivirana_varijabla naziv="DomainObject.Predmet.OstaliListNazivFormatedOIB_1">
      <item>Zvonimir Trusić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DOKUMENTACIJSKI CENTAR</izvorni_sadrzaj>
    <derivirana_varijabla naziv="DomainObject.Predmet.ProtustrankaIDrugi_1">HRVATSKI DOKUMENTACIJSKI CENTAR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DOKUMENTACIJSKI CENTAR, OIB 65722468961, TRG HRVATSKIH VELIKANA 2, 10000 Zagreb</izvorni_sadrzaj>
    <derivirana_varijabla naziv="DomainObject.Predmet.ProtustrankaIDrugiAdressOIB_1">HRVATSKI DOKUMENTACIJSKI CENTAR, OIB 65722468961, TRG HRVATSKIH VELIKANA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DOKUMENTACIJSKI CENTAR</item>
      <item>Zvonimir Trusić</item>
    </izvorni_sadrzaj>
    <derivirana_varijabla naziv="DomainObject.Predmet.SudioniciListNaziv_1">
      <item>FINA Regionalni centar Zagreb</item>
      <item>HRVATSKI DOKUMENTACIJSKI CENTAR</item>
      <item>Zvonimir Trusić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DOKUMENTACIJSKI CENTAR, OIB 65722468961, TRG HRVATSKIH VELIKANA 2,10000 Zagreb</item>
      <item>Zvonimir Trusić, Trg hrvatskih velikana 2,10000 Zagreb</item>
    </izvorni_sadrzaj>
    <derivirana_varijabla naziv="DomainObject.Predmet.SudioniciListAdressOIB_1">
      <item>FINA Regionalni centar Zagreb, OIB 85821130368, Trg svibanjskih žrtava 1995. 1,10000 Zagreb</item>
      <item>HRVATSKI DOKUMENTACIJSKI CENTAR, OIB 65722468961, TRG HRVATSKIH VELIKANA 2,10000 Zagreb</item>
      <item>Zvonimir Trusić, Trg hrvatskih velikana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65722468961</item>
      <item>, OIB null</item>
    </izvorni_sadrzaj>
    <derivirana_varijabla naziv="DomainObject.Predmet.SudioniciListNazivOIB_1">
      <item>, OIB 85821130368</item>
      <item>, OIB 65722468961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2269</properties:Characters>
  <properties:Lines>72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2016-03-08T12:57:00Z</dcterms:created>
  <dc:creator>Sudsko vijeæe</dc:creator>
  <cp:lastModifiedBy>Marina Gojić</cp:lastModifiedBy>
  <cp:lastPrinted>2016-03-11T08:03:00Z</cp:lastPrinted>
  <dcterms:modified xmlns:xsi="http://www.w3.org/2001/XMLSchema-instance" xsi:type="dcterms:W3CDTF">2016-03-11T08:03:00Z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