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01CC7" w:rsidR="000A3243" w:rsidRPr="00501CC7">
        <w:tc>
          <w:tcPr>
            <w:tcW w:type="dxa" w:w="2829"/>
            <w:shd w:fill="auto" w:color="auto" w:val="clear"/>
          </w:tcPr>
          <w:p w:rsidRDefault="000A3243" w:rsidP="00501CC7" w:rsidR="000A3243" w:rsidRPr="00501CC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501CC7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A3243" w:rsidP="00501CC7" w:rsidR="000A3243" w:rsidRPr="00501CC7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01CC7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A3243" w:rsidP="00501CC7" w:rsidR="000A3243" w:rsidRPr="00501CC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01CC7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0A3243" w:rsidP="00501CC7" w:rsidR="000A3243" w:rsidRPr="00501CC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01CC7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c33489" w14:paraId="3c33489" w:rsidRDefault="00501CC7" w:rsidP="007A2E75" w:rsidR="000A3243" w:rsidRPr="00501CC7">
      <w:pPr>
        <w:tabs>
          <w:tab w:pos="5781" w:val="left"/>
        </w:tabs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br w:clear="all" w:type="textWrapping"/>
      </w:r>
      <w:r w:rsidR="000A3243" w:rsidRPr="00501CC7">
        <w:rPr>
          <w:rFonts w:cs="Times New Roman" w:hAnsi="Times New Roman" w:ascii="Times New Roman"/>
          <w:sz w:val="24"/>
          <w:szCs w:val="24"/>
        </w:rPr>
        <w:tab/>
      </w:r>
      <w:r w:rsidR="000A3243" w:rsidRPr="00501CC7">
        <w:rPr>
          <w:rFonts w:cs="Times New Roman" w:hAnsi="Times New Roman" w:ascii="Times New Roman"/>
          <w:sz w:val="24"/>
          <w:szCs w:val="24"/>
        </w:rPr>
        <w:tab/>
      </w:r>
      <w:r w:rsidR="000A3243" w:rsidRPr="00501CC7">
        <w:rPr>
          <w:rFonts w:cs="Times New Roman" w:hAnsi="Times New Roman" w:ascii="Times New Roman"/>
          <w:sz w:val="24"/>
          <w:szCs w:val="24"/>
        </w:rPr>
        <w:tab/>
      </w:r>
    </w:p>
    <w:p w:rsidRDefault="000A3243" w:rsidP="000A3243" w:rsidR="000A3243" w:rsidRPr="00501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0A3243" w:rsidP="000A3243" w:rsidR="000A3243" w:rsidRPr="00501C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A3243" w:rsidP="000A3243" w:rsidR="000A3243" w:rsidRPr="00501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3243" w:rsidP="000A3243" w:rsidR="000A3243" w:rsidRPr="00501CC7">
      <w:pPr>
        <w:pStyle w:val="Naslov2"/>
        <w:rPr>
          <w:b w:val="false"/>
          <w:szCs w:val="24"/>
        </w:rPr>
      </w:pPr>
      <w:r w:rsidRPr="00501CC7">
        <w:rPr>
          <w:b w:val="false"/>
          <w:szCs w:val="24"/>
        </w:rPr>
        <w:t>R J E Š E NJ E</w:t>
      </w:r>
    </w:p>
    <w:p w:rsidRDefault="00762AAA" w:rsidP="00702329" w:rsidR="00762AAA" w:rsidRPr="00501C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2329" w:rsidP="007A2E75" w:rsidR="00B51D49" w:rsidRPr="00501CC7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="00501CC7" w:rsidRPr="00501CC7">
        <w:rPr>
          <w:rFonts w:cs="Times New Roman" w:hAnsi="Times New Roman" w:ascii="Times New Roman"/>
          <w:sz w:val="24"/>
          <w:szCs w:val="24"/>
        </w:rPr>
        <w:t>BAU-TEHNIX d.o.o., Čakovečka ulica 115, Nedelišće, OIB: 50674758656</w:t>
      </w:r>
      <w:r w:rsidRPr="00501CC7">
        <w:rPr>
          <w:rFonts w:cs="Times New Roman" w:hAnsi="Times New Roman" w:ascii="Times New Roman"/>
          <w:sz w:val="24"/>
          <w:szCs w:val="24"/>
        </w:rPr>
        <w:t>, 20</w:t>
      </w:r>
      <w:r w:rsidR="007A2E75" w:rsidRPr="00501CC7">
        <w:rPr>
          <w:rFonts w:cs="Times New Roman" w:hAnsi="Times New Roman" w:ascii="Times New Roman"/>
          <w:sz w:val="24"/>
          <w:szCs w:val="24"/>
        </w:rPr>
        <w:t xml:space="preserve">. srpnja 2018.              </w:t>
      </w:r>
    </w:p>
    <w:p w:rsidRDefault="00B51D49" w:rsidP="00B51D49" w:rsidR="00B51D49" w:rsidRPr="00501C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51D49" w:rsidP="00B51D49" w:rsidR="00B51D49" w:rsidRPr="00501C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1D49" w:rsidP="00B51D49" w:rsidR="00B51D49" w:rsidRPr="00501CC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 xml:space="preserve">Ročište radi očitovanja o prijedlogu za otvaranje stečajnog postupka te radi rasprave i odlučivanja o otvaranju stečajnog postupka (čl. 123. i 128. SZ-a) nad dužnikom </w:t>
      </w:r>
      <w:r w:rsidR="00501CC7" w:rsidRPr="00501CC7">
        <w:rPr>
          <w:rFonts w:cs="Times New Roman" w:hAnsi="Times New Roman" w:ascii="Times New Roman"/>
          <w:sz w:val="24"/>
          <w:szCs w:val="24"/>
        </w:rPr>
        <w:t>BAU-TEHNIX d.o.o., Čakovečka ulica 115, Nedelišće, OIB: 50674758656</w:t>
      </w:r>
      <w:r w:rsidR="000A3243" w:rsidRPr="00501CC7">
        <w:rPr>
          <w:rFonts w:cs="Times New Roman" w:hAnsi="Times New Roman" w:ascii="Times New Roman"/>
          <w:sz w:val="24"/>
          <w:szCs w:val="24"/>
        </w:rPr>
        <w:t xml:space="preserve"> </w:t>
      </w:r>
      <w:r w:rsidRPr="00501CC7">
        <w:rPr>
          <w:rFonts w:cs="Times New Roman" w:hAnsi="Times New Roman" w:ascii="Times New Roman"/>
          <w:sz w:val="24"/>
          <w:szCs w:val="24"/>
        </w:rPr>
        <w:t>zakazuje se za</w:t>
      </w:r>
    </w:p>
    <w:p w:rsidRDefault="00B51D49" w:rsidP="00B51D49" w:rsidR="00B51D49" w:rsidRPr="00501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2329" w:rsidP="00B51D49" w:rsidR="00B51D49" w:rsidRPr="00501CC7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>21</w:t>
      </w:r>
      <w:r w:rsidR="003D701F" w:rsidRPr="00501CC7">
        <w:rPr>
          <w:rFonts w:cs="Times New Roman" w:hAnsi="Times New Roman" w:ascii="Times New Roman"/>
          <w:sz w:val="24"/>
          <w:szCs w:val="24"/>
        </w:rPr>
        <w:t>. rujna</w:t>
      </w:r>
      <w:r w:rsidR="000A3243" w:rsidRPr="00501CC7">
        <w:rPr>
          <w:rFonts w:cs="Times New Roman" w:hAnsi="Times New Roman" w:ascii="Times New Roman"/>
          <w:sz w:val="24"/>
          <w:szCs w:val="24"/>
        </w:rPr>
        <w:t xml:space="preserve"> 2018</w:t>
      </w:r>
      <w:r w:rsidR="00AB5BD2" w:rsidRPr="00501CC7">
        <w:rPr>
          <w:rFonts w:cs="Times New Roman" w:hAnsi="Times New Roman" w:ascii="Times New Roman"/>
          <w:sz w:val="24"/>
          <w:szCs w:val="24"/>
        </w:rPr>
        <w:t>. u 9</w:t>
      </w:r>
      <w:r w:rsidR="00782BCC" w:rsidRPr="00501CC7">
        <w:rPr>
          <w:rFonts w:cs="Times New Roman" w:hAnsi="Times New Roman" w:ascii="Times New Roman"/>
          <w:sz w:val="24"/>
          <w:szCs w:val="24"/>
        </w:rPr>
        <w:t>:</w:t>
      </w:r>
      <w:r w:rsidR="00501CC7" w:rsidRPr="00501CC7">
        <w:rPr>
          <w:rFonts w:cs="Times New Roman" w:hAnsi="Times New Roman" w:ascii="Times New Roman"/>
          <w:sz w:val="24"/>
          <w:szCs w:val="24"/>
        </w:rPr>
        <w:t>45</w:t>
      </w:r>
      <w:r w:rsidR="00B51D49" w:rsidRPr="00501CC7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B51D49" w:rsidP="00B51D49" w:rsidR="00B51D49" w:rsidRPr="00501CC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1D49" w:rsidP="00B51D49" w:rsidR="00B51D49" w:rsidRPr="00501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 xml:space="preserve">kod Trgovačkog suda u Varaždinu, Braće Radić 2, sudnica broj 230/II kat, a na koje se dostavom ovoga rješenja pozivaju: </w:t>
      </w:r>
    </w:p>
    <w:p w:rsidRDefault="00B51D49" w:rsidP="00B51D49" w:rsidR="00B51D49" w:rsidRPr="00501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1CC7" w:rsidP="00501CC7" w:rsidR="00501CC7" w:rsidRPr="00501CC7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>predlagatelj FINANCIJSKA AGENCIJA, Podružnica Varaždin, A. Cesarca 2</w:t>
      </w:r>
    </w:p>
    <w:p w:rsidRDefault="00501CC7" w:rsidP="00501CC7" w:rsidR="00501CC7" w:rsidRPr="00501CC7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>direktor dužnika, Bojan Hrustek, Okrugli vrh 95/a, 40311 Lopatinec</w:t>
      </w:r>
    </w:p>
    <w:p w:rsidRDefault="00501CC7" w:rsidP="00501CC7" w:rsidR="00501CC7" w:rsidRPr="00501CC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Style w:val="st1"/>
          <w:rFonts w:cs="Times New Roman" w:hAnsi="Times New Roman" w:ascii="Times New Roman"/>
          <w:b/>
          <w:bCs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 xml:space="preserve">Erste &amp; Steiermarkische bank d.d., </w:t>
      </w:r>
      <w:r w:rsidRPr="00501CC7">
        <w:rPr>
          <w:rStyle w:val="st1"/>
          <w:rFonts w:cs="Times New Roman" w:hAnsi="Times New Roman" w:ascii="Times New Roman"/>
          <w:sz w:val="24"/>
          <w:szCs w:val="24"/>
        </w:rPr>
        <w:t>Jadranski trg 3A, 51000 Rijeka</w:t>
      </w:r>
    </w:p>
    <w:p w:rsidRDefault="00B51D49" w:rsidP="00B51D49" w:rsidR="00B51D49" w:rsidRPr="00501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2329" w:rsidP="00B51D49" w:rsidR="00B51D49" w:rsidRPr="00501C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 xml:space="preserve">U Varaždinu 20. srpnja </w:t>
      </w:r>
      <w:r w:rsidR="000A3243" w:rsidRPr="00501CC7">
        <w:rPr>
          <w:rFonts w:cs="Times New Roman" w:hAnsi="Times New Roman" w:ascii="Times New Roman"/>
          <w:sz w:val="24"/>
          <w:szCs w:val="24"/>
        </w:rPr>
        <w:t>2018</w:t>
      </w:r>
      <w:r w:rsidR="00B51D49" w:rsidRPr="00501CC7">
        <w:rPr>
          <w:rFonts w:cs="Times New Roman" w:hAnsi="Times New Roman" w:ascii="Times New Roman"/>
          <w:sz w:val="24"/>
          <w:szCs w:val="24"/>
        </w:rPr>
        <w:t>.</w:t>
      </w:r>
    </w:p>
    <w:p w:rsidRDefault="00B51D49" w:rsidP="00B51D49" w:rsidR="00B51D49" w:rsidRPr="00501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1D49" w:rsidP="00B51D49" w:rsidR="00B51D49" w:rsidRPr="00501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 xml:space="preserve">        </w:t>
      </w:r>
      <w:r w:rsidRPr="00501CC7">
        <w:rPr>
          <w:rFonts w:cs="Times New Roman" w:hAnsi="Times New Roman" w:ascii="Times New Roman"/>
          <w:sz w:val="24"/>
          <w:szCs w:val="24"/>
        </w:rPr>
        <w:tab/>
      </w:r>
      <w:r w:rsidRPr="00501CC7">
        <w:rPr>
          <w:rFonts w:cs="Times New Roman" w:hAnsi="Times New Roman" w:ascii="Times New Roman"/>
          <w:sz w:val="24"/>
          <w:szCs w:val="24"/>
        </w:rPr>
        <w:tab/>
      </w:r>
      <w:r w:rsidRPr="00501CC7">
        <w:rPr>
          <w:rFonts w:cs="Times New Roman" w:hAnsi="Times New Roman" w:ascii="Times New Roman"/>
          <w:sz w:val="24"/>
          <w:szCs w:val="24"/>
        </w:rPr>
        <w:tab/>
      </w:r>
      <w:r w:rsidRPr="00501CC7">
        <w:rPr>
          <w:rFonts w:cs="Times New Roman" w:hAnsi="Times New Roman" w:ascii="Times New Roman"/>
          <w:sz w:val="24"/>
          <w:szCs w:val="24"/>
        </w:rPr>
        <w:tab/>
      </w:r>
      <w:r w:rsidRPr="00501CC7">
        <w:rPr>
          <w:rFonts w:cs="Times New Roman" w:hAnsi="Times New Roman" w:ascii="Times New Roman"/>
          <w:sz w:val="24"/>
          <w:szCs w:val="24"/>
        </w:rPr>
        <w:tab/>
      </w:r>
      <w:r w:rsidRPr="00501CC7">
        <w:rPr>
          <w:rFonts w:cs="Times New Roman" w:hAnsi="Times New Roman" w:ascii="Times New Roman"/>
          <w:sz w:val="24"/>
          <w:szCs w:val="24"/>
        </w:rPr>
        <w:tab/>
      </w:r>
      <w:r w:rsidRPr="00501CC7">
        <w:rPr>
          <w:rFonts w:cs="Times New Roman" w:hAnsi="Times New Roman" w:ascii="Times New Roman"/>
          <w:sz w:val="24"/>
          <w:szCs w:val="24"/>
        </w:rPr>
        <w:tab/>
      </w:r>
      <w:r w:rsidRPr="00501CC7">
        <w:rPr>
          <w:rFonts w:cs="Times New Roman" w:hAnsi="Times New Roman" w:ascii="Times New Roman"/>
          <w:sz w:val="24"/>
          <w:szCs w:val="24"/>
        </w:rPr>
        <w:tab/>
      </w:r>
      <w:r w:rsidRPr="00501CC7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B51D49" w:rsidP="00B51D49" w:rsidR="00B51D49" w:rsidRPr="00501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1D49" w:rsidP="00347AD8" w:rsidR="00702329" w:rsidRPr="00501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501CC7">
        <w:rPr>
          <w:rFonts w:cs="Times New Roman" w:hAnsi="Times New Roman" w:ascii="Times New Roman"/>
          <w:sz w:val="24"/>
          <w:szCs w:val="24"/>
        </w:rPr>
        <w:tab/>
      </w:r>
      <w:r w:rsidRPr="00501CC7">
        <w:rPr>
          <w:rFonts w:cs="Times New Roman" w:hAnsi="Times New Roman" w:ascii="Times New Roman"/>
          <w:sz w:val="24"/>
          <w:szCs w:val="24"/>
        </w:rPr>
        <w:tab/>
      </w:r>
      <w:r w:rsidRPr="00501CC7">
        <w:rPr>
          <w:rFonts w:cs="Times New Roman" w:hAnsi="Times New Roman" w:ascii="Times New Roman"/>
          <w:sz w:val="24"/>
          <w:szCs w:val="24"/>
        </w:rPr>
        <w:tab/>
      </w:r>
      <w:r w:rsidRPr="00501CC7">
        <w:rPr>
          <w:rFonts w:cs="Times New Roman" w:hAnsi="Times New Roman" w:ascii="Times New Roman"/>
          <w:sz w:val="24"/>
          <w:szCs w:val="24"/>
        </w:rPr>
        <w:tab/>
      </w:r>
      <w:r w:rsidRPr="00501CC7">
        <w:rPr>
          <w:rFonts w:cs="Times New Roman" w:hAnsi="Times New Roman" w:ascii="Times New Roman"/>
          <w:sz w:val="24"/>
          <w:szCs w:val="24"/>
        </w:rPr>
        <w:tab/>
      </w:r>
      <w:r w:rsidRPr="00501CC7">
        <w:rPr>
          <w:rFonts w:cs="Times New Roman" w:hAnsi="Times New Roman" w:ascii="Times New Roman"/>
          <w:sz w:val="24"/>
          <w:szCs w:val="24"/>
        </w:rPr>
        <w:tab/>
      </w:r>
      <w:r w:rsidRPr="00501CC7">
        <w:rPr>
          <w:rFonts w:cs="Times New Roman" w:hAnsi="Times New Roman" w:ascii="Times New Roman"/>
          <w:sz w:val="24"/>
          <w:szCs w:val="24"/>
        </w:rPr>
        <w:tab/>
      </w:r>
      <w:r w:rsidRPr="00501CC7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702329" w:rsidRPr="00501CC7">
        <w:rPr>
          <w:rFonts w:cs="Times New Roman" w:hAnsi="Times New Roman" w:ascii="Times New Roman"/>
          <w:sz w:val="24"/>
          <w:szCs w:val="24"/>
        </w:rPr>
        <w:t xml:space="preserve"> </w:t>
      </w:r>
      <w:r w:rsidR="00AB5BD2" w:rsidRPr="00501CC7">
        <w:rPr>
          <w:rFonts w:cs="Times New Roman" w:hAnsi="Times New Roman" w:ascii="Times New Roman"/>
          <w:sz w:val="24"/>
          <w:szCs w:val="24"/>
        </w:rPr>
        <w:t>Iris Hatvalić Nemec</w:t>
      </w:r>
      <w:r w:rsidR="00702329" w:rsidRPr="00501C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51D49" w:rsidP="00B51D49" w:rsidR="00B51D49" w:rsidRPr="00501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701F" w:rsidP="00B51D49" w:rsidR="003D701F" w:rsidRPr="00501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701F" w:rsidP="00B51D49" w:rsidR="00B51D49" w:rsidRPr="00501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>Uputa</w:t>
      </w:r>
      <w:r w:rsidR="00B51D49" w:rsidRPr="00501CC7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B51D49" w:rsidP="00B51D49" w:rsidR="00B51D49" w:rsidRPr="00501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B51D49" w:rsidP="00B51D49" w:rsidR="00B51D49" w:rsidRPr="00501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1D49" w:rsidP="00B51D49" w:rsidR="00B51D49" w:rsidRPr="00501C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>DNA:</w:t>
      </w:r>
    </w:p>
    <w:p w:rsidRDefault="00501CC7" w:rsidP="00501CC7" w:rsidR="00501CC7" w:rsidRPr="00501CC7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>predlagatelj FINANCIJSKA AGENCIJA, Podružnica Varaždin, A. Cesarca 2</w:t>
      </w:r>
    </w:p>
    <w:p w:rsidRDefault="00501CC7" w:rsidP="00501CC7" w:rsidR="00501CC7" w:rsidRPr="00501CC7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>direktor dužnika, Bojan Hrustek, Okrugli vrh 95/a, 40311 Lopatinec</w:t>
      </w:r>
    </w:p>
    <w:p w:rsidRDefault="00501CC7" w:rsidP="00501CC7" w:rsidR="00501CC7" w:rsidRPr="00501CC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Style w:val="st1"/>
          <w:rFonts w:cs="Times New Roman" w:hAnsi="Times New Roman" w:ascii="Times New Roman"/>
          <w:b/>
          <w:bCs/>
          <w:sz w:val="24"/>
          <w:szCs w:val="24"/>
        </w:rPr>
      </w:pPr>
      <w:r w:rsidRPr="00501CC7">
        <w:rPr>
          <w:rFonts w:cs="Times New Roman" w:hAnsi="Times New Roman" w:ascii="Times New Roman"/>
          <w:sz w:val="24"/>
          <w:szCs w:val="24"/>
        </w:rPr>
        <w:t xml:space="preserve">Erste &amp; Steiermarkische bank d.d., </w:t>
      </w:r>
      <w:r w:rsidRPr="00501CC7">
        <w:rPr>
          <w:rStyle w:val="st1"/>
          <w:rFonts w:cs="Times New Roman" w:hAnsi="Times New Roman" w:ascii="Times New Roman"/>
          <w:sz w:val="24"/>
          <w:szCs w:val="24"/>
        </w:rPr>
        <w:t>Jadranski trg 3A, 51000 Rijeka</w:t>
      </w:r>
    </w:p>
    <w:p w:rsidRDefault="00B3696E" w:rsidP="007A2E75" w:rsidR="00B3696E" w:rsidRPr="00501CC7">
      <w:pPr>
        <w:spacing w:lineRule="auto" w:line="240" w:after="0"/>
        <w:ind w:left="1395"/>
        <w:jc w:val="both"/>
        <w:rPr>
          <w:rFonts w:cs="Times New Roman" w:hAnsi="Times New Roman" w:ascii="Times New Roman"/>
          <w:sz w:val="24"/>
          <w:szCs w:val="24"/>
        </w:rPr>
      </w:pPr>
    </w:p>
    <w:sectPr w:rsidR="00B3696E" w:rsidRPr="00501CC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261" w:rsidR="003019EE">
      <w:pPr>
        <w:spacing w:lineRule="auto" w:line="240" w:after="0"/>
      </w:pPr>
      <w:r>
        <w:separator/>
      </w:r>
    </w:p>
  </w:endnote>
  <w:endnote w:id="0" w:type="continuationSeparator">
    <w:p w:rsidRDefault="002B5261" w:rsidR="003019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261" w:rsidR="003019EE">
      <w:pPr>
        <w:spacing w:lineRule="auto" w:line="240" w:after="0"/>
      </w:pPr>
      <w:r>
        <w:separator/>
      </w:r>
    </w:p>
  </w:footnote>
  <w:footnote w:id="0" w:type="continuationSeparator">
    <w:p w:rsidRDefault="002B5261" w:rsidR="003019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AD8" w:rsidR="007A34B9">
    <w:pPr>
      <w:pStyle w:val="Zaglavlje"/>
    </w:pPr>
  </w:p>
  <w:p w:rsidRDefault="00762AAA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 w:rsidR="00501CC7">
      <w:rPr>
        <w:rFonts w:cs="Times New Roman" w:hAnsi="Times New Roman" w:ascii="Times New Roman"/>
        <w:sz w:val="24"/>
        <w:szCs w:val="24"/>
      </w:rPr>
      <w:t>94/18-9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">
    <w:nsid w:val="44536A2F"/>
    <w:multiLevelType w:val="hybridMultilevel"/>
    <w:tmpl w:val="8B84F1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7C5086"/>
    <w:multiLevelType w:val="hybridMultilevel"/>
    <w:tmpl w:val="897A6D14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5401C2"/>
    <w:multiLevelType w:val="hybridMultilevel"/>
    <w:tmpl w:val="8EA6EDB2"/>
    <w:lvl w:tplc="B02657C4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E43893"/>
    <w:multiLevelType w:val="hybridMultilevel"/>
    <w:tmpl w:val="3132CD62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B90CB2"/>
    <w:multiLevelType w:val="hybridMultilevel"/>
    <w:tmpl w:val="D4A697AA"/>
    <w:lvl w:tplc="098A6630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084F"/>
    <w:rsid w:val="00024AF0"/>
    <w:rsid w:val="000A3243"/>
    <w:rsid w:val="0012128D"/>
    <w:rsid w:val="001B0599"/>
    <w:rsid w:val="002536EB"/>
    <w:rsid w:val="002B5261"/>
    <w:rsid w:val="003019DB"/>
    <w:rsid w:val="003019EE"/>
    <w:rsid w:val="00345006"/>
    <w:rsid w:val="00347AD8"/>
    <w:rsid w:val="003D701F"/>
    <w:rsid w:val="00410366"/>
    <w:rsid w:val="00501CC7"/>
    <w:rsid w:val="00567B94"/>
    <w:rsid w:val="005D1AFC"/>
    <w:rsid w:val="0064218B"/>
    <w:rsid w:val="00702329"/>
    <w:rsid w:val="007107B2"/>
    <w:rsid w:val="007432C4"/>
    <w:rsid w:val="00762AAA"/>
    <w:rsid w:val="00777F22"/>
    <w:rsid w:val="00782BCC"/>
    <w:rsid w:val="007A2E75"/>
    <w:rsid w:val="00822597"/>
    <w:rsid w:val="00831DE6"/>
    <w:rsid w:val="00881D91"/>
    <w:rsid w:val="008D3949"/>
    <w:rsid w:val="00A01E1A"/>
    <w:rsid w:val="00AB5BD2"/>
    <w:rsid w:val="00AB7D2B"/>
    <w:rsid w:val="00AD3F30"/>
    <w:rsid w:val="00B3696E"/>
    <w:rsid w:val="00B51D49"/>
    <w:rsid w:val="00BC39F9"/>
    <w:rsid w:val="00DC03EF"/>
    <w:rsid w:val="00E418B4"/>
    <w:rsid w:val="00E75A61"/>
    <w:rsid w:val="00EB77A5"/>
    <w:rsid w:val="00FB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2AAA"/>
  </w:style>
  <w:style w:styleId="Naslov2" w:type="paragraph">
    <w:name w:val="heading 2"/>
    <w:basedOn w:val="Normal"/>
    <w:next w:val="Normal"/>
    <w:link w:val="Naslov2Char"/>
    <w:semiHidden/>
    <w:unhideWhenUsed/>
    <w:qFormat/>
    <w:rsid w:val="000A3243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uiPriority w:val="34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36EB"/>
  </w:style>
  <w:style w:customStyle="true" w:styleId="Naslov2Char" w:type="character">
    <w:name w:val="Naslov 2 Char"/>
    <w:basedOn w:val="Zadanifontodlomka"/>
    <w:link w:val="Naslov2"/>
    <w:semiHidden/>
    <w:rsid w:val="000A3243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st1" w:type="character">
    <w:name w:val="st1"/>
    <w:basedOn w:val="Zadanifontodlomka"/>
    <w:rsid w:val="00702329"/>
  </w:style>
  <w:style w:styleId="Naglaeno" w:type="character">
    <w:name w:val="Strong"/>
    <w:uiPriority w:val="22"/>
    <w:qFormat/>
    <w:rsid w:val="00E418B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7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A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A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A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A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2AAA"/>
  </w:style>
  <w:style w:styleId="Naslov2" w:type="paragraph">
    <w:name w:val="heading 2"/>
    <w:basedOn w:val="Normal"/>
    <w:next w:val="Normal"/>
    <w:link w:val="Naslov2Char"/>
    <w:semiHidden/>
    <w:unhideWhenUsed/>
    <w:qFormat/>
    <w:rsid w:val="000A3243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uiPriority w:val="34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36EB"/>
  </w:style>
  <w:style w:customStyle="1" w:styleId="Naslov2Char" w:type="character">
    <w:name w:val="Naslov 2 Char"/>
    <w:basedOn w:val="Zadanifontodlomka"/>
    <w:link w:val="Naslov2"/>
    <w:semiHidden/>
    <w:rsid w:val="000A3243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st1" w:type="character">
    <w:name w:val="st1"/>
    <w:basedOn w:val="Zadanifontodlomka"/>
    <w:rsid w:val="00702329"/>
  </w:style>
  <w:style w:styleId="Naglaeno" w:type="character">
    <w:name w:val="Strong"/>
    <w:uiPriority w:val="22"/>
    <w:qFormat/>
    <w:rsid w:val="00E418B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7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A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A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A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A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598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St-94/2018</izvorni_sadrzaj>
    <derivirana_varijabla naziv="DomainObject.Predmet.OznakaBroj_1">St-94/2018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BAU-TEHNIX društvo s ograničenom odgovornošću za građevinu i usluge zastupanog po punomoćniku Bojan Hrustek</izvorni_sadrzaj>
    <derivirana_varijabla naziv="DomainObject.Predmet.ProtustrankaFormated_1">  BAU-TEHNIX društvo s ograničenom odgovornošću za građevinu i usluge zastupanog po punomoćniku Bojan Hrustek</derivirana_varijabla>
  </DomainObject.Predmet.ProtustrankaFormated>
  <DomainObject.Predmet.ProtustrankaFormatedOIB>
    <izvorni_sadrzaj>  BAU-TEHNIX društvo s ograničenom odgovornošću za građevinu i usluge, OIB 50674758656 zastupanog po punomoćniku Bojan Hrustek</izvorni_sadrzaj>
    <derivirana_varijabla naziv="DomainObject.Predmet.ProtustrankaFormatedOIB_1">  BAU-TEHNIX društvo s ograničenom odgovornošću za građevinu i usluge, OIB 50674758656 zastupanog po punomoćniku Bojan Hrustek</derivirana_varijabla>
  </DomainObject.Predmet.ProtustrankaFormatedOIB>
  <DomainObject.Predmet.ProtustrankaFormatedWithAdress>
    <izvorni_sadrzaj> BAU-TEHNIX društvo s ograničenom odgovornošću za građevinu i usluge, Čakovečka ulica 115, 40000 Nedelišće zastupanog po punomoćniku Bojan Hrustek</izvorni_sadrzaj>
    <derivirana_varijabla naziv="DomainObject.Predmet.ProtustrankaFormatedWithAdress_1"> BAU-TEHNIX društvo s ograničenom odgovornošću za građevinu i usluge, Čakovečka ulica 115, 40000 Nedelišće zastupanog po punomoćniku Bojan Hrustek</derivirana_varijabla>
  </DomainObject.Predmet.ProtustrankaFormatedWithAdress>
  <DomainObject.Predmet.ProtustrankaFormatedWithAdressOIB>
    <izvorni_sadrzaj> BAU-TEHNIX društvo s ograničenom odgovornošću za građevinu i usluge, OIB 50674758656, Čakovečka ulica 115, 40000 Nedelišće zastupanog po punomoćniku Bojan Hrustek</izvorni_sadrzaj>
    <derivirana_varijabla naziv="DomainObject.Predmet.ProtustrankaFormatedWithAdressOIB_1"> BAU-TEHNIX društvo s ograničenom odgovornošću za građevinu i usluge, OIB 50674758656, Čakovečka ulica 115, 40000 Nedelišće zastupanog po punomoćniku Bojan Hrustek</derivirana_varijabla>
  </DomainObject.Predmet.ProtustrankaFormatedWithAdressOIB>
  <DomainObject.Predmet.ProtustrankaWithAdress>
    <izvorni_sadrzaj>BAU-TEHNIX društvo s ograničenom odgovornošću za građevinu i usluge Čakovečka ulica 115, 40000 Nedelišće</izvorni_sadrzaj>
    <derivirana_varijabla naziv="DomainObject.Predmet.ProtustrankaWithAdress_1">BAU-TEHNIX društvo s ograničenom odgovornošću za građevinu i usluge Čakovečka ulica 115, 40000 Nedelišće</derivirana_varijabla>
  </DomainObject.Predmet.ProtustrankaWithAdress>
  <DomainObject.Predmet.ProtustrankaWithAdressOIB>
    <izvorni_sadrzaj>BAU-TEHNIX društvo s ograničenom odgovornošću za građevinu i usluge, OIB 50674758656, Čakovečka ulica 115, 40000 Nedelišće</izvorni_sadrzaj>
    <derivirana_varijabla naziv="DomainObject.Predmet.ProtustrankaWithAdressOIB_1">BAU-TEHNIX društvo s ograničenom odgovornošću za građevinu i usluge, OIB 50674758656, Čakovečka ulica 115, 40000 Nedelišće</derivirana_varijabla>
  </DomainObject.Predmet.ProtustrankaWithAdressOIB>
  <DomainObject.Predmet.ProtustrankaNazivFormated>
    <izvorni_sadrzaj>BAU-TEHNIX društvo s ograničenom odgovornošću za građevinu i usluge</izvorni_sadrzaj>
    <derivirana_varijabla naziv="DomainObject.Predmet.ProtustrankaNazivFormated_1">BAU-TEHNIX društvo s ograničenom odgovornošću za građevinu i usluge</derivirana_varijabla>
  </DomainObject.Predmet.ProtustrankaNazivFormated>
  <DomainObject.Predmet.ProtustrankaNazivFormatedOIB>
    <izvorni_sadrzaj>BAU-TEHNIX društvo s ograničenom odgovornošću za građevinu i usluge, OIB 50674758656</izvorni_sadrzaj>
    <derivirana_varijabla naziv="DomainObject.Predmet.ProtustrankaNazivFormatedOIB_1">BAU-TEHNIX društvo s ograničenom odgovornošću za građevinu i usluge, OIB 50674758656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18525.77</izvorni_sadrzaj>
    <derivirana_varijabla naziv="DomainObject.Predmet.TrenutnaVrijednost_1">18525.77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BAU-TEHNIX društvo s ograničenom odgovornošću za građevinu i usluge zastupanog po punomoćniku Bojan Hrustek</item>
    </izvorni_sadrzaj>
    <derivirana_varijabla naziv="DomainObject.Predmet.ProtuStrankaListFormated_1">
      <item>BAU-TEHNIX društvo s ograničenom odgovornošću za građevinu i usluge zastupanog po punomoćniku Bojan Hrustek</item>
    </derivirana_varijabla>
  </DomainObject.Predmet.ProtuStrankaListFormated>
  <DomainObject.Predmet.ProtuStrankaListFormatedOIB>
    <izvorni_sadrzaj>
      <item>BAU-TEHNIX društvo s ograničenom odgovornošću za građevinu i usluge, OIB 50674758656 zastupanog po punomoćniku Bojan Hrustek</item>
    </izvorni_sadrzaj>
    <derivirana_varijabla naziv="DomainObject.Predmet.ProtuStrankaListFormatedOIB_1">
      <item>BAU-TEHNIX društvo s ograničenom odgovornošću za građevinu i usluge, OIB 50674758656 zastupanog po punomoćniku Bojan Hrustek</item>
    </derivirana_varijabla>
  </DomainObject.Predmet.ProtuStrankaListFormatedOIB>
  <DomainObject.Predmet.ProtuStrankaListFormatedWithAdress>
    <izvorni_sadrzaj>
      <item>BAU-TEHNIX društvo s ograničenom odgovornošću za građevinu i usluge, Čakovečka ulica 115, 40000 Nedelišće zastupanog po punomoćniku Bojan Hrustek</item>
    </izvorni_sadrzaj>
    <derivirana_varijabla naziv="DomainObject.Predmet.ProtuStrankaListFormatedWithAdress_1">
      <item>BAU-TEHNIX društvo s ograničenom odgovornošću za građevinu i usluge, Čakovečka ulica 115, 40000 Nedelišće zastupanog po punomoćniku Bojan Hrustek</item>
    </derivirana_varijabla>
  </DomainObject.Predmet.ProtuStrankaListFormatedWithAdress>
  <DomainObject.Predmet.ProtuStrankaListFormatedWithAdressOIB>
    <izvorni_sadrzaj>
      <item>BAU-TEHNIX društvo s ograničenom odgovornošću za građevinu i usluge, OIB 50674758656, Čakovečka ulica 115, 40000 Nedelišće zastupanog po punomoćniku Bojan Hrustek</item>
    </izvorni_sadrzaj>
    <derivirana_varijabla naziv="DomainObject.Predmet.ProtuStrankaListFormatedWithAdressOIB_1">
      <item>BAU-TEHNIX društvo s ograničenom odgovornošću za građevinu i usluge, OIB 50674758656, Čakovečka ulica 115, 40000 Nedelišće zastupanog po punomoćniku Bojan Hrustek</item>
    </derivirana_varijabla>
  </DomainObject.Predmet.ProtuStrankaListFormatedWithAdressOIB>
  <DomainObject.Predmet.ProtuStrankaListNazivFormated>
    <izvorni_sadrzaj>
      <item>BAU-TEHNIX društvo s ograničenom odgovornošću za građevinu i usluge</item>
    </izvorni_sadrzaj>
    <derivirana_varijabla naziv="DomainObject.Predmet.ProtuStrankaListNazivFormated_1">
      <item>BAU-TEHNIX društvo s ograničenom odgovornošću za građevinu i usluge</item>
    </derivirana_varijabla>
  </DomainObject.Predmet.ProtuStrankaListNazivFormated>
  <DomainObject.Predmet.ProtuStrankaListNazivFormatedOIB>
    <izvorni_sadrzaj>
      <item>BAU-TEHNIX društvo s ograničenom odgovornošću za građevinu i usluge, OIB 50674758656</item>
    </izvorni_sadrzaj>
    <derivirana_varijabla naziv="DomainObject.Predmet.ProtuStrankaListNazivFormatedOIB_1">
      <item>BAU-TEHNIX društvo s ograničenom odgovornošću za građevinu i usluge, OIB 50674758656</item>
    </derivirana_varijabla>
  </DomainObject.Predmet.ProtuStrankaListNazivFormatedOIB>
  <DomainObject.Predmet.OstaliListFormated>
    <izvorni_sadrzaj>
      <item>Sudski registar</item>
      <item>Bojan Hrustek punomoćnik sudionika u postupku BAU-TEHNIX društvo s ograničenom odgovornošću za građevinu i usluge</item>
      <item>Erste&amp;Steiermarkische bank d.d.</item>
    </izvorni_sadrzaj>
    <derivirana_varijabla naziv="DomainObject.Predmet.OstaliListFormated_1">
      <item>Sudski registar</item>
      <item>Bojan Hrustek punomoćnik sudionika u postupku BAU-TEHNIX društvo s ograničenom odgovornošću za građevinu i usluge</item>
      <item>Erste&amp;Steiermarkische bank d.d.</item>
    </derivirana_varijabla>
  </DomainObject.Predmet.OstaliListFormated>
  <DomainObject.Predmet.OstaliListFormatedOIB>
    <izvorni_sadrzaj>
      <item>Sudski registar</item>
      <item>Bojan Hrustek, OIB 50937998754 punomoćnik sudionika u postupku BAU-TEHNIX društvo s ograničenom odgovornošću za građevinu i usluge</item>
      <item>Erste&amp;Steiermarkische bank d.d.</item>
    </izvorni_sadrzaj>
    <derivirana_varijabla naziv="DomainObject.Predmet.OstaliListFormatedOIB_1">
      <item>Sudski registar</item>
      <item>Bojan Hrustek, OIB 50937998754 punomoćnik sudionika u postupku BAU-TEHNIX društvo s ograničenom odgovornošću za građevinu i usluge</item>
      <item>Erste&amp;Steiermarkische bank d.d.</item>
    </derivirana_varijabla>
  </DomainObject.Predmet.OstaliListFormatedOIB>
  <DomainObject.Predmet.OstaliListFormatedWithAdress>
    <izvorni_sadrzaj>
      <item>Sudski registar</item>
      <item>Bojan Hrustek, Okrugli Vrh 95a, 40000 Okrugli Vrh punomoćnik sudionika u postupku BAU-TEHNIX društvo s ograničenom odgovornošću za građevinu i usluge</item>
      <item>Erste&amp;Steiermarkische bank d.d., Jadranski trg 3A, 51000 Rijeka</item>
    </izvorni_sadrzaj>
    <derivirana_varijabla naziv="DomainObject.Predmet.OstaliListFormatedWithAdress_1">
      <item>Sudski registar</item>
      <item>Bojan Hrustek, Okrugli Vrh 95a, 40000 Okrugli Vrh punomoćnik sudionika u postupku BAU-TEHNIX društvo s ograničenom odgovornošću za građevinu i usluge</item>
      <item>Erste&amp;Steiermarkische bank d.d., Jadranski trg 3A, 51000 Rijeka</item>
    </derivirana_varijabla>
  </DomainObject.Predmet.OstaliListFormatedWithAdress>
  <DomainObject.Predmet.OstaliListFormatedWithAdressOIB>
    <izvorni_sadrzaj>
      <item>Sudski registar</item>
      <item>Bojan Hrustek, OIB 50937998754, Okrugli Vrh 95a, 40000 Okrugli Vrh punomoćnik sudionika u postupku BAU-TEHNIX društvo s ograničenom odgovornošću za građevinu i usluge</item>
      <item>Erste&amp;Steiermarkische bank d.d., Jadranski trg 3A, 51000 Rijeka</item>
    </izvorni_sadrzaj>
    <derivirana_varijabla naziv="DomainObject.Predmet.OstaliListFormatedWithAdressOIB_1">
      <item>Sudski registar</item>
      <item>Bojan Hrustek, OIB 50937998754, Okrugli Vrh 95a, 40000 Okrugli Vrh punomoćnik sudionika u postupku BAU-TEHNIX društvo s ograničenom odgovornošću za građevinu i usluge</item>
      <item>Erste&amp;Steiermarkische bank d.d., Jadranski trg 3A, 51000 Rijeka</item>
    </derivirana_varijabla>
  </DomainObject.Predmet.OstaliListFormatedWithAdressOIB>
  <DomainObject.Predmet.OstaliListNazivFormated>
    <izvorni_sadrzaj>
      <item>Sudski registar</item>
      <item>Bojan Hrustek</item>
      <item>Erste&amp;Steiermarkische bank d.d.</item>
    </izvorni_sadrzaj>
    <derivirana_varijabla naziv="DomainObject.Predmet.OstaliListNazivFormated_1">
      <item>Sudski registar</item>
      <item>Bojan Hrustek</item>
      <item>Erste&amp;Steiermarkische bank d.d.</item>
    </derivirana_varijabla>
  </DomainObject.Predmet.OstaliListNazivFormated>
  <DomainObject.Predmet.OstaliListNazivFormatedOIB>
    <izvorni_sadrzaj>
      <item>Sudski registar</item>
      <item>Bojan Hrustek, OIB 50937998754</item>
      <item>Erste&amp;Steiermarkische bank d.d.</item>
    </izvorni_sadrzaj>
    <derivirana_varijabla naziv="DomainObject.Predmet.OstaliListNazivFormatedOIB_1">
      <item>Sudski registar</item>
      <item>Bojan Hrustek, OIB 50937998754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BAU-TEHNIX društvo s ograničenom odgovornošću za građevinu i usluge</izvorni_sadrzaj>
    <derivirana_varijabla naziv="DomainObject.Predmet.ProtustrankaIDrugi_1">BAU-TEHNIX društvo s ograničenom odgovornošću za građevinu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BAU-TEHNIX društvo s ograničenom odgovornošću za građevinu i usluge, OIB 50674758656, Čakovečka ulica 115, 40000 Nedelišće</izvorni_sadrzaj>
    <derivirana_varijabla naziv="DomainObject.Predmet.ProtustrankaIDrugiAdressOIB_1">BAU-TEHNIX društvo s ograničenom odgovornošću za građevinu i usluge, OIB 50674758656, Čakovečka ulica 115,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BAU-TEHNIX društvo s ograničenom odgovornošću za građevinu i usluge</item>
      <item>Sudski registar</item>
      <item>Bojan Hrustek</item>
      <item>Erste&amp;Steiermarkische bank d.d.</item>
    </izvorni_sadrzaj>
    <derivirana_varijabla naziv="DomainObject.Predmet.SudioniciListNaziv_1">
      <item>Financijska agencija</item>
      <item>BAU-TEHNIX društvo s ograničenom odgovornošću za građevinu i usluge</item>
      <item>Sudski registar</item>
      <item>Bojan Hrustek</item>
      <item>Erste&amp;Steiermarkische bank d.d.</item>
    </derivirana_varijabla>
  </DomainObject.Predmet.SudioniciListNaziv>
  <DomainObject.Predmet.SudioniciListAdressOIB>
    <izvorni_sadrzaj>
      <item>Financijska agencija, OIB 85821130368, A. Cesarca 2,42000 Varaždin</item>
      <item>BAU-TEHNIX društvo s ograničenom odgovornošću za građevinu i usluge, OIB 50674758656, Čakovečka ulica 115,40000 Nedelišće</item>
      <item>Sudski registar</item>
      <item>Bojan Hrustek, OIB 50937998754, Okrugli Vrh 95a,40000 Okrugli Vrh</item>
      <item>Erste&amp;Steiermarkische bank d.d., Jadranski trg 3A,51000 Rijeka</item>
    </izvorni_sadrzaj>
    <derivirana_varijabla naziv="DomainObject.Predmet.SudioniciListAdressOIB_1">
      <item>Financijska agencija, OIB 85821130368, A. Cesarca 2,42000 Varaždin</item>
      <item>BAU-TEHNIX društvo s ograničenom odgovornošću za građevinu i usluge, OIB 50674758656, Čakovečka ulica 115,40000 Nedelišće</item>
      <item>Sudski registar</item>
      <item>Bojan Hrustek, OIB 50937998754, Okrugli Vrh 95a,40000 Okrugli Vrh</item>
      <item>Erste&amp;Steiermarkische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50674758656</item>
      <item>, OIB null</item>
      <item>, OIB 50937998754</item>
      <item>, OIB null</item>
    </izvorni_sadrzaj>
    <derivirana_varijabla naziv="DomainObject.Predmet.SudioniciListNazivOIB_1">
      <item>, OIB 85821130368</item>
      <item>, OIB 50674758656</item>
      <item>, OIB null</item>
      <item>, OIB 50937998754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8E7DC6-B5B2-4B87-AC06-4408369BA2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1194</properties:Characters>
  <properties:Lines>44</properties:Lines>
  <properties:Paragraphs>22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2016-06-13T08:02:00Z</dcterms:created>
  <dc:creator>Tihana Martinez</dc:creator>
  <dc:description/>
  <cp:keywords/>
  <cp:lastModifiedBy>Tihana Martinez</cp:lastModifiedBy>
  <cp:lastPrinted>2018-07-20T08:27:00Z</cp:lastPrinted>
  <dcterms:modified xmlns:xsi="http://www.w3.org/2001/XMLSchema-instance" xsi:type="dcterms:W3CDTF">2018-07-20T12:42:00Z</dcterms:modified>
  <cp:revision>34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(St-94-18-9- Rješenje - poziv na ročište radi rasprave -po 123. i 128. SZ-a za 21.9.18.- 20.7.18..docx)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