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67d2" w14:paraId="21167d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8176D">
        <w:rPr>
          <w:rFonts w:hAnsi="Times New Roman" w:ascii="Times New Roman"/>
          <w:b/>
          <w:bCs/>
          <w:sz w:val="24"/>
          <w:szCs w:val="24"/>
        </w:rPr>
        <w:t>14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1B9F">
        <w:rPr>
          <w:rFonts w:hAnsi="Times New Roman" w:ascii="Times New Roman"/>
          <w:b/>
          <w:sz w:val="24"/>
          <w:szCs w:val="24"/>
        </w:rPr>
        <w:t>1. St-</w:t>
      </w:r>
      <w:r w:rsidR="00C94C4C">
        <w:rPr>
          <w:rFonts w:hAnsi="Times New Roman" w:ascii="Times New Roman"/>
          <w:b/>
          <w:sz w:val="24"/>
          <w:szCs w:val="24"/>
        </w:rPr>
        <w:t>1626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C94C4C">
        <w:rPr>
          <w:rFonts w:hAnsi="Times New Roman" w:ascii="Times New Roman"/>
        </w:rPr>
        <w:t>1626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C94C4C">
        <w:rPr>
          <w:rFonts w:hAnsi="Times New Roman" w:ascii="Times New Roman"/>
        </w:rPr>
        <w:t xml:space="preserve">Centar </w:t>
      </w:r>
      <w:r w:rsidR="00C94C4C" w:rsidRPr="00C94C4C">
        <w:rPr>
          <w:rFonts w:hAnsi="Times New Roman" w:ascii="Times New Roman"/>
        </w:rPr>
        <w:t>LIBERALNA-IDEJA-FENOMENALNE-ENERGIJE edukacija</w:t>
      </w:r>
      <w:r w:rsidR="00323054">
        <w:rPr>
          <w:rFonts w:hAnsi="Times New Roman" w:ascii="Times New Roman"/>
        </w:rPr>
        <w:t>,</w:t>
      </w:r>
      <w:r w:rsidR="00C94C4C">
        <w:rPr>
          <w:rFonts w:hAnsi="Times New Roman" w:ascii="Times New Roman"/>
        </w:rPr>
        <w:t xml:space="preserve"> iz Zagreba, </w:t>
      </w:r>
      <w:r w:rsidR="00323054">
        <w:rPr>
          <w:rFonts w:hAnsi="Times New Roman" w:ascii="Times New Roman"/>
        </w:rPr>
        <w:t xml:space="preserve"> (</w:t>
      </w:r>
      <w:r w:rsidR="00E90331">
        <w:rPr>
          <w:rFonts w:hAnsi="Times New Roman" w:ascii="Times New Roman"/>
        </w:rPr>
        <w:t xml:space="preserve">OIB   </w:t>
      </w:r>
      <w:r w:rsidR="00C94C4C" w:rsidRPr="00C94C4C">
        <w:rPr>
          <w:rFonts w:hAnsi="Times New Roman" w:ascii="Times New Roman"/>
        </w:rPr>
        <w:t>62496480840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23054"/>
    <w:rsid w:val="00361B9F"/>
    <w:rsid w:val="003F086B"/>
    <w:rsid w:val="00503A37"/>
    <w:rsid w:val="00517E91"/>
    <w:rsid w:val="005A4E46"/>
    <w:rsid w:val="00716ACC"/>
    <w:rsid w:val="0074311C"/>
    <w:rsid w:val="007E66B3"/>
    <w:rsid w:val="00811154"/>
    <w:rsid w:val="00826FB2"/>
    <w:rsid w:val="00B8176D"/>
    <w:rsid w:val="00C94C4C"/>
    <w:rsid w:val="00CD1022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02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1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02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St-1626/2015</izvorni_sadrzaj>
    <derivirana_varijabla naziv="DomainObject.Predmet.OznakaBroj_1">St-1626/2015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Centar-LIBERALNA-IDEJA-FENOMENALNE-ENERGIJE edukacija</izvorni_sadrzaj>
    <derivirana_varijabla naziv="DomainObject.Predmet.ProtustrankaFormated_1">  Centar-LIBERALNA-IDEJA-FENOMENALNE-ENERGIJE edukacija</derivirana_varijabla>
  </DomainObject.Predmet.ProtustrankaFormated>
  <DomainObject.Predmet.ProtustrankaFormatedOIB>
    <izvorni_sadrzaj>  Centar-LIBERALNA-IDEJA-FENOMENALNE-ENERGIJE edukacija, OIB 62496480840</izvorni_sadrzaj>
    <derivirana_varijabla naziv="DomainObject.Predmet.ProtustrankaFormatedOIB_1">  Centar-LIBERALNA-IDEJA-FENOMENALNE-ENERGIJE edukacija, OIB 62496480840</derivirana_varijabla>
  </DomainObject.Predmet.ProtustrankaFormatedOIB>
  <DomainObject.Predmet.ProtustrankaFormatedWithAdress>
    <izvorni_sadrzaj> Centar-LIBERALNA-IDEJA-FENOMENALNE-ENERGIJE edukacija, Kraljevićeva 3, 10000 Zagreb</izvorni_sadrzaj>
    <derivirana_varijabla naziv="DomainObject.Predmet.ProtustrankaFormatedWithAdress_1"> Centar-LIBERALNA-IDEJA-FENOMENALNE-ENERGIJE edukacija, Kraljevićeva 3, 10000 Zagreb</derivirana_varijabla>
  </DomainObject.Predmet.ProtustrankaFormatedWithAdress>
  <DomainObject.Predmet.ProtustrankaFormatedWithAdressOIB>
    <izvorni_sadrzaj> Centar-LIBERALNA-IDEJA-FENOMENALNE-ENERGIJE edukacija, OIB 62496480840, Kraljevićeva 3, 10000 Zagreb</izvorni_sadrzaj>
    <derivirana_varijabla naziv="DomainObject.Predmet.ProtustrankaFormatedWithAdressOIB_1"> Centar-LIBERALNA-IDEJA-FENOMENALNE-ENERGIJE edukacija, OIB 62496480840, Kraljevićeva 3, 10000 Zagreb</derivirana_varijabla>
  </DomainObject.Predmet.ProtustrankaFormatedWithAdressOIB>
  <DomainObject.Predmet.ProtustrankaWithAdress>
    <izvorni_sadrzaj>Centar-LIBERALNA-IDEJA-FENOMENALNE-ENERGIJE edukacija Kraljevićeva 3, 10000 Zagreb</izvorni_sadrzaj>
    <derivirana_varijabla naziv="DomainObject.Predmet.ProtustrankaWithAdress_1">Centar-LIBERALNA-IDEJA-FENOMENALNE-ENERGIJE edukacija Kraljevićeva 3, 10000 Zagreb</derivirana_varijabla>
  </DomainObject.Predmet.ProtustrankaWithAdress>
  <DomainObject.Predmet.ProtustrankaWithAdressOIB>
    <izvorni_sadrzaj>Centar-LIBERALNA-IDEJA-FENOMENALNE-ENERGIJE edukacija, OIB 62496480840, Kraljevićeva 3, 10000 Zagreb</izvorni_sadrzaj>
    <derivirana_varijabla naziv="DomainObject.Predmet.ProtustrankaWithAdressOIB_1">Centar-LIBERALNA-IDEJA-FENOMENALNE-ENERGIJE edukacija, OIB 62496480840, Kraljevićeva 3, 10000 Zagreb</derivirana_varijabla>
  </DomainObject.Predmet.ProtustrankaWithAdressOIB>
  <DomainObject.Predmet.ProtustrankaNazivFormated>
    <izvorni_sadrzaj>Centar-LIBERALNA-IDEJA-FENOMENALNE-ENERGIJE edukacija</izvorni_sadrzaj>
    <derivirana_varijabla naziv="DomainObject.Predmet.ProtustrankaNazivFormated_1">Centar-LIBERALNA-IDEJA-FENOMENALNE-ENERGIJE edukacija</derivirana_varijabla>
  </DomainObject.Predmet.ProtustrankaNazivFormated>
  <DomainObject.Predmet.ProtustrankaNazivFormatedOIB>
    <izvorni_sadrzaj>Centar-LIBERALNA-IDEJA-FENOMENALNE-ENERGIJE edukacija, OIB 62496480840</izvorni_sadrzaj>
    <derivirana_varijabla naziv="DomainObject.Predmet.ProtustrankaNazivFormatedOIB_1">Centar-LIBERALNA-IDEJA-FENOMENALNE-ENERGIJE edukacija, OIB 62496480840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Centar-LIBERALNA-IDEJA-FENOMENALNE-ENERGIJE edukacija</item>
    </izvorni_sadrzaj>
    <derivirana_varijabla naziv="DomainObject.Predmet.ProtuStrankaListFormated_1">
      <item>Centar-LIBERALNA-IDEJA-FENOMENALNE-ENERGIJE edukacija</item>
    </derivirana_varijabla>
  </DomainObject.Predmet.ProtuStrankaListFormated>
  <DomainObject.Predmet.ProtuStrankaListFormatedOIB>
    <izvorni_sadrzaj>
      <item>Centar-LIBERALNA-IDEJA-FENOMENALNE-ENERGIJE edukacija, OIB 62496480840</item>
    </izvorni_sadrzaj>
    <derivirana_varijabla naziv="DomainObject.Predmet.ProtuStrankaListFormatedOIB_1">
      <item>Centar-LIBERALNA-IDEJA-FENOMENALNE-ENERGIJE edukacija, OIB 62496480840</item>
    </derivirana_varijabla>
  </DomainObject.Predmet.ProtuStrankaListFormatedOIB>
  <DomainObject.Predmet.ProtuStrankaListFormatedWithAdress>
    <izvorni_sadrzaj>
      <item>Centar-LIBERALNA-IDEJA-FENOMENALNE-ENERGIJE edukacija, Kraljevićeva 3, 10000 Zagreb</item>
    </izvorni_sadrzaj>
    <derivirana_varijabla naziv="DomainObject.Predmet.ProtuStrankaListFormatedWithAdress_1">
      <item>Centar-LIBERALNA-IDEJA-FENOMENALNE-ENERGIJE edukacija, Kraljevićeva 3, 10000 Zagreb</item>
    </derivirana_varijabla>
  </DomainObject.Predmet.ProtuStrankaListFormatedWithAdress>
  <DomainObject.Predmet.ProtuStrankaListFormatedWithAdressOIB>
    <izvorni_sadrzaj>
      <item>Centar-LIBERALNA-IDEJA-FENOMENALNE-ENERGIJE edukacija, OIB 62496480840, Kraljevićeva 3, 10000 Zagreb</item>
    </izvorni_sadrzaj>
    <derivirana_varijabla naziv="DomainObject.Predmet.ProtuStrankaListFormatedWithAdressOIB_1">
      <item>Centar-LIBERALNA-IDEJA-FENOMENALNE-ENERGIJE edukacija, OIB 62496480840, Kraljevićeva 3, 10000 Zagreb</item>
    </derivirana_varijabla>
  </DomainObject.Predmet.ProtuStrankaListFormatedWithAdressOIB>
  <DomainObject.Predmet.ProtuStrankaListNazivFormated>
    <izvorni_sadrzaj>
      <item>Centar-LIBERALNA-IDEJA-FENOMENALNE-ENERGIJE edukacija</item>
    </izvorni_sadrzaj>
    <derivirana_varijabla naziv="DomainObject.Predmet.ProtuStrankaListNazivFormated_1">
      <item>Centar-LIBERALNA-IDEJA-FENOMENALNE-ENERGIJE edukacija</item>
    </derivirana_varijabla>
  </DomainObject.Predmet.ProtuStrankaListNazivFormated>
  <DomainObject.Predmet.ProtuStrankaListNazivFormatedOIB>
    <izvorni_sadrzaj>
      <item>Centar-LIBERALNA-IDEJA-FENOMENALNE-ENERGIJE edukacija, OIB 62496480840</item>
    </izvorni_sadrzaj>
    <derivirana_varijabla naziv="DomainObject.Predmet.ProtuStrankaListNazivFormatedOIB_1">
      <item>Centar-LIBERALNA-IDEJA-FENOMENALNE-ENERGIJE edukacija, OIB 62496480840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Centar-LIBERALNA-IDEJA-FENOMENALNE-ENERGIJE edukacija</izvorni_sadrzaj>
    <derivirana_varijabla naziv="DomainObject.Predmet.ProtustrankaIDrugi_1">Centar-LIBERALNA-IDEJA-FENOMENALNE-ENERGIJE edukacija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Centar-LIBERALNA-IDEJA-FENOMENALNE-ENERGIJE edukacija, OIB 62496480840, Kraljevićeva 3, 10000 Zagreb</izvorni_sadrzaj>
    <derivirana_varijabla naziv="DomainObject.Predmet.ProtustrankaIDrugiAdressOIB_1">Centar-LIBERALNA-IDEJA-FENOMENALNE-ENERGIJE edukacija, OIB 62496480840, Kraljevićeva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Centar-LIBERALNA-IDEJA-FENOMENALNE-ENERGIJE edukacija</item>
    </izvorni_sadrzaj>
    <derivirana_varijabla naziv="DomainObject.Predmet.SudioniciListNaziv_1">
      <item>FINA Regionalni centar Zagreb</item>
      <item>Centar-LIBERALNA-IDEJA-FENOMENALNE-ENERGIJE edukacija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Centar-LIBERALNA-IDEJA-FENOMENALNE-ENERGIJE edukacija, OIB 62496480840, Kraljevićeva 3,10000 Zagreb</item>
    </izvorni_sadrzaj>
    <derivirana_varijabla naziv="DomainObject.Predmet.SudioniciListAdressOIB_1">
      <item>FINA Regionalni centar Zagreb, OIB 85821130368, Trg svibanjskih žrtava 1995. 1,10000 Zagreb</item>
      <item>Centar-LIBERALNA-IDEJA-FENOMENALNE-ENERGIJE edukacija, OIB 62496480840, Kraljevićeva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62496480840</item>
    </izvorni_sadrzaj>
    <derivirana_varijabla naziv="DomainObject.Predmet.SudioniciListNazivOIB_1">
      <item>, OIB 85821130368</item>
      <item>, OIB 62496480840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2A7FB-B285-4FD3-A20B-FFB802D1C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812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2016-04-14T12:25:00Z</dcterms:created>
  <dc:creator>Melita Knežević</dc:creator>
  <cp:lastModifiedBy>Višnja Svečak</cp:lastModifiedBy>
  <cp:lastPrinted>2016-04-14T12:26:00Z</cp:lastPrinted>
  <dcterms:modified xmlns:xsi="http://www.w3.org/2001/XMLSchema-instance" xsi:type="dcterms:W3CDTF">2016-04-14T12:26:00Z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