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0037" w14:paraId="0cd0037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7F19C5">
        <w:t>332/17</w:t>
      </w:r>
      <w:r w:rsidR="0072710A">
        <w:t>-</w:t>
      </w:r>
      <w:r w:rsidR="00E17696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7F19C5">
        <w:t>Financijske agencije Regionalni centar Osijek Podružnica Osijek, L. Jagera 3</w:t>
      </w:r>
      <w:r w:rsidR="00F24BBF" w:rsidRPr="00810FE8">
        <w:t xml:space="preserve">, za otvaranje stečajnog  postupka nad dužnikom </w:t>
      </w:r>
      <w:r w:rsidR="007F19C5">
        <w:t>GRADSKI RADIO d.o.o. za propagandnu djelatnost, Osijek, Trg A. Starčevića 7/1, MBS: 030085222, OIB: 50476040913</w:t>
      </w:r>
      <w:r w:rsidR="0072710A">
        <w:t xml:space="preserve">, </w:t>
      </w:r>
      <w:r w:rsidR="003B4C28">
        <w:t xml:space="preserve">dana </w:t>
      </w:r>
      <w:r w:rsidR="007F19C5">
        <w:t>2. ožujka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7F19C5">
        <w:t>Josip Majher, OIB: 13939689891</w:t>
      </w:r>
      <w:r w:rsidR="006D1526">
        <w:t>,</w:t>
      </w:r>
      <w:r w:rsidR="00A276A6">
        <w:t xml:space="preserve"> Zagreb, Ivirščak 6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F19C5">
        <w:t>332-17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A276A6">
        <w:t>GRADSKI RADIO d.o.o. za propagandnu djelatnost, Osijek, Trg A. Starčevića 7/1, MBS: 030085222, OIB: 50476040913 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Josip Majher, OIB: 13939689891, Zagreb, Ivirščak 6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</w:t>
      </w:r>
      <w:r w:rsidR="00B37B42">
        <w:t>ju</w:t>
      </w:r>
      <w:r w:rsidR="00E17696">
        <w:t xml:space="preserve"> se </w:t>
      </w:r>
      <w:r w:rsidR="00A276A6">
        <w:t xml:space="preserve">zakonski zastupnik dužnika Josip Majher, OIB: 13939689891, Zagreb, Ivirščak 6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>zakonski zastupnik dužnika Josip Majher, OIB: 13939689891, Zagreb, Ivirščak 6</w:t>
      </w:r>
      <w:r w:rsidR="00B37A22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lastRenderedPageBreak/>
        <w:t>Broj: 6 St-</w:t>
      </w:r>
      <w:r w:rsidR="00A276A6">
        <w:t>332/17</w:t>
      </w:r>
      <w:r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Josip Majher, OIB: 13939689891, Zagreb, Ivirščak 6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276A6">
        <w:t>2. ožujka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276A6" w:rsidP="00470B34" w:rsidR="00B37B42">
      <w:pPr>
        <w:numPr>
          <w:ilvl w:val="0"/>
          <w:numId w:val="6"/>
        </w:numPr>
        <w:jc w:val="both"/>
      </w:pPr>
      <w:r>
        <w:t>z.z. dužnika - uz prijedlog od 10.2.2017.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276A6">
        <w:t>2/4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5D5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276A6"/>
    <w:rsid w:val="00A402F9"/>
    <w:rsid w:val="00A45AC5"/>
    <w:rsid w:val="00A65D5A"/>
    <w:rsid w:val="00A91ED3"/>
    <w:rsid w:val="00A96A2B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5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5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GRADSKI RADIO d.o.o. za propagandnu djelatnost</izvorni_sadrzaj>
    <derivirana_varijabla naziv="DomainObject.Predmet.ProtustrankaFormated_1">  GRADSKI RADIO d.o.o. za propagandnu djelatnost</derivirana_varijabla>
  </DomainObject.Predmet.ProtustrankaFormated>
  <DomainObject.Predmet.ProtustrankaFormatedOIB>
    <izvorni_sadrzaj>  GRADSKI RADIO d.o.o. za propagandnu djelatnost, OIB 50476040913</izvorni_sadrzaj>
    <derivirana_varijabla naziv="DomainObject.Predmet.ProtustrankaFormatedOIB_1">  GRADSKI RADIO d.o.o. za propagandnu djelatnost, OIB 50476040913</derivirana_varijabla>
  </DomainObject.Predmet.ProtustrankaFormatedOIB>
  <DomainObject.Predmet.ProtustrankaFormatedWithAdress>
    <izvorni_sadrzaj> GRADSKI RADIO d.o.o. za propagandnu djelatnost, Trg Ante Starčevića 7/1, 31000 Osijek</izvorni_sadrzaj>
    <derivirana_varijabla naziv="DomainObject.Predmet.ProtustrankaFormatedWithAdress_1"> GRADSKI RADIO d.o.o. za propagandnu djelatnost, Trg Ante Starčevića 7/1, 31000 Osijek</derivirana_varijabla>
  </DomainObject.Predmet.ProtustrankaFormatedWithAdress>
  <DomainObject.Predmet.ProtustrankaFormatedWithAdressOIB>
    <izvorni_sadrzaj> GRADSKI RADIO d.o.o. za propagandnu djelatnost, OIB 50476040913, Trg Ante Starčevića 7/1, 31000 Osijek</izvorni_sadrzaj>
    <derivirana_varijabla naziv="DomainObject.Predmet.ProtustrankaFormatedWithAdressOIB_1"> GRADSKI RADIO d.o.o. za propagandnu djelatnost, OIB 50476040913, Trg Ante Starčevića 7/1, 31000 Osijek</derivirana_varijabla>
  </DomainObject.Predmet.ProtustrankaFormatedWithAdressOIB>
  <DomainObject.Predmet.ProtustrankaWithAdress>
    <izvorni_sadrzaj>GRADSKI RADIO d.o.o. za propagandnu djelatnost Trg Ante Starčevića 7/1, 31000 Osijek</izvorni_sadrzaj>
    <derivirana_varijabla naziv="DomainObject.Predmet.ProtustrankaWithAdress_1">GRADSKI RADIO d.o.o. za propagandnu djelatnost Trg Ante Starčevića 7/1, 31000 Osijek</derivirana_varijabla>
  </DomainObject.Predmet.ProtustrankaWithAdress>
  <DomainObject.Predmet.ProtustrankaWithAdressOIB>
    <izvorni_sadrzaj>GRADSKI RADIO d.o.o. za propagandnu djelatnost, OIB 50476040913, Trg Ante Starčevića 7/1, 31000 Osijek</izvorni_sadrzaj>
    <derivirana_varijabla naziv="DomainObject.Predmet.ProtustrankaWithAdressOIB_1">GRADSKI RADIO d.o.o. za propagandnu djelatnost, OIB 50476040913, Trg Ante Starčevića 7/1, 31000 Osijek</derivirana_varijabla>
  </DomainObject.Predmet.ProtustrankaWithAdressOIB>
  <DomainObject.Predmet.ProtustrankaNazivFormated>
    <izvorni_sadrzaj>GRADSKI RADIO d.o.o. za propagandnu djelatnost</izvorni_sadrzaj>
    <derivirana_varijabla naziv="DomainObject.Predmet.ProtustrankaNazivFormated_1">GRADSKI RADIO d.o.o. za propagandnu djelatnost</derivirana_varijabla>
  </DomainObject.Predmet.ProtustrankaNazivFormated>
  <DomainObject.Predmet.ProtustrankaNazivFormatedOIB>
    <izvorni_sadrzaj>GRADSKI RADIO d.o.o. za propagandnu djelatnost, OIB 50476040913</izvorni_sadrzaj>
    <derivirana_varijabla naziv="DomainObject.Predmet.ProtustrankaNazivFormatedOIB_1">GRADSKI RADIO d.o.o. za propagandnu djelatnost, OIB 50476040913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GRADSKI RADIO d.o.o. za propagandnu djelatnost</item>
    </izvorni_sadrzaj>
    <derivirana_varijabla naziv="DomainObject.Predmet.ProtuStrankaListFormated_1">
      <item>GRADSKI RADIO d.o.o. za propagandnu djelatnost</item>
    </derivirana_varijabla>
  </DomainObject.Predmet.ProtuStrankaListFormated>
  <DomainObject.Predmet.ProtuStrankaListFormatedOIB>
    <izvorni_sadrzaj>
      <item>GRADSKI RADIO d.o.o. za propagandnu djelatnost, OIB 50476040913</item>
    </izvorni_sadrzaj>
    <derivirana_varijabla naziv="DomainObject.Predmet.ProtuStrankaListFormatedOIB_1">
      <item>GRADSKI RADIO d.o.o. za propagandnu djelatnost, OIB 50476040913</item>
    </derivirana_varijabla>
  </DomainObject.Predmet.ProtuStrankaListFormatedOIB>
  <DomainObject.Predmet.ProtuStrankaListFormatedWithAdress>
    <izvorni_sadrzaj>
      <item>GRADSKI RADIO d.o.o. za propagandnu djelatnost, Trg Ante Starčevića 7/1, 31000 Osijek</item>
    </izvorni_sadrzaj>
    <derivirana_varijabla naziv="DomainObject.Predmet.ProtuStrankaListFormatedWithAdress_1">
      <item>GRADSKI RADIO d.o.o. za propagandnu djelatnost, Trg Ante Starčevića 7/1, 31000 Osijek</item>
    </derivirana_varijabla>
  </DomainObject.Predmet.ProtuStrankaListFormatedWithAdress>
  <DomainObject.Predmet.ProtuStrankaListFormatedWithAdressOIB>
    <izvorni_sadrzaj>
      <item>GRADSKI RADIO d.o.o. za propagandnu djelatnost, OIB 50476040913, Trg Ante Starčevića 7/1, 31000 Osijek</item>
    </izvorni_sadrzaj>
    <derivirana_varijabla naziv="DomainObject.Predmet.ProtuStrankaListFormatedWithAdressOIB_1">
      <item>GRADSKI RADIO d.o.o. za propagandnu djelatnost, OIB 50476040913, Trg Ante Starčevića 7/1, 31000 Osijek</item>
    </derivirana_varijabla>
  </DomainObject.Predmet.ProtuStrankaListFormatedWithAdressOIB>
  <DomainObject.Predmet.ProtuStrankaListNazivFormated>
    <izvorni_sadrzaj>
      <item>GRADSKI RADIO d.o.o. za propagandnu djelatnost</item>
    </izvorni_sadrzaj>
    <derivirana_varijabla naziv="DomainObject.Predmet.ProtuStrankaListNazivFormated_1">
      <item>GRADSKI RADIO d.o.o. za propagandnu djelatnost</item>
    </derivirana_varijabla>
  </DomainObject.Predmet.ProtuStrankaListNazivFormated>
  <DomainObject.Predmet.ProtuStrankaListNazivFormatedOIB>
    <izvorni_sadrzaj>
      <item>GRADSKI RADIO d.o.o. za propagandnu djelatnost, OIB 50476040913</item>
    </izvorni_sadrzaj>
    <derivirana_varijabla naziv="DomainObject.Predmet.ProtuStrankaListNazivFormatedOIB_1">
      <item>GRADSKI RADIO d.o.o. za propagandnu djelatnost, OIB 50476040913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GRADSKI RADIO d.o.o. za propagandnu djelatnost</izvorni_sadrzaj>
    <derivirana_varijabla naziv="DomainObject.Predmet.ProtustrankaIDrugi_1">GRADSKI RADIO d.o.o. za propagandnu djelatnost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GRADSKI RADIO d.o.o. za propagandnu djelatnost, OIB 50476040913, Trg Ante Starčevića 7/1, 31000 Osijek</izvorni_sadrzaj>
    <derivirana_varijabla naziv="DomainObject.Predmet.ProtustrankaIDrugiAdressOIB_1">GRADSKI RADIO d.o.o. za propagandnu djelatnost, OIB 50476040913, Trg Ante Starčevića 7/1,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GRADSKI RADIO d.o.o. za propagandnu djelatnost</item>
    </izvorni_sadrzaj>
    <derivirana_varijabla naziv="DomainObject.Predmet.SudioniciListNaziv_1">
      <item>FINA RC OSIJEK</item>
      <item>GRADSKI RADIO d.o.o. za propagandnu djelatnost</item>
    </derivirana_varijabla>
  </DomainObject.Predmet.SudioniciListNaziv>
  <DomainObject.Predmet.SudioniciListAdressOIB>
    <izvorni_sadrzaj>
      <item>FINA RC OSIJEK, OIB 85821130368</item>
      <item>GRADSKI RADIO d.o.o. za propagandnu djelatnost, OIB 50476040913, Trg Ante Starčevića 7/1,31000 Osijek</item>
    </izvorni_sadrzaj>
    <derivirana_varijabla naziv="DomainObject.Predmet.SudioniciListAdressOIB_1">
      <item>FINA RC OSIJEK, OIB 85821130368</item>
      <item>GRADSKI RADIO d.o.o. za propagandnu djelatnost, OIB 50476040913, Trg Ante Starčevića 7/1,31000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50476040913</item>
    </izvorni_sadrzaj>
    <derivirana_varijabla naziv="DomainObject.Predmet.SudioniciListNazivOIB_1">
      <item>, OIB 85821130368</item>
      <item>, OIB 50476040913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381D3-56CE-4F83-8302-0BEAA634D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2521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2017-03-02T12:57:00Z</dcterms:created>
  <dc:creator>hermanj</dc:creator>
  <cp:lastModifiedBy>Žana Bem</cp:lastModifiedBy>
  <cp:lastPrinted>2015-11-27T13:34:00Z</cp:lastPrinted>
  <dcterms:modified xmlns:xsi="http://www.w3.org/2001/XMLSchema-instance" xsi:type="dcterms:W3CDTF">2017-03-02T13:01:00Z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