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255a" w14:paraId="e49255a" w:rsidRDefault="00AB4602" w:rsidP="00E33248" w:rsidR="00E33248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3248">
        <w:t xml:space="preserve">                                                                                                   </w:t>
      </w:r>
    </w:p>
    <w:p w:rsidRDefault="00E33248" w:rsidP="00E33248" w:rsidR="00E33248">
      <w:pPr>
        <w:spacing w:after="0"/>
        <w:ind w:firstLine="5245"/>
        <w:jc w:val="right"/>
      </w:pPr>
      <w:r>
        <w:t xml:space="preserve">                       2 St-261/2017-3.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center"/>
      </w:pPr>
      <w:r>
        <w:t>U  I M E   R E P U B L I K E   H R V A T S K E</w:t>
      </w:r>
    </w:p>
    <w:p w:rsidRDefault="00E33248" w:rsidP="00E33248" w:rsidR="00E33248">
      <w:pPr>
        <w:spacing w:after="0"/>
        <w:jc w:val="center"/>
      </w:pPr>
    </w:p>
    <w:p w:rsidRDefault="00E33248" w:rsidP="00E33248" w:rsidR="00E33248">
      <w:pPr>
        <w:spacing w:after="0"/>
        <w:jc w:val="center"/>
      </w:pPr>
      <w:r>
        <w:t xml:space="preserve"> R J E Š E N J E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>, u skraćenom stečajnom postupku nad dužnikom BEŠTEK društvo s ograničenom odgovornošću za trgovinu i usluge, Garešnica, Kralja Tomislava 1, MBS: 010079297, OIB: 81553965942, dana 28. lipnja 2017. godine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center"/>
      </w:pPr>
      <w:r>
        <w:t>r i j e š i o   j e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  <w:rPr>
          <w:szCs w:val="20"/>
        </w:rPr>
      </w:pPr>
      <w:r>
        <w:tab/>
        <w:t>I. Otvara se stečajni postupak nad dužnikom BEŠTEK društvo s ograničenom odgovornošću za trgovinu i usluge, Garešnica, Kralja Tomislava 1, MBS: 010079297, OIB: 81553965942.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  <w:r>
        <w:tab/>
        <w:t xml:space="preserve">II. Za stečajnog upravitelja imenuje se MARIJAN DRLJANOVČAN, </w:t>
      </w:r>
      <w:proofErr w:type="spellStart"/>
      <w:r>
        <w:t>Miholjanec</w:t>
      </w:r>
      <w:proofErr w:type="spellEnd"/>
      <w:r>
        <w:t>, Antuna Mihanovića 131, OIB: 49708160625.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  <w:rPr>
          <w:szCs w:val="20"/>
        </w:rPr>
      </w:pPr>
      <w:r>
        <w:tab/>
        <w:t>III. Zaključuje se stečajni postupak nad dužnikom BEŠTEK društvo s ograničenom odgovornošću za trgovinu i usluge, Garešnica, Kralja Tomislava 1, MBS: 010079297, OIB: 81553965942.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  <w:rPr>
          <w:lang w:val="en-GB"/>
        </w:rPr>
      </w:pPr>
      <w:r>
        <w:tab/>
        <w:t>IV. Stečajni postupak je otvoren i zaključen s danom 28. lipnja 2017. godine u 14,00 sati, kada je ovo rješenje objavljeno na e-oglasnoj ploči ovoga suda.</w:t>
      </w:r>
    </w:p>
    <w:p w:rsidRDefault="00E33248" w:rsidP="00E33248" w:rsidR="00E33248">
      <w:pPr>
        <w:pStyle w:val="Bezproreda"/>
        <w:spacing w:after="0"/>
        <w:jc w:val="both"/>
      </w:pPr>
    </w:p>
    <w:p w:rsidRDefault="00E33248" w:rsidP="00E33248" w:rsidR="00E33248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3248" w:rsidP="00E33248" w:rsidR="00E33248">
      <w:pPr>
        <w:spacing w:after="0"/>
        <w:jc w:val="both"/>
        <w:rPr>
          <w:rFonts w:cs="Times New Roman"/>
        </w:rPr>
      </w:pPr>
    </w:p>
    <w:p w:rsidRDefault="00E33248" w:rsidP="00E33248" w:rsidR="00E33248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center"/>
      </w:pPr>
      <w:r>
        <w:t>Obrazloženje</w:t>
      </w:r>
    </w:p>
    <w:p w:rsidRDefault="00E33248" w:rsidP="00E33248" w:rsidR="00E33248">
      <w:pPr>
        <w:spacing w:after="0"/>
        <w:jc w:val="center"/>
      </w:pPr>
    </w:p>
    <w:p w:rsidRDefault="00E33248" w:rsidP="00E33248" w:rsidR="00E33248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St-261/2017-2, koji je objavljen na mrežnoj stranici e-oglasna ploča Trgovačkog suda u Bjelovaru 03. svibnja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33248" w:rsidP="00E33248" w:rsidR="00E33248">
      <w:pPr>
        <w:spacing w:after="0"/>
        <w:ind w:firstLine="5245"/>
        <w:jc w:val="right"/>
      </w:pPr>
      <w:r>
        <w:lastRenderedPageBreak/>
        <w:t xml:space="preserve">                       2 St-261/2017-3.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3248" w:rsidP="00E33248" w:rsidR="00E33248">
      <w:pPr>
        <w:pStyle w:val="Bezproreda"/>
        <w:spacing w:after="0"/>
        <w:jc w:val="both"/>
      </w:pPr>
    </w:p>
    <w:p w:rsidRDefault="00E33248" w:rsidP="00E33248" w:rsidR="00E3324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33248" w:rsidP="00E33248" w:rsidR="00E33248">
      <w:pPr>
        <w:spacing w:after="0"/>
        <w:ind w:firstLine="851"/>
        <w:jc w:val="both"/>
      </w:pPr>
    </w:p>
    <w:p w:rsidRDefault="00E33248" w:rsidP="00E33248" w:rsidR="00E33248">
      <w:pPr>
        <w:spacing w:after="0"/>
        <w:jc w:val="center"/>
      </w:pPr>
      <w:r>
        <w:t>U Bjelovaru, 28. lipnja 2017. godine.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ind w:firstLine="720" w:left="4320"/>
      </w:pPr>
      <w:r>
        <w:t>SUDSKI SAVJETNIK</w:t>
      </w:r>
    </w:p>
    <w:p w:rsidRDefault="00E33248" w:rsidP="00E33248" w:rsidR="00E33248">
      <w:pPr>
        <w:spacing w:after="0"/>
        <w:ind w:firstLine="4111"/>
      </w:pPr>
      <w:r>
        <w:tab/>
        <w:t xml:space="preserve">     MIROSLAV LOVREKOVIĆ, v.r.</w:t>
      </w:r>
    </w:p>
    <w:p w:rsidRDefault="00E33248" w:rsidP="00E33248" w:rsidR="00E3324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33248" w:rsidP="00E33248" w:rsidR="00E3324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33248" w:rsidP="00E33248" w:rsidR="00E3324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33248" w:rsidP="00E33248" w:rsidR="00E33248">
      <w:pPr>
        <w:spacing w:after="0"/>
        <w:jc w:val="both"/>
      </w:pPr>
    </w:p>
    <w:p w:rsidRDefault="00E33248" w:rsidP="00E33248" w:rsidR="00E33248">
      <w:pPr>
        <w:spacing w:after="0"/>
        <w:jc w:val="both"/>
      </w:pPr>
    </w:p>
    <w:p w:rsidRDefault="00E33248" w:rsidP="00E33248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24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E09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6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St-261/2017-3</izvorni_sadrzaj>
    <derivirana_varijabla naziv="DomainObject.Oznaka_1">St-261/2017-3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BEŠTEK društvo s ograničenom odgovornošću za trgovinu i usluge zastupanog po punomoćniku Davorka Beštek</izvorni_sadrzaj>
    <derivirana_varijabla naziv="DomainObject.Predmet.ProtustrankaFormated_1">  BEŠTEK društvo s ograničenom odgovornošću za trgovinu i usluge zastupanog po punomoćniku Davorka Beštek</derivirana_varijabla>
  </DomainObject.Predmet.ProtustrankaFormated>
  <DomainObject.Predmet.ProtustrankaFormatedOIB>
    <izvorni_sadrzaj>  BEŠTEK društvo s ograničenom odgovornošću za trgovinu i usluge, OIB 81553965942 zastupanog po punomoćniku Davorka Beštek</izvorni_sadrzaj>
    <derivirana_varijabla naziv="DomainObject.Predmet.ProtustrankaFormatedOIB_1">  BEŠTEK društvo s ograničenom odgovornošću za trgovinu i usluge, OIB 81553965942 zastupanog po punomoćniku Davorka Beštek</derivirana_varijabla>
  </DomainObject.Predmet.ProtustrankaFormatedOIB>
  <DomainObject.Predmet.ProtustrankaFormatedWithAdress>
    <izvorni_sadrzaj> BEŠTEK društvo s ograničenom odgovornošću za trgovinu i usluge, Kralja Tomislava 1, 43280 Garešnica zastupanog po punomoćniku Davorka Beštek</izvorni_sadrzaj>
    <derivirana_varijabla naziv="DomainObject.Predmet.ProtustrankaFormatedWithAdress_1"> BEŠTEK društvo s ograničenom odgovornošću za trgovinu i usluge, Kralja Tomislava 1, 43280 Garešnica zastupanog po punomoćniku Davorka Beštek</derivirana_varijabla>
  </DomainObject.Predmet.ProtustrankaFormatedWithAdress>
  <DomainObject.Predmet.ProtustrankaFormatedWithAdressOIB>
    <izvorni_sadrzaj> BEŠTEK društvo s ograničenom odgovornošću za trgovinu i usluge, OIB 81553965942, Kralja Tomislava 1, 43280 Garešnica zastupanog po punomoćniku Davorka Beštek</izvorni_sadrzaj>
    <derivirana_varijabla naziv="DomainObject.Predmet.ProtustrankaFormatedWithAdressOIB_1"> BEŠTEK društvo s ograničenom odgovornošću za trgovinu i usluge, OIB 81553965942, Kralja Tomislava 1, 43280 Garešnica zastupanog po punomoćniku Davorka Beštek</derivirana_varijabla>
  </DomainObject.Predmet.ProtustrankaFormatedWithAdressOIB>
  <DomainObject.Predmet.ProtustrankaWithAdress>
    <izvorni_sadrzaj>BEŠTEK društvo s ograničenom odgovornošću za trgovinu i usluge Kralja Tomislava 1, 43280 Garešnica</izvorni_sadrzaj>
    <derivirana_varijabla naziv="DomainObject.Predmet.ProtustrankaWithAdress_1">BEŠTEK društvo s ograničenom odgovornošću za trgovinu i usluge Kralja Tomislava 1, 43280 Garešnica</derivirana_varijabla>
  </DomainObject.Predmet.ProtustrankaWithAdress>
  <DomainObject.Predmet.ProtustrankaWithAdressOIB>
    <izvorni_sadrzaj>BEŠTEK društvo s ograničenom odgovornošću za trgovinu i usluge, OIB 81553965942, Kralja Tomislava 1, 43280 Garešnica</izvorni_sadrzaj>
    <derivirana_varijabla naziv="DomainObject.Predmet.ProtustrankaWithAdressOIB_1">BEŠTEK društvo s ograničenom odgovornošću za trgovinu i usluge, OIB 81553965942, Kralja Tomislava 1, 43280 Garešnica</derivirana_varijabla>
  </DomainObject.Predmet.ProtustrankaWithAdressOIB>
  <DomainObject.Predmet.ProtustrankaNazivFormated>
    <izvorni_sadrzaj>BEŠTEK društvo s ograničenom odgovornošću za trgovinu i usluge</izvorni_sadrzaj>
    <derivirana_varijabla naziv="DomainObject.Predmet.ProtustrankaNazivFormated_1">BEŠTEK društvo s ograničenom odgovornošću za trgovinu i usluge</derivirana_varijabla>
  </DomainObject.Predmet.ProtustrankaNazivFormated>
  <DomainObject.Predmet.ProtustrankaNazivFormatedOIB>
    <izvorni_sadrzaj>BEŠTEK društvo s ograničenom odgovornošću za trgovinu i usluge, OIB 81553965942</izvorni_sadrzaj>
    <derivirana_varijabla naziv="DomainObject.Predmet.ProtustrankaNazivFormatedOIB_1">BEŠTEK društvo s ograničenom odgovornošću za trgovinu i usluge, OIB 81553965942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BEŠTEK društvo s ograničenom odgovornošću za trgovinu i usluge zastupanog po punomoćniku Davorka Beštek</item>
    </izvorni_sadrzaj>
    <derivirana_varijabla naziv="DomainObject.Predmet.ProtuStrankaListFormated_1">
      <item>BEŠTEK društvo s ograničenom odgovornošću za trgovinu i usluge zastupanog po punomoćniku Davorka Beštek</item>
    </derivirana_varijabla>
  </DomainObject.Predmet.ProtuStrankaListFormated>
  <DomainObject.Predmet.ProtuStrankaListFormatedOIB>
    <izvorni_sadrzaj>
      <item>BEŠTEK društvo s ograničenom odgovornošću za trgovinu i usluge, OIB 81553965942 zastupanog po punomoćniku Davorka Beštek</item>
    </izvorni_sadrzaj>
    <derivirana_varijabla naziv="DomainObject.Predmet.ProtuStrankaListFormatedOIB_1">
      <item>BEŠTEK društvo s ograničenom odgovornošću za trgovinu i usluge, OIB 81553965942 zastupanog po punomoćniku Davorka Beštek</item>
    </derivirana_varijabla>
  </DomainObject.Predmet.ProtuStrankaListFormatedOIB>
  <DomainObject.Predmet.ProtuStrankaListFormatedWithAdress>
    <izvorni_sadrzaj>
      <item>BEŠTEK društvo s ograničenom odgovornošću za trgovinu i usluge, Kralja Tomislava 1, 43280 Garešnica zastupanog po punomoćniku Davorka Beštek</item>
    </izvorni_sadrzaj>
    <derivirana_varijabla naziv="DomainObject.Predmet.ProtuStrankaListFormatedWithAdress_1">
      <item>BEŠTEK društvo s ograničenom odgovornošću za trgovinu i usluge, Kralja Tomislava 1, 43280 Garešnica zastupanog po punomoćniku Davorka Beštek</item>
    </derivirana_varijabla>
  </DomainObject.Predmet.ProtuStrankaListFormatedWithAdress>
  <DomainObject.Predmet.ProtuStrankaListFormatedWithAdressOIB>
    <izvorni_sadrzaj>
      <item>BEŠTEK društvo s ograničenom odgovornošću za trgovinu i usluge, OIB 81553965942, Kralja Tomislava 1, 43280 Garešnica zastupanog po punomoćniku Davorka Beštek</item>
    </izvorni_sadrzaj>
    <derivirana_varijabla naziv="DomainObject.Predmet.ProtuStrankaListFormatedWithAdressOIB_1">
      <item>BEŠTEK društvo s ograničenom odgovornošću za trgovinu i usluge, OIB 81553965942, Kralja Tomislava 1, 43280 Garešnica zastupanog po punomoćniku Davorka Beštek</item>
    </derivirana_varijabla>
  </DomainObject.Predmet.ProtuStrankaListFormatedWithAdressOIB>
  <DomainObject.Predmet.ProtuStrankaListNazivFormated>
    <izvorni_sadrzaj>
      <item>BEŠTEK društvo s ograničenom odgovornošću za trgovinu i usluge</item>
    </izvorni_sadrzaj>
    <derivirana_varijabla naziv="DomainObject.Predmet.ProtuStrankaListNazivFormated_1">
      <item>BEŠTEK društvo s ograničenom odgovornošću za trgovinu i usluge</item>
    </derivirana_varijabla>
  </DomainObject.Predmet.ProtuStrankaListNazivFormated>
  <DomainObject.Predmet.ProtuStrankaListNazivFormatedOIB>
    <izvorni_sadrzaj>
      <item>BEŠTEK društvo s ograničenom odgovornošću za trgovinu i usluge, OIB 81553965942</item>
    </izvorni_sadrzaj>
    <derivirana_varijabla naziv="DomainObject.Predmet.ProtuStrankaListNazivFormatedOIB_1">
      <item>BEŠTEK društvo s ograničenom odgovornošću za trgovinu i usluge, OIB 81553965942</item>
    </derivirana_varijabla>
  </DomainObject.Predmet.ProtuStrankaListNazivFormatedOIB>
  <DomainObject.Predmet.OstaliListFormated>
    <izvorni_sadrzaj>
      <item>Davorka Beštek punomoćnik sudionika u postupku BEŠTEK društvo s ograničenom odgovornošću za trgovinu i usluge</item>
    </izvorni_sadrzaj>
    <derivirana_varijabla naziv="DomainObject.Predmet.OstaliListFormated_1">
      <item>Davorka Beštek punomoćnik sudionika u postupku BEŠTEK društvo s ograničenom odgovornošću za trgovinu i usluge</item>
    </derivirana_varijabla>
  </DomainObject.Predmet.OstaliListFormated>
  <DomainObject.Predmet.OstaliListFormatedOIB>
    <izvorni_sadrzaj>
      <item>Davorka Beštek, OIB 53049058201 punomoćnik sudionika u postupku BEŠTEK društvo s ograničenom odgovornošću za trgovinu i usluge</item>
    </izvorni_sadrzaj>
    <derivirana_varijabla naziv="DomainObject.Predmet.OstaliListFormatedOIB_1">
      <item>Davorka Beštek, OIB 53049058201 punomoćnik sudionika u postupku BEŠTEK društvo s ograničenom odgovornošću za trgovinu i usluge</item>
    </derivirana_varijabla>
  </DomainObject.Predmet.OstaliListFormatedOIB>
  <DomainObject.Predmet.OstaliListFormatedWithAdress>
    <izvorni_sadrzaj>
      <item>Davorka Beštek, Kralja Tomislava 1, 43280 Garešnica punomoćnik sudionika u postupku BEŠTEK društvo s ograničenom odgovornošću za trgovinu i usluge</item>
    </izvorni_sadrzaj>
    <derivirana_varijabla naziv="DomainObject.Predmet.OstaliListFormatedWithAdress_1">
      <item>Davorka Beštek, Kralja Tomislava 1, 43280 Garešnica punomoćnik sudionika u postupku BEŠTEK društvo s ograničenom odgovornošću za trgovinu i usluge</item>
    </derivirana_varijabla>
  </DomainObject.Predmet.OstaliListFormatedWithAdress>
  <DomainObject.Predmet.OstaliListFormatedWithAdressOIB>
    <izvorni_sadrzaj>
      <item>Davorka Beštek, OIB 53049058201, Kralja Tomislava 1, 43280 Garešnica punomoćnik sudionika u postupku BEŠTEK društvo s ograničenom odgovornošću za trgovinu i usluge</item>
    </izvorni_sadrzaj>
    <derivirana_varijabla naziv="DomainObject.Predmet.OstaliListFormatedWithAdressOIB_1">
      <item>Davorka Beštek, OIB 53049058201, Kralja Tomislava 1, 43280 Garešnica punomoćnik sudionika u postupku BEŠTEK društvo s ograničenom odgovornošću za trgovinu i usluge</item>
    </derivirana_varijabla>
  </DomainObject.Predmet.OstaliListFormatedWithAdressOIB>
  <DomainObject.Predmet.OstaliListNazivFormated>
    <izvorni_sadrzaj>
      <item>Davorka Beštek</item>
    </izvorni_sadrzaj>
    <derivirana_varijabla naziv="DomainObject.Predmet.OstaliListNazivFormated_1">
      <item>Davorka Beštek</item>
    </derivirana_varijabla>
  </DomainObject.Predmet.OstaliListNazivFormated>
  <DomainObject.Predmet.OstaliListNazivFormatedOIB>
    <izvorni_sadrzaj>
      <item>Davorka Beštek, OIB 53049058201</item>
    </izvorni_sadrzaj>
    <derivirana_varijabla naziv="DomainObject.Predmet.OstaliListNazivFormatedOIB_1">
      <item>Davorka Beštek, OIB 53049058201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St-261/2017-3</izvorni_sadrzaj>
    <derivirana_varijabla naziv="DomainObject.PoslovniBrojDokumenta_1">St-261/2017-3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BEŠTEK društvo s ograničenom odgovornošću za trgovinu i usluge</izvorni_sadrzaj>
    <derivirana_varijabla naziv="DomainObject.Predmet.ProtustrankaIDrugi_1">BEŠTEK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BEŠTEK društvo s ograničenom odgovornošću za trgovinu i usluge, OIB 81553965942, Kralja Tomislava 1, 43280 Garešnica</izvorni_sadrzaj>
    <derivirana_varijabla naziv="DomainObject.Predmet.ProtustrankaIDrugiAdressOIB_1">BEŠTEK društvo s ograničenom odgovornošću za trgovinu i usluge, OIB 81553965942, Kralja Tomislava 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BEŠTEK društvo s ograničenom odgovornošću za trgovinu i usluge</item>
      <item>Davorka Beštek</item>
    </izvorni_sadrzaj>
    <derivirana_varijabla naziv="DomainObject.Predmet.SudioniciListNaziv_1">
      <item>FINANCIJSKA AGENCIJA, RC ZAGREB, Podružnica Bjelovar</item>
      <item>BEŠTEK društvo s ograničenom odgovornošću za trgovinu i usluge</item>
      <item>Davorka Beštek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BEŠTEK društvo s ograničenom odgovornošću za trgovinu i usluge, OIB 81553965942, Kralja Tomislava 1,43280 Garešnica</item>
      <item>Davorka Beštek, OIB 53049058201, Kralja Tomislava 1,43280 Garešnica</item>
    </izvorni_sadrzaj>
    <derivirana_varijabla naziv="DomainObject.Predmet.SudioniciListAdressOIB_1">
      <item>FINANCIJSKA AGENCIJA, RC ZAGREB, Podružnica Bjelovar, OIB 85821130368, F. Supila 4,43000 Bjelovar</item>
      <item>BEŠTEK društvo s ograničenom odgovornošću za trgovinu i usluge, OIB 81553965942, Kralja Tomislava 1,43280 Garešnica</item>
      <item>Davorka Beštek, OIB 53049058201, Kralja Tomislava 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D18A4-23B0-4A5A-8D8F-AE360210F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3538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2017-06-28T11:30:00Z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