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563ec" w14:paraId="26563ec" w:rsidRDefault="00E548B8" w:rsidP="00E548B8" w:rsidR="00E548B8">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E548B8" w:rsidP="00E548B8" w:rsidR="00E548B8">
      <w:pPr>
        <w:spacing w:after="0"/>
        <w:jc w:val="both"/>
      </w:pPr>
      <w:r>
        <w:t xml:space="preserve">       REPUBLIKA HRVATSKA</w:t>
      </w:r>
    </w:p>
    <w:p w:rsidRDefault="00E548B8" w:rsidP="00E548B8" w:rsidR="00E548B8">
      <w:pPr>
        <w:spacing w:after="0"/>
        <w:jc w:val="both"/>
      </w:pPr>
      <w:r>
        <w:rPr>
          <w:lang w:val="pt-BR"/>
        </w:rPr>
        <w:t>TRGOVA</w:t>
      </w:r>
      <w:r>
        <w:t>Č</w:t>
      </w:r>
      <w:r>
        <w:rPr>
          <w:lang w:val="pt-BR"/>
        </w:rPr>
        <w:t>KI SUD U VARA</w:t>
      </w:r>
      <w:r>
        <w:t>Ž</w:t>
      </w:r>
      <w:r>
        <w:rPr>
          <w:lang w:val="pt-BR"/>
        </w:rPr>
        <w:t>DINU</w:t>
      </w:r>
    </w:p>
    <w:p w:rsidRDefault="00E548B8" w:rsidP="00E548B8" w:rsidR="00E548B8">
      <w:pPr>
        <w:spacing w:after="0"/>
        <w:rPr>
          <w:bCs/>
        </w:rPr>
      </w:pPr>
      <w:r>
        <w:t xml:space="preserve">                      </w:t>
      </w:r>
      <w:r>
        <w:rPr>
          <w:lang w:val="pt-BR"/>
        </w:rPr>
        <w:t>B. Radić 2</w:t>
      </w:r>
      <w:r>
        <w:rPr>
          <w:bCs/>
        </w:rPr>
        <w:t xml:space="preserve">   </w:t>
      </w:r>
    </w:p>
    <w:p w:rsidRDefault="00E548B8" w:rsidP="00E548B8" w:rsidR="00E548B8">
      <w:pPr>
        <w:spacing w:after="0"/>
        <w:ind w:left="5664"/>
      </w:pPr>
      <w:r>
        <w:t>Poslovni broj: 3 St-80/15-13</w:t>
      </w:r>
    </w:p>
    <w:p w:rsidRDefault="00E548B8" w:rsidP="00E548B8" w:rsidR="00E548B8">
      <w:pPr>
        <w:spacing w:after="0"/>
        <w:rPr>
          <w:b/>
        </w:rPr>
      </w:pPr>
    </w:p>
    <w:p w:rsidRDefault="00E548B8" w:rsidP="00E548B8" w:rsidR="00E548B8">
      <w:pPr>
        <w:spacing w:after="0"/>
        <w:jc w:val="center"/>
      </w:pPr>
      <w:r>
        <w:t>U   I M E   R E P U B L I K E   H R V A T S K E</w:t>
      </w:r>
    </w:p>
    <w:p w:rsidRDefault="00E548B8" w:rsidP="00E548B8" w:rsidR="00E548B8">
      <w:pPr>
        <w:spacing w:after="0"/>
        <w:rPr>
          <w:b/>
        </w:rPr>
      </w:pPr>
    </w:p>
    <w:p w:rsidRDefault="00E548B8" w:rsidP="00E548B8" w:rsidR="00E548B8">
      <w:pPr>
        <w:spacing w:after="0"/>
        <w:jc w:val="center"/>
      </w:pPr>
      <w:r>
        <w:t>R J E Š E N J E</w:t>
      </w:r>
    </w:p>
    <w:p w:rsidRDefault="00E548B8" w:rsidP="00E548B8" w:rsidR="00E548B8">
      <w:pPr>
        <w:spacing w:after="0"/>
        <w:jc w:val="center"/>
      </w:pPr>
    </w:p>
    <w:p w:rsidRDefault="00E548B8" w:rsidP="00E548B8" w:rsidR="00E548B8">
      <w:pPr>
        <w:spacing w:after="0"/>
        <w:jc w:val="both"/>
        <w:rPr>
          <w:b/>
        </w:rPr>
      </w:pPr>
    </w:p>
    <w:p w:rsidRDefault="00E548B8" w:rsidP="00E548B8" w:rsidR="00E548B8">
      <w:pPr>
        <w:spacing w:after="0"/>
        <w:jc w:val="both"/>
      </w:pPr>
      <w:r>
        <w:rPr>
          <w:b/>
        </w:rPr>
        <w:tab/>
      </w:r>
      <w:r>
        <w:t xml:space="preserve">TRGOVAČKI SUD U VARAŽDINU u ime Republike Hrvatske po sucu toga suda Jasni Lekić, kao stečajnom sucu, u stečajnom predmetu u povodu prijedloga predlagatelja ANĐELKO RIBIĆ iz Donjeg Kraljevca, Cvjetna 1, OIB: 01722989491, protiv dužnika MERIDIAN jednostavno društvo s ograničenom odgovornošću za proizvodnju, trgovinu i usluge, skraćena tvrtka: MERIDIAN j.d.o.o. Donji Kraljevec, Cvjetna 1, MBS: 070118652, OIB: 14251785324, radi otvaranja stečajnog postupka nad dužnikom, dana 12. studenog 2015. godine,   </w:t>
      </w:r>
    </w:p>
    <w:p w:rsidRDefault="00E548B8" w:rsidP="00E548B8" w:rsidR="00E548B8">
      <w:pPr>
        <w:spacing w:after="0"/>
        <w:jc w:val="both"/>
        <w:rPr>
          <w:b/>
        </w:rPr>
      </w:pPr>
    </w:p>
    <w:p w:rsidRDefault="00E548B8" w:rsidP="00E548B8" w:rsidR="00E548B8">
      <w:pPr>
        <w:spacing w:after="0"/>
        <w:jc w:val="center"/>
      </w:pPr>
      <w:r>
        <w:t>r i j e š i o     j e</w:t>
      </w:r>
    </w:p>
    <w:p w:rsidRDefault="00E548B8" w:rsidP="00E548B8" w:rsidR="00E548B8">
      <w:pPr>
        <w:spacing w:after="0"/>
        <w:jc w:val="center"/>
      </w:pPr>
    </w:p>
    <w:p w:rsidRDefault="00E548B8" w:rsidP="00E548B8" w:rsidR="00E548B8">
      <w:pPr>
        <w:spacing w:after="0"/>
      </w:pPr>
    </w:p>
    <w:p w:rsidRDefault="00E548B8" w:rsidP="00E548B8" w:rsidR="00E548B8">
      <w:pPr>
        <w:spacing w:after="0"/>
        <w:ind w:firstLine="705"/>
        <w:jc w:val="both"/>
      </w:pPr>
      <w:r>
        <w:tab/>
        <w:t xml:space="preserve">I/ Otvara se stečajni postupak nad društvom MERIDIAN jednostavno društvo s ograničenom odgovornošću za proizvodnju, trgovinu i usluge, skraćena tvrtka: MERIDIAN j.d.o.o. Donji Kraljevec, Cvjetna 1, MBS: 070118652, OIB: 14251785324, s danom 12. studenog 2015. godine. </w:t>
      </w:r>
    </w:p>
    <w:p w:rsidRDefault="00E548B8" w:rsidP="00E548B8" w:rsidR="00E548B8">
      <w:pPr>
        <w:spacing w:after="0"/>
        <w:ind w:firstLine="705"/>
        <w:jc w:val="both"/>
      </w:pPr>
    </w:p>
    <w:p w:rsidRDefault="00E548B8" w:rsidP="00E548B8" w:rsidR="00E548B8">
      <w:pPr>
        <w:spacing w:after="0"/>
        <w:ind w:firstLine="705"/>
        <w:jc w:val="both"/>
      </w:pPr>
      <w:r>
        <w:t>II/ Za stečajnog upravitelja imenuje se Stanko Makar, dipl. oec. iz Ludbrega, Petra Zrinskog 3, OIB: 49218337993.</w:t>
      </w:r>
    </w:p>
    <w:p w:rsidRDefault="00E548B8" w:rsidP="00E548B8" w:rsidR="00E548B8">
      <w:pPr>
        <w:spacing w:after="0"/>
        <w:ind w:firstLine="705"/>
        <w:jc w:val="both"/>
      </w:pPr>
    </w:p>
    <w:p w:rsidRDefault="00E548B8" w:rsidP="00E548B8" w:rsidR="00E548B8">
      <w:pPr>
        <w:spacing w:after="0"/>
        <w:ind w:firstLine="705"/>
        <w:jc w:val="both"/>
      </w:pPr>
      <w:r>
        <w:tab/>
        <w:t xml:space="preserve">III/ Zaključuje se stečajni postupak nad društvom MERIDIAN jednostavno društvo s ograničenom odgovornošću za proizvodnju, trgovinu i usluge, skraćena tvrtka: MERIDIAN j.d.o.o. Donji Kraljevec, Cvjetna 1, MBS: 070118652, OIB: 14251785324, s danom 12. studenog 2015. godine, jer stečajna masa nije dostatna ni za pokriće troškova stečajnog postupka (čl. </w:t>
      </w:r>
      <w:smartTag w:element="metricconverter" w:uri="urn:schemas-microsoft-com:office:smarttags">
        <w:smartTagPr>
          <w:attr w:val="63. st" w:name="ProductID"/>
        </w:smartTagPr>
        <w:r>
          <w:t>63. st</w:t>
        </w:r>
      </w:smartTag>
      <w:r>
        <w:t xml:space="preserve">. 1. Stečajnog zakona).   </w:t>
      </w:r>
    </w:p>
    <w:p w:rsidRDefault="00E548B8" w:rsidP="00E548B8" w:rsidR="00E548B8">
      <w:pPr>
        <w:spacing w:after="0"/>
        <w:ind w:firstLine="705"/>
        <w:jc w:val="both"/>
      </w:pPr>
    </w:p>
    <w:p w:rsidRDefault="00E548B8" w:rsidP="00E548B8" w:rsidR="00E548B8">
      <w:pPr>
        <w:spacing w:after="0"/>
        <w:jc w:val="both"/>
      </w:pPr>
      <w:r>
        <w:tab/>
        <w:t>IV/ Ovo rješenje i osnova zaključenja stečajnog postupka objavljuje se na e-Oglasnoj ploči suda sa današnjim danom, zabilježuje se u sudskom registru ovoga suda, a nakon pravomoćnosti ovog rješenja društvo će se brisati iz sudskog registra ovoga suda.</w:t>
      </w:r>
    </w:p>
    <w:p w:rsidRDefault="00E548B8" w:rsidP="00E548B8" w:rsidR="00E548B8">
      <w:pPr>
        <w:spacing w:after="0"/>
        <w:ind w:firstLine="705"/>
        <w:jc w:val="both"/>
      </w:pPr>
    </w:p>
    <w:p w:rsidRDefault="00E548B8" w:rsidP="00E548B8" w:rsidR="00E548B8">
      <w:pPr>
        <w:spacing w:after="0"/>
        <w:jc w:val="both"/>
      </w:pPr>
    </w:p>
    <w:p w:rsidRDefault="00E548B8" w:rsidP="00E548B8" w:rsidR="00E548B8">
      <w:pPr>
        <w:spacing w:after="0"/>
        <w:jc w:val="center"/>
      </w:pPr>
      <w:r>
        <w:t>Obrazloženje</w:t>
      </w:r>
    </w:p>
    <w:p w:rsidRDefault="00E548B8" w:rsidP="00E548B8" w:rsidR="00E548B8">
      <w:pPr>
        <w:spacing w:after="0"/>
      </w:pPr>
    </w:p>
    <w:p w:rsidRDefault="00E548B8" w:rsidP="00E548B8" w:rsidR="00E548B8">
      <w:pPr>
        <w:spacing w:after="0"/>
        <w:jc w:val="both"/>
      </w:pPr>
      <w:r>
        <w:tab/>
        <w:t xml:space="preserve">Predlagatelj Anđelko Ribić podnio je dana 26.05.2015.g. prijedlog za otvaranje stečajnog postupka protiv dužnika, navodeći da je radnik zaposlen u društvu dužnika, da ima </w:t>
      </w:r>
      <w:r>
        <w:lastRenderedPageBreak/>
        <w:t>dospjele novčane tražbine prema dužniku temeljem neisplaćenih plaća za mjesece prosinac 2014.g., siječanj 2015.g. i veljaču 2015. godine, da je dužnik društvo Meridian j.d.o.o. nelikvidan, da više od 30 dana kasni s isplatom plaće u visini ugovorene plaće, te plaćanjem pripadajućih poreza i doprinosa. Nadalje tvrdi da je dužnik nesposoban za plaćanje jer ne može trajnije ispunjavati svoje dospjele novčane obveze i ima blokirani poslovni račun, a ne posjeduje imovinu koju bi mogao prodati. Obzirom da se kod dužnika ne obavlja nikakva poslovna aktivnost, te postoje svi stečajni razlozi za otvaranje stečaja, vjerovnik predlaže da se nad dužnikom otvori stečajni postupak.</w:t>
      </w:r>
    </w:p>
    <w:p w:rsidRDefault="00E548B8" w:rsidP="00E548B8" w:rsidR="00E548B8">
      <w:pPr>
        <w:spacing w:after="0"/>
        <w:jc w:val="both"/>
      </w:pPr>
      <w:r>
        <w:tab/>
        <w:t>Na temelju takovog prijedloga predlagatelja ovaj sud donio je rješenje broj 3 St-80/15-5 od 16.06.2015.g. kojim se pokreće prethodni postupak radi utvrđivanja uvjeta za otvaranje stečajnog postupka.</w:t>
      </w:r>
    </w:p>
    <w:p w:rsidRDefault="00E548B8" w:rsidP="00E548B8" w:rsidR="00E548B8">
      <w:pPr>
        <w:spacing w:after="0"/>
        <w:jc w:val="both"/>
      </w:pPr>
      <w:r>
        <w:tab/>
        <w:t xml:space="preserve">Na ročištu u prethodnom postupku direktor dužnika Ivan Ribić iskazao je da se društvo bavilo prodajom brašna i pšenične krupice za proizvodnju tjestenine, da su u društvu radili njegov otac-ovdje predlagatelj i vjerovnik i on i to oko godinu dana, da je društvo u blokadi, da su dužni Poreznoj upravi za poreze i doprinose, te da nisu isplatili plaće od dana blokade. Radili su u iznajmljenom skladištu kod Vuk Zlatka, a imali su samo jedan stari kombi koji su prodali da bi namirili dio duga Poreznoj upravi. Imali su problema s naplatama i dobavljačima, a bilo je i reklamacija na robu, te su na kraju imali veće troškove nego dobit. Knjigovodstvena dokumentacija društva nalazi se kod Knjigovodstvenog servisa Vuk biro Goričan. Iz prodaje kombija namireni su dugovi prema dobavljačima i knjigovodstvenom servisu. Pod kaznenom i materijalnom odgovornošću potvrdio je istinitost prokaznog popisa imovine da društvo nema imovine. </w:t>
      </w:r>
    </w:p>
    <w:p w:rsidRDefault="00E548B8" w:rsidP="00E548B8" w:rsidR="00E548B8">
      <w:pPr>
        <w:spacing w:after="0"/>
        <w:ind w:firstLine="708"/>
        <w:jc w:val="both"/>
      </w:pPr>
      <w:r>
        <w:t>Sud je rješenjem broj 3 St-80/15-10 od 01.10.2015.g. koje je objavljeno na e-Oglasnoj ploči suda 02.10.2015.g. pozvao vjerovnike stečajnog dužnika da u roku od 15 dana od dana objave na e-Oglasnoj ploči plate iznos od 5.000,00 kn na ime predujmljivanja troškova prethodnog i otvorenog stečajnog postupka.</w:t>
      </w:r>
    </w:p>
    <w:p w:rsidRDefault="00E548B8" w:rsidP="00E548B8" w:rsidR="00E548B8">
      <w:pPr>
        <w:spacing w:after="0"/>
        <w:jc w:val="both"/>
      </w:pPr>
      <w:r>
        <w:tab/>
        <w:t>Vjerovnici predujam nisu platili.</w:t>
      </w:r>
    </w:p>
    <w:p w:rsidRDefault="00E548B8" w:rsidP="00E548B8" w:rsidR="00E548B8">
      <w:pPr>
        <w:spacing w:after="0"/>
        <w:jc w:val="both"/>
      </w:pPr>
      <w:r>
        <w:tab/>
        <w:t>Uvidom u obračunsku ispravu za plaće – naknade plaće sud je utvrdio da je društvo dužno predlagatelju za tri plaće. Nadalje, uvidom u Očevidnik o danima insolventnosti Fina Sektor poslovne mreže Vukovar sud je utvrdio da je društvo u neprekidnoj blokadi 98 dana na dan 09.06.2015.g.</w:t>
      </w:r>
    </w:p>
    <w:p w:rsidRDefault="00E548B8" w:rsidP="00E548B8" w:rsidR="00E548B8">
      <w:pPr>
        <w:spacing w:after="0"/>
        <w:jc w:val="both"/>
      </w:pPr>
      <w:r>
        <w:tab/>
        <w:t>Slijedom svega naprijed navedenog, proizlazi da se kod društva dužnika ispunio stečajni razlog nelikvidnosti iz čl. 4. st. 4. i 5. Stečajnog zakona (N.N. 44/96, 29/99, 129/00, 123/03, 82/06, 116/10, 25/12 i 133/12, dalje skraćeno: SZ-a), te nesposobnosti za plaćanje iz čl. 4. st. 5. do 7. SZ-a.</w:t>
      </w:r>
    </w:p>
    <w:p w:rsidRDefault="00E548B8" w:rsidP="00E548B8" w:rsidR="00E548B8">
      <w:pPr>
        <w:spacing w:after="0"/>
        <w:jc w:val="both"/>
      </w:pPr>
      <w:r>
        <w:tab/>
        <w:t xml:space="preserve">Tijekom prethodnog postupka nadalje je utvrđeno da društvo dužnika nema imovinu odnosno da je imovina društva nedostatna za pokriće troškova stečajnog postupka, te je slijedom toga primjenom čl. 63. st. 1. SZ-a donio rješenje kojim se otvara i istovremeno zaključuje stečajni postupak nad društvom dužnika. </w:t>
      </w:r>
    </w:p>
    <w:p w:rsidRDefault="00E548B8" w:rsidP="00E548B8" w:rsidR="00E548B8">
      <w:pPr>
        <w:spacing w:after="0"/>
        <w:jc w:val="both"/>
      </w:pPr>
      <w:r>
        <w:t xml:space="preserve"> </w:t>
      </w:r>
    </w:p>
    <w:p w:rsidRDefault="00E548B8" w:rsidP="00E548B8" w:rsidR="00E548B8">
      <w:pPr>
        <w:spacing w:after="0"/>
        <w:jc w:val="both"/>
      </w:pPr>
    </w:p>
    <w:p w:rsidRDefault="00E548B8" w:rsidP="00E548B8" w:rsidR="00E548B8">
      <w:pPr>
        <w:spacing w:after="0"/>
      </w:pPr>
    </w:p>
    <w:p w:rsidRDefault="00E548B8" w:rsidP="00E548B8" w:rsidR="00E548B8">
      <w:pPr>
        <w:spacing w:after="0"/>
        <w:ind w:left="2832"/>
      </w:pPr>
      <w:r>
        <w:t>U  Varaždinu, 12. studenog 2015. godine</w:t>
      </w:r>
    </w:p>
    <w:p w:rsidRDefault="00E548B8" w:rsidP="00E548B8" w:rsidR="00E548B8">
      <w:pPr>
        <w:spacing w:after="0"/>
      </w:pPr>
    </w:p>
    <w:p w:rsidRDefault="00E548B8" w:rsidP="00E548B8" w:rsidR="00E548B8">
      <w:pPr>
        <w:spacing w:after="0"/>
      </w:pPr>
    </w:p>
    <w:p w:rsidRDefault="00E548B8" w:rsidP="00E548B8" w:rsidR="00E548B8">
      <w:pPr>
        <w:spacing w:after="0"/>
        <w:ind w:left="2832"/>
      </w:pPr>
      <w:r>
        <w:tab/>
      </w:r>
      <w:r>
        <w:tab/>
      </w:r>
      <w:r>
        <w:tab/>
        <w:t xml:space="preserve">                       Stečajni sudac:</w:t>
      </w:r>
    </w:p>
    <w:p w:rsidRDefault="00E548B8" w:rsidP="00E548B8" w:rsidR="00E548B8">
      <w:pPr>
        <w:spacing w:after="0"/>
        <w:ind w:left="2832"/>
      </w:pPr>
    </w:p>
    <w:p w:rsidRDefault="00E548B8" w:rsidP="00E548B8" w:rsidR="00E548B8">
      <w:pPr>
        <w:spacing w:after="0"/>
        <w:ind w:left="2832"/>
      </w:pPr>
      <w:r>
        <w:tab/>
      </w:r>
      <w:r>
        <w:tab/>
      </w:r>
      <w:r>
        <w:tab/>
        <w:t xml:space="preserve">                         Jasna Lekić</w:t>
      </w:r>
    </w:p>
    <w:p w:rsidRDefault="00E548B8" w:rsidP="00E548B8" w:rsidR="00E548B8">
      <w:pPr>
        <w:spacing w:after="0"/>
        <w:ind w:left="2832"/>
      </w:pPr>
      <w:r>
        <w:t xml:space="preserve">                                      </w:t>
      </w:r>
    </w:p>
    <w:p w:rsidRDefault="00E548B8" w:rsidP="00E548B8" w:rsidR="00E548B8">
      <w:pPr>
        <w:spacing w:after="0"/>
        <w:ind w:left="2832"/>
      </w:pPr>
    </w:p>
    <w:p w:rsidRDefault="00E548B8" w:rsidP="00E548B8" w:rsidR="00E548B8">
      <w:pPr>
        <w:spacing w:after="0"/>
      </w:pPr>
      <w:r>
        <w:tab/>
        <w:t>POUKA O PRAVNOM LIJEKU:</w:t>
      </w:r>
    </w:p>
    <w:p w:rsidRDefault="00E548B8" w:rsidP="00E548B8" w:rsidR="00E548B8">
      <w:pPr>
        <w:spacing w:after="0"/>
        <w:rPr>
          <w:b/>
        </w:rPr>
      </w:pPr>
    </w:p>
    <w:p w:rsidRDefault="00E548B8" w:rsidP="00E548B8" w:rsidR="00E548B8">
      <w:pPr>
        <w:spacing w:after="0"/>
        <w:jc w:val="both"/>
      </w:pPr>
      <w:r>
        <w:tab/>
        <w:t xml:space="preserve">Protiv ovog rješenja o otvaranju stečajnog postupka žalbu može podnijeti osoba koja je bila zastupnik po zakonu dužnika pravne osobe do dana nastupanja pravnih posljedica otvaranja stečajnog postupka i dužnik pojedinac. (čl. </w:t>
      </w:r>
      <w:smartTag w:element="metricconverter" w:uri="urn:schemas-microsoft-com:office:smarttags">
        <w:smartTagPr>
          <w:attr w:val="53. st" w:name="ProductID"/>
        </w:smartTagPr>
        <w:r>
          <w:t>53. st</w:t>
        </w:r>
      </w:smartTag>
      <w:r>
        <w:t>. 6. SZ-a).</w:t>
      </w:r>
    </w:p>
    <w:p w:rsidRDefault="00E548B8" w:rsidP="00E548B8" w:rsidR="00E548B8">
      <w:pPr>
        <w:spacing w:after="0"/>
        <w:ind w:firstLine="708"/>
        <w:jc w:val="both"/>
      </w:pPr>
      <w:r>
        <w:t xml:space="preserve">Žalba se podnosi u roku od 8 dana od dana primitka rješenja ili protekom osmog dana od dana objave oglasa na e-Oglasnoj ploči suda. Žalba se podnosi putem ovog suda, s time da o žalbi odlučuje Visoki trgovački sud Republike Hrvatske u Zagrebu. </w:t>
      </w:r>
    </w:p>
    <w:p w:rsidRDefault="00E548B8" w:rsidP="00E548B8" w:rsidR="00E548B8">
      <w:pPr>
        <w:spacing w:after="0"/>
        <w:ind w:firstLine="708"/>
        <w:jc w:val="both"/>
      </w:pPr>
    </w:p>
    <w:p w:rsidRDefault="00E548B8" w:rsidP="00E548B8" w:rsidR="00E548B8">
      <w:pPr>
        <w:spacing w:after="0"/>
        <w:ind w:firstLine="708"/>
        <w:jc w:val="both"/>
      </w:pPr>
    </w:p>
    <w:p w:rsidRDefault="00E548B8" w:rsidP="00E548B8" w:rsidR="00E548B8">
      <w:pPr>
        <w:spacing w:after="0"/>
        <w:ind w:firstLine="708"/>
        <w:jc w:val="both"/>
      </w:pPr>
    </w:p>
    <w:p w:rsidRDefault="00E548B8" w:rsidP="00E548B8" w:rsidR="00E548B8">
      <w:pPr>
        <w:spacing w:after="0"/>
        <w:jc w:val="both"/>
      </w:pPr>
    </w:p>
    <w:p w:rsidRDefault="00E548B8" w:rsidP="00E548B8" w:rsidR="00E548B8">
      <w:pPr>
        <w:spacing w:after="0"/>
        <w:jc w:val="both"/>
      </w:pPr>
      <w:r>
        <w:t>DNA: 1. Predlagatelj Anđelko Ribić iz Donjeg Kraljevca, Cvjetna 1, 40320 Donji Kraljevec</w:t>
      </w:r>
    </w:p>
    <w:p w:rsidRDefault="00E548B8" w:rsidP="00E548B8" w:rsidR="00E548B8">
      <w:pPr>
        <w:spacing w:after="0"/>
        <w:jc w:val="both"/>
      </w:pPr>
      <w:r>
        <w:t xml:space="preserve">           2. Dužnik MERIDIAN j.d.o.o. Donji Kraljevec, Cvjetna 1, 40320 Donji Kraljevec</w:t>
      </w:r>
    </w:p>
    <w:p w:rsidRDefault="00E548B8" w:rsidP="00E548B8" w:rsidR="00E548B8">
      <w:pPr>
        <w:spacing w:after="0"/>
        <w:jc w:val="both"/>
      </w:pPr>
      <w:r>
        <w:t xml:space="preserve">           3. Stečajni upravitelj Stanko Makar, dipl. oec. iz Ludbrega, Petra Zrinskog 3</w:t>
      </w:r>
    </w:p>
    <w:p w:rsidRDefault="00E548B8" w:rsidP="00E548B8" w:rsidR="00E548B8">
      <w:pPr>
        <w:spacing w:after="0"/>
        <w:jc w:val="both"/>
      </w:pPr>
      <w:r>
        <w:t xml:space="preserve">           4. Porezna uprava Područni ured Sjeverna Hrvatska, Ispostava Čakovec,</w:t>
      </w:r>
    </w:p>
    <w:p w:rsidRDefault="00E548B8" w:rsidP="00E548B8" w:rsidR="00E548B8">
      <w:pPr>
        <w:spacing w:after="0"/>
        <w:jc w:val="both"/>
      </w:pPr>
      <w:r>
        <w:t xml:space="preserve">               O. Keršovanija 11</w:t>
      </w:r>
    </w:p>
    <w:p w:rsidRDefault="00E548B8" w:rsidP="00E548B8" w:rsidR="00E548B8">
      <w:pPr>
        <w:spacing w:after="0"/>
        <w:jc w:val="both"/>
      </w:pPr>
      <w:r>
        <w:t xml:space="preserve">           5. ŽDO Varaždin, građansko-upravni odjel</w:t>
      </w:r>
    </w:p>
    <w:p w:rsidRDefault="00E548B8" w:rsidP="00E548B8" w:rsidR="00E548B8">
      <w:pPr>
        <w:spacing w:after="0"/>
        <w:jc w:val="both"/>
      </w:pPr>
      <w:r>
        <w:t xml:space="preserve">           6. ODO Čakovec, R. Boškovića 18</w:t>
      </w:r>
    </w:p>
    <w:p w:rsidRDefault="00E548B8" w:rsidP="00E548B8" w:rsidR="00E548B8">
      <w:pPr>
        <w:spacing w:after="0"/>
      </w:pPr>
      <w:r>
        <w:t xml:space="preserve">           7. FINA Zagreb, Vrtni put 3</w:t>
      </w:r>
    </w:p>
    <w:p w:rsidRDefault="00E548B8" w:rsidP="00E548B8" w:rsidR="00E548B8">
      <w:pPr>
        <w:spacing w:after="0"/>
      </w:pPr>
      <w:r>
        <w:t xml:space="preserve">           8. Sudski registar, radi zabilježbe otvaranja i zaključenja stečajnog postupka, a nakon </w:t>
      </w:r>
    </w:p>
    <w:p w:rsidRDefault="00E548B8" w:rsidP="00E548B8" w:rsidR="00E548B8">
      <w:pPr>
        <w:spacing w:after="0"/>
      </w:pPr>
      <w:r>
        <w:t xml:space="preserve">                pravomoćnosti radi brisanja dužnika iz registra</w:t>
      </w:r>
    </w:p>
    <w:p w:rsidRDefault="00E548B8" w:rsidP="00E548B8" w:rsidR="00E548B8">
      <w:pPr>
        <w:spacing w:after="0"/>
      </w:pPr>
      <w:r>
        <w:t xml:space="preserve">           9. e-Oglasna ploča suda</w:t>
      </w:r>
    </w:p>
    <w:p w:rsidRDefault="00E548B8" w:rsidP="00E548B8" w:rsidR="00E548B8">
      <w:pPr>
        <w:spacing w:after="0"/>
      </w:pPr>
      <w:r>
        <w:t xml:space="preserve">         </w:t>
      </w:r>
    </w:p>
    <w:p w:rsidRDefault="00E548B8" w:rsidP="00E548B8" w:rsidR="00E548B8">
      <w:pPr>
        <w:spacing w:after="0"/>
        <w:jc w:val="both"/>
      </w:pPr>
    </w:p>
    <w:p w:rsidRDefault="00AE649C" w:rsidP="00E548B8" w:rsidR="00AE649C" w:rsidRPr="00B76F3C">
      <w:pPr>
        <w:pStyle w:val="Naslov3"/>
        <w:numPr>
          <w:ilvl w:val="0"/>
          <w:numId w:val="0"/>
        </w:numPr>
        <w:spacing w:after="0"/>
        <w:ind w:left="720"/>
      </w:pPr>
    </w:p>
    <w:p w:rsidRDefault="004153D6" w:rsidP="00E548B8"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p w:rsidRDefault="00EA1C6D" w:rsidP="00E548B8" w:rsidR="00AE649C" w:rsidRPr="00B76F3C">
      <w:pPr>
        <w:pStyle w:val="SudSjedite"/>
      </w:pPr>
      <w:r>
        <w:tab/>
      </w:r>
    </w:p>
    <w:p w:rsidRDefault="00CB0EA4" w:rsidP="00E548B8" w:rsidR="00CB0EA4">
      <w:pPr>
        <w:pStyle w:val="Naslovdokumenta"/>
        <w:spacing w:after="0"/>
      </w:pPr>
    </w:p>
    <w:p w:rsidRDefault="0071688E" w:rsidP="00E548B8" w:rsidR="0071688E">
      <w:pPr>
        <w:pStyle w:val="Poetniodjeljak"/>
        <w:spacing w:after="0"/>
      </w:pPr>
    </w:p>
    <w:p w:rsidRDefault="00A21F0D" w:rsidP="00E548B8" w:rsidR="00A21F0D">
      <w:pPr>
        <w:pStyle w:val="NormaleSPIS"/>
        <w:spacing w:after="0"/>
        <w:rPr>
          <w:noProof/>
        </w:rPr>
      </w:pPr>
    </w:p>
    <w:p w:rsidRDefault="00DA0242" w:rsidP="00E548B8" w:rsidR="00DA0242">
      <w:pPr>
        <w:pStyle w:val="ZapisniarPotpis"/>
        <w:spacing w:after="0"/>
      </w:pPr>
    </w:p>
    <w:sectPr w:rsidSect="00EB0D4C" w:rsidR="00DA0242">
      <w:headerReference w:type="default" r:id="rId12"/>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153D6" w:rsidP="00537B78" w:rsidR="004153D6">
      <w:r>
        <w:separator/>
      </w:r>
    </w:p>
  </w:endnote>
  <w:endnote w:id="0" w:type="continuationSeparator">
    <w:p w:rsidRDefault="004153D6" w:rsidP="00537B78" w:rsidR="004153D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153D6" w:rsidP="00537B78" w:rsidR="004153D6">
      <w:r>
        <w:separator/>
      </w:r>
    </w:p>
  </w:footnote>
  <w:footnote w:id="0" w:type="continuationSeparator">
    <w:p w:rsidRDefault="004153D6" w:rsidP="00537B78" w:rsidR="004153D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3D6"/>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43E7"/>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48B8"/>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8960164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studenog 2015.</izvorni_sadrzaj>
    <derivirana_varijabla naziv="DomainObject.DatumDonosenjaOdluke_1">12.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St-80/2015-13</izvorni_sadrzaj>
    <derivirana_varijabla naziv="DomainObject.Oznaka_1">St-80/2015-13</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izvorni_sadrzaj>
    <derivirana_varijabla naziv="DomainObject.Predmet.Broj_1">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svibnja 2015.</izvorni_sadrzaj>
    <derivirana_varijabla naziv="DomainObject.Predmet.DatumOsnivanja_1">26.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PLAĆA</izvorni_sadrzaj>
    <derivirana_varijabla naziv="DomainObject.Predmet.Opis_1">PLAĆA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St-80/2015</izvorni_sadrzaj>
    <derivirana_varijabla naziv="DomainObject.Predmet.OznakaBroj_1">St-80/2015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MERIDIAN jednostavno društvo s ograničenom odgovornošću za proizvodnju, trgovinu i usluge</izvorni_sadrzaj>
    <derivirana_varijabla naziv="DomainObject.Predmet.ProtustrankaFormated_1">  MERIDIAN jednostavno društvo s ograničenom odgovornošću za proizvodnju, trgovinu i usluge</derivirana_varijabla>
  </DomainObject.Predmet.ProtustrankaFormated>
  <DomainObject.Predmet.ProtustrankaFormatedOIB>
    <izvorni_sadrzaj>  MERIDIAN jednostavno društvo s ograničenom odgovornošću za proizvodnju, trgovinu i usluge, OIB 14251785324</izvorni_sadrzaj>
    <derivirana_varijabla naziv="DomainObject.Predmet.ProtustrankaFormatedOIB_1">  MERIDIAN jednostavno društvo s ograničenom odgovornošću za proizvodnju, trgovinu i usluge, OIB 14251785324</derivirana_varijabla>
  </DomainObject.Predmet.ProtustrankaFormatedOIB>
  <DomainObject.Predmet.ProtustrankaFormatedWithAdress>
    <izvorni_sadrzaj> MERIDIAN jednostavno društvo s ograničenom odgovornošću za proizvodnju, trgovinu i usluge, Cvjetna 1, 40320 Donji Kraljevec</izvorni_sadrzaj>
    <derivirana_varijabla naziv="DomainObject.Predmet.ProtustrankaFormatedWithAdress_1"> MERIDIAN jednostavno društvo s ograničenom odgovornošću za proizvodnju, trgovinu i usluge, Cvjetna 1, 40320 Donji Kraljevec</derivirana_varijabla>
  </DomainObject.Predmet.ProtustrankaFormatedWithAdress>
  <DomainObject.Predmet.ProtustrankaFormatedWithAdressOIB>
    <izvorni_sadrzaj> MERIDIAN jednostavno društvo s ograničenom odgovornošću za proizvodnju, trgovinu i usluge, OIB 14251785324, Cvjetna 1, 40320 Donji Kraljevec</izvorni_sadrzaj>
    <derivirana_varijabla naziv="DomainObject.Predmet.ProtustrankaFormatedWithAdressOIB_1"> MERIDIAN jednostavno društvo s ograničenom odgovornošću za proizvodnju, trgovinu i usluge, OIB 14251785324, Cvjetna 1, 40320 Donji Kraljevec</derivirana_varijabla>
  </DomainObject.Predmet.ProtustrankaFormatedWithAdressOIB>
  <DomainObject.Predmet.ProtustrankaWithAdress>
    <izvorni_sadrzaj>MERIDIAN jednostavno društvo s ograničenom odgovornošću za proizvodnju, trgovinu i usluge Cvjetna 1, 40320 Donji Kraljevec</izvorni_sadrzaj>
    <derivirana_varijabla naziv="DomainObject.Predmet.ProtustrankaWithAdress_1">MERIDIAN jednostavno društvo s ograničenom odgovornošću za proizvodnju, trgovinu i usluge Cvjetna 1, 40320 Donji Kraljevec</derivirana_varijabla>
  </DomainObject.Predmet.ProtustrankaWithAdress>
  <DomainObject.Predmet.ProtustrankaWithAdressOIB>
    <izvorni_sadrzaj>MERIDIAN jednostavno društvo s ograničenom odgovornošću za proizvodnju, trgovinu i usluge, OIB 14251785324, Cvjetna 1, 40320 Donji Kraljevec</izvorni_sadrzaj>
    <derivirana_varijabla naziv="DomainObject.Predmet.ProtustrankaWithAdressOIB_1">MERIDIAN jednostavno društvo s ograničenom odgovornošću za proizvodnju, trgovinu i usluge, OIB 14251785324, Cvjetna 1, 40320 Donji Kraljevec</derivirana_varijabla>
  </DomainObject.Predmet.ProtustrankaWithAdressOIB>
  <DomainObject.Predmet.ProtustrankaNazivFormated>
    <izvorni_sadrzaj>MERIDIAN jednostavno društvo s ograničenom odgovornošću za proizvodnju, trgovinu i usluge</izvorni_sadrzaj>
    <derivirana_varijabla naziv="DomainObject.Predmet.ProtustrankaNazivFormated_1">MERIDIAN jednostavno društvo s ograničenom odgovornošću za proizvodnju, trgovinu i usluge</derivirana_varijabla>
  </DomainObject.Predmet.ProtustrankaNazivFormated>
  <DomainObject.Predmet.ProtustrankaNazivFormatedOIB>
    <izvorni_sadrzaj>MERIDIAN jednostavno društvo s ograničenom odgovornošću za proizvodnju, trgovinu i usluge, OIB 14251785324</izvorni_sadrzaj>
    <derivirana_varijabla naziv="DomainObject.Predmet.ProtustrankaNazivFormatedOIB_1">MERIDIAN jednostavno društvo s ograničenom odgovornošću za proizvodnju, trgovinu i usluge, OIB 14251785324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Sudnica 226</izvorni_sadrzaj>
    <derivirana_varijabla naziv="DomainObject.Predmet.Referada.Prostorija.Oznaka_1">Sudnica 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Anđelko Ribić</izvorni_sadrzaj>
    <derivirana_varijabla naziv="DomainObject.Predmet.StrankaFormated_1">  Anđelko Ribić</derivirana_varijabla>
  </DomainObject.Predmet.StrankaFormated>
  <DomainObject.Predmet.StrankaFormatedOIB>
    <izvorni_sadrzaj>  Anđelko Ribić, OIB 01722989491</izvorni_sadrzaj>
    <derivirana_varijabla naziv="DomainObject.Predmet.StrankaFormatedOIB_1">  Anđelko Ribić, OIB 01722989491</derivirana_varijabla>
  </DomainObject.Predmet.StrankaFormatedOIB>
  <DomainObject.Predmet.StrankaFormatedWithAdress>
    <izvorni_sadrzaj> Anđelko Ribić, Cvjetna 1, 40320 Donji Kraljevec</izvorni_sadrzaj>
    <derivirana_varijabla naziv="DomainObject.Predmet.StrankaFormatedWithAdress_1"> Anđelko Ribić, Cvjetna 1, 40320 Donji Kraljevec</derivirana_varijabla>
  </DomainObject.Predmet.StrankaFormatedWithAdress>
  <DomainObject.Predmet.StrankaFormatedWithAdressOIB>
    <izvorni_sadrzaj> Anđelko Ribić, OIB 01722989491, Cvjetna 1, 40320 Donji Kraljevec</izvorni_sadrzaj>
    <derivirana_varijabla naziv="DomainObject.Predmet.StrankaFormatedWithAdressOIB_1"> Anđelko Ribić, OIB 01722989491, Cvjetna 1, 40320 Donji Kraljevec</derivirana_varijabla>
  </DomainObject.Predmet.StrankaFormatedWithAdressOIB>
  <DomainObject.Predmet.StrankaWithAdress>
    <izvorni_sadrzaj>Anđelko Ribić Cvjetna 1,40320 Donji Kraljevec</izvorni_sadrzaj>
    <derivirana_varijabla naziv="DomainObject.Predmet.StrankaWithAdress_1">Anđelko Ribić Cvjetna 1,40320 Donji Kraljevec</derivirana_varijabla>
  </DomainObject.Predmet.StrankaWithAdress>
  <DomainObject.Predmet.StrankaWithAdressOIB>
    <izvorni_sadrzaj>Anđelko Ribić, OIB 01722989491, Cvjetna 1,40320 Donji Kraljevec</izvorni_sadrzaj>
    <derivirana_varijabla naziv="DomainObject.Predmet.StrankaWithAdressOIB_1">Anđelko Ribić, OIB 01722989491, Cvjetna 1,40320 Donji Kraljevec</derivirana_varijabla>
  </DomainObject.Predmet.StrankaWithAdressOIB>
  <DomainObject.Predmet.StrankaNazivFormated>
    <izvorni_sadrzaj>Anđelko Ribić</izvorni_sadrzaj>
    <derivirana_varijabla naziv="DomainObject.Predmet.StrankaNazivFormated_1">Anđelko Ribić</derivirana_varijabla>
  </DomainObject.Predmet.StrankaNazivFormated>
  <DomainObject.Predmet.StrankaNazivFormatedOIB>
    <izvorni_sadrzaj>Anđelko Ribić, OIB 01722989491</izvorni_sadrzaj>
    <derivirana_varijabla naziv="DomainObject.Predmet.StrankaNazivFormatedOIB_1">Anđelko Ribić, OIB 01722989491</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Anđelko Ribić</item>
    </izvorni_sadrzaj>
    <derivirana_varijabla naziv="DomainObject.Predmet.StrankaListFormated_1">
      <item>Anđelko Ribić</item>
    </derivirana_varijabla>
  </DomainObject.Predmet.StrankaListFormated>
  <DomainObject.Predmet.StrankaListFormatedOIB>
    <izvorni_sadrzaj>
      <item>Anđelko Ribić, OIB 01722989491</item>
    </izvorni_sadrzaj>
    <derivirana_varijabla naziv="DomainObject.Predmet.StrankaListFormatedOIB_1">
      <item>Anđelko Ribić, OIB 01722989491</item>
    </derivirana_varijabla>
  </DomainObject.Predmet.StrankaListFormatedOIB>
  <DomainObject.Predmet.StrankaListFormatedWithAdress>
    <izvorni_sadrzaj>
      <item>Anđelko Ribić, Cvjetna 1, 40320 Donji Kraljevec</item>
    </izvorni_sadrzaj>
    <derivirana_varijabla naziv="DomainObject.Predmet.StrankaListFormatedWithAdress_1">
      <item>Anđelko Ribić, Cvjetna 1, 40320 Donji Kraljevec</item>
    </derivirana_varijabla>
  </DomainObject.Predmet.StrankaListFormatedWithAdress>
  <DomainObject.Predmet.StrankaListFormatedWithAdressOIB>
    <izvorni_sadrzaj>
      <item>Anđelko Ribić, OIB 01722989491, Cvjetna 1, 40320 Donji Kraljevec</item>
    </izvorni_sadrzaj>
    <derivirana_varijabla naziv="DomainObject.Predmet.StrankaListFormatedWithAdressOIB_1">
      <item>Anđelko Ribić, OIB 01722989491, Cvjetna 1, 40320 Donji Kraljevec</item>
    </derivirana_varijabla>
  </DomainObject.Predmet.StrankaListFormatedWithAdressOIB>
  <DomainObject.Predmet.StrankaListNazivFormated>
    <izvorni_sadrzaj>
      <item>Anđelko Ribić</item>
    </izvorni_sadrzaj>
    <derivirana_varijabla naziv="DomainObject.Predmet.StrankaListNazivFormated_1">
      <item>Anđelko Ribić</item>
    </derivirana_varijabla>
  </DomainObject.Predmet.StrankaListNazivFormated>
  <DomainObject.Predmet.StrankaListNazivFormatedOIB>
    <izvorni_sadrzaj>
      <item>Anđelko Ribić, OIB 01722989491</item>
    </izvorni_sadrzaj>
    <derivirana_varijabla naziv="DomainObject.Predmet.StrankaListNazivFormatedOIB_1">
      <item>Anđelko Ribić, OIB 01722989491</item>
    </derivirana_varijabla>
  </DomainObject.Predmet.StrankaListNazivFormatedOIB>
  <DomainObject.Predmet.ProtuStrankaListFormated>
    <izvorni_sadrzaj>
      <item>MERIDIAN jednostavno društvo s ograničenom odgovornošću za proizvodnju, trgovinu i usluge</item>
    </izvorni_sadrzaj>
    <derivirana_varijabla naziv="DomainObject.Predmet.ProtuStrankaListFormated_1">
      <item>MERIDIAN jednostavno društvo s ograničenom odgovornošću za proizvodnju, trgovinu i usluge</item>
    </derivirana_varijabla>
  </DomainObject.Predmet.ProtuStrankaListFormated>
  <DomainObject.Predmet.ProtuStrankaListFormatedOIB>
    <izvorni_sadrzaj>
      <item>MERIDIAN jednostavno društvo s ograničenom odgovornošću za proizvodnju, trgovinu i usluge, OIB 14251785324</item>
    </izvorni_sadrzaj>
    <derivirana_varijabla naziv="DomainObject.Predmet.ProtuStrankaListFormatedOIB_1">
      <item>MERIDIAN jednostavno društvo s ograničenom odgovornošću za proizvodnju, trgovinu i usluge, OIB 14251785324</item>
    </derivirana_varijabla>
  </DomainObject.Predmet.ProtuStrankaListFormatedOIB>
  <DomainObject.Predmet.ProtuStrankaListFormatedWithAdress>
    <izvorni_sadrzaj>
      <item>MERIDIAN jednostavno društvo s ograničenom odgovornošću za proizvodnju, trgovinu i usluge, Cvjetna 1, 40320 Donji Kraljevec</item>
    </izvorni_sadrzaj>
    <derivirana_varijabla naziv="DomainObject.Predmet.ProtuStrankaListFormatedWithAdress_1">
      <item>MERIDIAN jednostavno društvo s ograničenom odgovornošću za proizvodnju, trgovinu i usluge, Cvjetna 1, 40320 Donji Kraljevec</item>
    </derivirana_varijabla>
  </DomainObject.Predmet.ProtuStrankaListFormatedWithAdress>
  <DomainObject.Predmet.ProtuStrankaListFormatedWithAdressOIB>
    <izvorni_sadrzaj>
      <item>MERIDIAN jednostavno društvo s ograničenom odgovornošću za proizvodnju, trgovinu i usluge, OIB 14251785324, Cvjetna 1, 40320 Donji Kraljevec</item>
    </izvorni_sadrzaj>
    <derivirana_varijabla naziv="DomainObject.Predmet.ProtuStrankaListFormatedWithAdressOIB_1">
      <item>MERIDIAN jednostavno društvo s ograničenom odgovornošću za proizvodnju, trgovinu i usluge, OIB 14251785324, Cvjetna 1, 40320 Donji Kraljevec</item>
    </derivirana_varijabla>
  </DomainObject.Predmet.ProtuStrankaListFormatedWithAdressOIB>
  <DomainObject.Predmet.ProtuStrankaListNazivFormated>
    <izvorni_sadrzaj>
      <item>MERIDIAN jednostavno društvo s ograničenom odgovornošću za proizvodnju, trgovinu i usluge</item>
    </izvorni_sadrzaj>
    <derivirana_varijabla naziv="DomainObject.Predmet.ProtuStrankaListNazivFormated_1">
      <item>MERIDIAN jednostavno društvo s ograničenom odgovornošću za proizvodnju, trgovinu i usluge</item>
    </derivirana_varijabla>
  </DomainObject.Predmet.ProtuStrankaListNazivFormated>
  <DomainObject.Predmet.ProtuStrankaListNazivFormatedOIB>
    <izvorni_sadrzaj>
      <item>MERIDIAN jednostavno društvo s ograničenom odgovornošću za proizvodnju, trgovinu i usluge, OIB 14251785324</item>
    </izvorni_sadrzaj>
    <derivirana_varijabla naziv="DomainObject.Predmet.ProtuStrankaListNazivFormatedOIB_1">
      <item>MERIDIAN jednostavno društvo s ograničenom odgovornošću za proizvodnju, trgovinu i usluge, OIB 14251785324</item>
    </derivirana_varijabla>
  </DomainObject.Predmet.ProtuStrankaListNazivFormatedOIB>
  <DomainObject.Predmet.OstaliListFormated>
    <izvorni_sadrzaj>
      <item>Sudski registar</item>
      <item>Stanko Makar</item>
    </izvorni_sadrzaj>
    <derivirana_varijabla naziv="DomainObject.Predmet.OstaliListFormated_1">
      <item>Sudski registar</item>
      <item>Stanko Makar</item>
    </derivirana_varijabla>
  </DomainObject.Predmet.OstaliListFormated>
  <DomainObject.Predmet.OstaliListFormatedOIB>
    <izvorni_sadrzaj>
      <item>Sudski registar</item>
      <item>Stanko Makar, OIB 49218337993</item>
    </izvorni_sadrzaj>
    <derivirana_varijabla naziv="DomainObject.Predmet.OstaliListFormatedOIB_1">
      <item>Sudski registar</item>
      <item>Stanko Makar, OIB 49218337993</item>
    </derivirana_varijabla>
  </DomainObject.Predmet.OstaliListFormatedOIB>
  <DomainObject.Predmet.OstaliListFormatedWithAdress>
    <izvorni_sadrzaj>
      <item>Sudski registar</item>
      <item>Stanko Makar, Petra Zrinskog 3, 42230 Ludbreg</item>
    </izvorni_sadrzaj>
    <derivirana_varijabla naziv="DomainObject.Predmet.OstaliListFormatedWithAdress_1">
      <item>Sudski registar</item>
      <item>Stanko Makar, Petra Zrinskog 3, 42230 Ludbreg</item>
    </derivirana_varijabla>
  </DomainObject.Predmet.OstaliListFormatedWithAdress>
  <DomainObject.Predmet.OstaliListFormatedWithAdressOIB>
    <izvorni_sadrzaj>
      <item>Sudski registar</item>
      <item>Stanko Makar, OIB 49218337993, Petra Zrinskog 3, 42230 Ludbreg</item>
    </izvorni_sadrzaj>
    <derivirana_varijabla naziv="DomainObject.Predmet.OstaliListFormatedWithAdressOIB_1">
      <item>Sudski registar</item>
      <item>Stanko Makar, OIB 49218337993, Petra Zrinskog 3, 42230 Ludbreg</item>
    </derivirana_varijabla>
  </DomainObject.Predmet.OstaliListFormatedWithAdressOIB>
  <DomainObject.Predmet.OstaliListNazivFormated>
    <izvorni_sadrzaj>
      <item>Sudski registar</item>
      <item>Stanko Makar</item>
    </izvorni_sadrzaj>
    <derivirana_varijabla naziv="DomainObject.Predmet.OstaliListNazivFormated_1">
      <item>Sudski registar</item>
      <item>Stanko Makar</item>
    </derivirana_varijabla>
  </DomainObject.Predmet.OstaliListNazivFormated>
  <DomainObject.Predmet.OstaliListNazivFormatedOIB>
    <izvorni_sadrzaj>
      <item>Sudski registar</item>
      <item>Stanko Makar, OIB 49218337993</item>
    </izvorni_sadrzaj>
    <derivirana_varijabla naziv="DomainObject.Predmet.OstaliListNazivFormatedOIB_1">
      <item>Sudski registar</item>
      <item>Stanko Makar, OIB 49218337993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studenog 2015.</izvorni_sadrzaj>
    <derivirana_varijabla naziv="DomainObject.Datum_1">12. studenog 2015.</derivirana_varijabla>
  </DomainObject.Datum>
  <DomainObject.PoslovniBrojDokumenta>
    <izvorni_sadrzaj>St-80/2015-13</izvorni_sadrzaj>
    <derivirana_varijabla naziv="DomainObject.PoslovniBrojDokumenta_1">St-80/2015-13</derivirana_varijabla>
  </DomainObject.PoslovniBrojDokumenta>
  <DomainObject.Predmet.StrankaIDrugi>
    <izvorni_sadrzaj>Anđelko Ribić</izvorni_sadrzaj>
    <derivirana_varijabla naziv="DomainObject.Predmet.StrankaIDrugi_1">Anđelko Ribić</derivirana_varijabla>
  </DomainObject.Predmet.StrankaIDrugi>
  <DomainObject.Predmet.ProtustrankaIDrugi>
    <izvorni_sadrzaj>MERIDIAN jednostavno društvo s ograničenom odgovornošću za proizvodnju, trgovinu i usluge</izvorni_sadrzaj>
    <derivirana_varijabla naziv="DomainObject.Predmet.ProtustrankaIDrugi_1">MERIDIAN jednostavno društvo s ograničenom odgovornošću za proizvodnju, trgovinu i usluge</derivirana_varijabla>
  </DomainObject.Predmet.ProtustrankaIDrugi>
  <DomainObject.Predmet.StrankaIDrugiAdressOIB>
    <izvorni_sadrzaj>Anđelko Ribić, OIB 01722989491, Cvjetna 1, 40320 Donji Kraljevec</izvorni_sadrzaj>
    <derivirana_varijabla naziv="DomainObject.Predmet.StrankaIDrugiAdressOIB_1">Anđelko Ribić, OIB 01722989491, Cvjetna 1, 40320 Donji Kraljevec</derivirana_varijabla>
  </DomainObject.Predmet.StrankaIDrugiAdressOIB>
  <DomainObject.Predmet.ProtustrankaIDrugiAdressOIB>
    <izvorni_sadrzaj>MERIDIAN jednostavno društvo s ograničenom odgovornošću za proizvodnju, trgovinu i usluge, OIB 14251785324, Cvjetna 1, 40320 Donji Kraljevec</izvorni_sadrzaj>
    <derivirana_varijabla naziv="DomainObject.Predmet.ProtustrankaIDrugiAdressOIB_1">MERIDIAN jednostavno društvo s ograničenom odgovornošću za proizvodnju, trgovinu i usluge, OIB 14251785324, Cvjetna 1, 40320 Donji Kraljevec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Anđelko Ribić</item>
      <item>MERIDIAN jednostavno društvo s ograničenom odgovornošću za proizvodnju, trgovinu i usluge</item>
      <item>Sudski registar</item>
      <item>Stanko Makar</item>
    </izvorni_sadrzaj>
    <derivirana_varijabla naziv="DomainObject.Predmet.SudioniciListNaziv_1">
      <item>Anđelko Ribić</item>
      <item>MERIDIAN jednostavno društvo s ograničenom odgovornošću za proizvodnju, trgovinu i usluge</item>
      <item>Sudski registar</item>
      <item>Stanko Makar</item>
    </derivirana_varijabla>
  </DomainObject.Predmet.SudioniciListNaziv>
  <DomainObject.Predmet.SudioniciListAdressOIB>
    <izvorni_sadrzaj>
      <item>Anđelko Ribić, OIB 01722989491, Cvjetna 1,40320 Donji Kraljevec</item>
      <item>MERIDIAN jednostavno društvo s ograničenom odgovornošću za proizvodnju, trgovinu i usluge, OIB 14251785324, Cvjetna 1,40320 Donji Kraljevec</item>
      <item>Sudski registar</item>
      <item>Stanko Makar, OIB 49218337993, Petra Zrinskog 3,42230 Ludbreg</item>
    </izvorni_sadrzaj>
    <derivirana_varijabla naziv="DomainObject.Predmet.SudioniciListAdressOIB_1">
      <item>Anđelko Ribić, OIB 01722989491, Cvjetna 1,40320 Donji Kraljevec</item>
      <item>MERIDIAN jednostavno društvo s ograničenom odgovornošću za proizvodnju, trgovinu i usluge, OIB 14251785324, Cvjetna 1,40320 Donji Kraljevec</item>
      <item>Sudski registar</item>
      <item>Stanko Makar, OIB 49218337993, Petra Zrinskog 3,42230 Ludbreg</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0C613D8-C8D2-4FCE-94A5-ED468EE8234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932</properties:Words>
  <properties:Characters>5134</properties:Characters>
  <properties:Lines>126</properties:Lines>
  <properties:Paragraphs>38</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6374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2015-11-12T13:05:00Z</dcterms:modified>
  <cp:revision>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St-80/2015-13 / Odluka - Rješenje - otvaranje i zaključenje stečajnog postupka (čl. 63)</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