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cd25" w14:paraId="690cd25" w:rsidRDefault="00B554DB" w:rsidP="00B554DB" w:rsidR="000C3368" w:rsidRPr="00B554DB">
      <w:pPr>
        <w:pStyle w:val="Bezproreda"/>
        <w:ind w:firstLine="708"/>
        <w15:collapsed w:val="false"/>
      </w:pPr>
      <w:bookmarkStart w:name="_GoBack" w:id="0"/>
      <w:bookmarkEnd w:id="0"/>
      <w:r>
        <w:t xml:space="preserve">        </w:t>
      </w:r>
      <w:r w:rsidR="000C3368" w:rsidRPr="00AA1879">
        <w:rPr>
          <w:noProof/>
        </w:rPr>
        <w:drawing>
          <wp:inline distR="0" distL="0" distB="0" distT="0">
            <wp:extent cy="598885" cx="446227"/>
            <wp:effectExtent b="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1028" cx="447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54DB" w:rsidP="00B554DB" w:rsidR="000C3368" w:rsidRPr="00AA1879">
      <w:pPr>
        <w:pStyle w:val="Bezproreda"/>
      </w:pPr>
      <w:r>
        <w:t xml:space="preserve">    </w:t>
      </w:r>
      <w:r w:rsidR="000C3368" w:rsidRPr="00AA1879">
        <w:t xml:space="preserve">REPUBLIKA HRVATSKA </w:t>
      </w:r>
    </w:p>
    <w:p w:rsidRDefault="000C3368" w:rsidP="00B554DB" w:rsidR="000C3368" w:rsidRPr="00AA1879">
      <w:pPr>
        <w:pStyle w:val="Bezproreda"/>
      </w:pPr>
      <w:r w:rsidRPr="00AA1879">
        <w:t xml:space="preserve">TRGOVAČKI SUD U </w:t>
      </w:r>
      <w:proofErr w:type="spellStart"/>
      <w:r w:rsidR="000226A5" w:rsidRPr="00AA1879">
        <w:t>PAZINU</w:t>
      </w:r>
      <w:proofErr w:type="spellEnd"/>
    </w:p>
    <w:p w:rsidRDefault="00B554DB" w:rsidP="00B554DB" w:rsidR="000C3368" w:rsidRPr="00AA1879">
      <w:pPr>
        <w:pStyle w:val="Bezproreda"/>
        <w:ind w:firstLine="708"/>
      </w:pPr>
      <w:r>
        <w:t xml:space="preserve">Pazin, </w:t>
      </w:r>
      <w:proofErr w:type="spellStart"/>
      <w:r w:rsidR="000226A5" w:rsidRPr="00AA1879">
        <w:t>Dršćevka</w:t>
      </w:r>
      <w:proofErr w:type="spellEnd"/>
      <w:r w:rsidR="000226A5" w:rsidRPr="00AA1879">
        <w:t xml:space="preserve"> 1</w:t>
      </w:r>
    </w:p>
    <w:p w:rsidRDefault="000C3368" w:rsidP="000C3368" w:rsidR="000C3368" w:rsidRPr="00AA1879">
      <w:pPr>
        <w:jc w:val="center"/>
      </w:pPr>
    </w:p>
    <w:p w:rsidRDefault="000C3368" w:rsidP="000C3368" w:rsidR="000C3368" w:rsidRPr="00AA1879">
      <w:pPr>
        <w:jc w:val="center"/>
      </w:pPr>
      <w:r w:rsidRPr="00AA1879">
        <w:t>R E P U B L I K A   H R V A T S K A</w:t>
      </w:r>
    </w:p>
    <w:p w:rsidRDefault="000C3368" w:rsidP="000C3368" w:rsidR="000C3368" w:rsidRPr="00AA1879">
      <w:pPr>
        <w:jc w:val="center"/>
      </w:pPr>
      <w:r w:rsidRPr="00AA1879">
        <w:t>R J E Š E N J E</w:t>
      </w:r>
    </w:p>
    <w:p w:rsidRDefault="000C3368" w:rsidP="000C3368" w:rsidR="000C3368" w:rsidRPr="00AA1879">
      <w:pPr>
        <w:jc w:val="center"/>
        <w:rPr>
          <w:b/>
        </w:rPr>
      </w:pPr>
    </w:p>
    <w:p w:rsidRDefault="000C3368" w:rsidP="000C3368" w:rsidR="000C3368" w:rsidRPr="00AA1879">
      <w:pPr>
        <w:ind w:firstLine="708"/>
        <w:jc w:val="both"/>
      </w:pPr>
      <w:r w:rsidRPr="00AA1879">
        <w:t xml:space="preserve">Trgovački sud u </w:t>
      </w:r>
      <w:r w:rsidR="000226A5" w:rsidRPr="00AA1879">
        <w:t>Pazinu</w:t>
      </w:r>
      <w:r w:rsidRPr="00AA1879">
        <w:t xml:space="preserve">, po sucu </w:t>
      </w:r>
      <w:r w:rsidR="000226A5" w:rsidRPr="00AA1879">
        <w:t>Damiru Rabaru</w:t>
      </w:r>
      <w:r w:rsidRPr="00AA1879">
        <w:t xml:space="preserve">, kao stečajnom sucu, u povodu prijedloga predlagatelja </w:t>
      </w:r>
      <w:r w:rsidR="00D87FA1" w:rsidRPr="00AA1879">
        <w:t xml:space="preserve">stečajnog upravitelja Ivana </w:t>
      </w:r>
      <w:proofErr w:type="spellStart"/>
      <w:r w:rsidR="00D87FA1" w:rsidRPr="00AA1879">
        <w:t>Gjurašića</w:t>
      </w:r>
      <w:proofErr w:type="spellEnd"/>
      <w:r w:rsidRPr="00AA1879">
        <w:t xml:space="preserve"> za određivanje nastavka postupka radi naknadne diobe nad stečajnim dužnikom </w:t>
      </w:r>
      <w:r w:rsidR="00AF1BE2" w:rsidRPr="00AA1879">
        <w:t xml:space="preserve">FASADA PRODUKT d.o.o. </w:t>
      </w:r>
      <w:proofErr w:type="spellStart"/>
      <w:r w:rsidR="00AF1BE2" w:rsidRPr="00AA1879">
        <w:t>PAZIN</w:t>
      </w:r>
      <w:proofErr w:type="spellEnd"/>
      <w:r w:rsidR="00AF1BE2" w:rsidRPr="00AA1879">
        <w:t xml:space="preserve">, Pazin, </w:t>
      </w:r>
      <w:proofErr w:type="spellStart"/>
      <w:r w:rsidR="00AF1BE2" w:rsidRPr="00AA1879">
        <w:t>Maretići</w:t>
      </w:r>
      <w:proofErr w:type="spellEnd"/>
      <w:r w:rsidR="00AF1BE2" w:rsidRPr="00AA1879">
        <w:t xml:space="preserve"> </w:t>
      </w:r>
      <w:proofErr w:type="spellStart"/>
      <w:r w:rsidR="00AF1BE2" w:rsidRPr="00AA1879">
        <w:t>37</w:t>
      </w:r>
      <w:proofErr w:type="spellEnd"/>
      <w:r w:rsidR="00AF1BE2" w:rsidRPr="00AA1879">
        <w:t xml:space="preserve">/b, </w:t>
      </w:r>
      <w:proofErr w:type="spellStart"/>
      <w:r w:rsidR="00AF1BE2" w:rsidRPr="00AA1879">
        <w:t>OIB</w:t>
      </w:r>
      <w:proofErr w:type="spellEnd"/>
      <w:r w:rsidR="00AF1BE2" w:rsidRPr="00AA1879">
        <w:t xml:space="preserve">: </w:t>
      </w:r>
      <w:proofErr w:type="spellStart"/>
      <w:r w:rsidR="00AF1BE2" w:rsidRPr="00AA1879">
        <w:t>65609718494</w:t>
      </w:r>
      <w:proofErr w:type="spellEnd"/>
      <w:r w:rsidRPr="00AA1879">
        <w:t xml:space="preserve">, </w:t>
      </w:r>
      <w:proofErr w:type="spellStart"/>
      <w:r w:rsidR="00D87FA1" w:rsidRPr="00AA1879">
        <w:t>23</w:t>
      </w:r>
      <w:proofErr w:type="spellEnd"/>
      <w:r w:rsidRPr="00AA1879">
        <w:t xml:space="preserve">. </w:t>
      </w:r>
      <w:r w:rsidR="00D87FA1" w:rsidRPr="00AA1879">
        <w:t xml:space="preserve">siječnja </w:t>
      </w:r>
      <w:proofErr w:type="spellStart"/>
      <w:r w:rsidRPr="00AA1879">
        <w:t>201</w:t>
      </w:r>
      <w:r w:rsidR="00D87FA1" w:rsidRPr="00AA1879">
        <w:t>8</w:t>
      </w:r>
      <w:proofErr w:type="spellEnd"/>
      <w:r w:rsidRPr="00AA1879">
        <w:t>.</w:t>
      </w:r>
      <w:r w:rsidR="00D87FA1" w:rsidRPr="00AA1879">
        <w:t xml:space="preserve"> </w:t>
      </w:r>
    </w:p>
    <w:p w:rsidRDefault="000C3368" w:rsidP="000C3368" w:rsidR="000C3368" w:rsidRPr="00AA1879">
      <w:pPr>
        <w:jc w:val="both"/>
      </w:pPr>
    </w:p>
    <w:p w:rsidRDefault="000C3368" w:rsidP="000C3368" w:rsidR="000C3368" w:rsidRPr="00AA1879">
      <w:pPr>
        <w:jc w:val="center"/>
      </w:pPr>
      <w:r w:rsidRPr="00AA1879">
        <w:t>r i j e š i o    j e</w:t>
      </w:r>
    </w:p>
    <w:p w:rsidRDefault="000C3368" w:rsidP="000C3368" w:rsidR="000C3368" w:rsidRPr="00AA1879">
      <w:pPr>
        <w:jc w:val="both"/>
      </w:pPr>
    </w:p>
    <w:p w:rsidRDefault="000C3368" w:rsidP="000C3368" w:rsidR="000C3368" w:rsidRPr="00AA1879">
      <w:pPr>
        <w:ind w:firstLine="708"/>
        <w:jc w:val="both"/>
      </w:pPr>
      <w:r w:rsidRPr="00AA1879">
        <w:t xml:space="preserve">Utvrđuje se da je prijedlog stečajnog </w:t>
      </w:r>
      <w:r w:rsidR="00D87FA1" w:rsidRPr="00AA1879">
        <w:t xml:space="preserve">upravitelja Ivana </w:t>
      </w:r>
      <w:proofErr w:type="spellStart"/>
      <w:r w:rsidR="00D87FA1" w:rsidRPr="00AA1879">
        <w:t>Gjurašića</w:t>
      </w:r>
      <w:proofErr w:type="spellEnd"/>
      <w:r w:rsidRPr="00AA1879">
        <w:t xml:space="preserve"> za nastavak postupka radi naknadne diobe od </w:t>
      </w:r>
      <w:proofErr w:type="spellStart"/>
      <w:r w:rsidR="001F36AD" w:rsidRPr="00AA1879">
        <w:t>17</w:t>
      </w:r>
      <w:proofErr w:type="spellEnd"/>
      <w:r w:rsidRPr="00AA1879">
        <w:t xml:space="preserve">. </w:t>
      </w:r>
      <w:r w:rsidR="001F36AD" w:rsidRPr="00AA1879">
        <w:t xml:space="preserve">veljače </w:t>
      </w:r>
      <w:proofErr w:type="spellStart"/>
      <w:r w:rsidR="001F36AD" w:rsidRPr="00AA1879">
        <w:t>2017</w:t>
      </w:r>
      <w:proofErr w:type="spellEnd"/>
      <w:r w:rsidRPr="00AA1879">
        <w:t xml:space="preserve">., povučen. </w:t>
      </w:r>
    </w:p>
    <w:p w:rsidRDefault="000C3368" w:rsidP="000C3368" w:rsidR="000C3368" w:rsidRPr="00AA1879">
      <w:pPr>
        <w:ind w:firstLine="708"/>
        <w:jc w:val="both"/>
      </w:pPr>
      <w:r w:rsidRPr="00AA1879">
        <w:t xml:space="preserve"> </w:t>
      </w:r>
    </w:p>
    <w:p w:rsidRDefault="000C3368" w:rsidP="000C3368" w:rsidR="000C3368" w:rsidRPr="00AA1879">
      <w:pPr>
        <w:jc w:val="center"/>
      </w:pPr>
      <w:r w:rsidRPr="00AA1879">
        <w:t>Obrazloženje</w:t>
      </w:r>
    </w:p>
    <w:p w:rsidRDefault="000C3368" w:rsidP="000C3368" w:rsidR="000C3368" w:rsidRPr="00AA1879">
      <w:pPr>
        <w:jc w:val="center"/>
      </w:pPr>
    </w:p>
    <w:p w:rsidRDefault="000C3368" w:rsidP="000C3368" w:rsidR="000C3368" w:rsidRPr="00AA1879">
      <w:pPr>
        <w:ind w:firstLine="708"/>
        <w:jc w:val="both"/>
      </w:pPr>
      <w:r w:rsidRPr="00AA1879">
        <w:t xml:space="preserve">Rješenjem ovog suda </w:t>
      </w:r>
      <w:proofErr w:type="spellStart"/>
      <w:r w:rsidRPr="00AA1879">
        <w:t>posl.br</w:t>
      </w:r>
      <w:proofErr w:type="spellEnd"/>
      <w:r w:rsidRPr="00AA1879">
        <w:t xml:space="preserve">. </w:t>
      </w:r>
      <w:r w:rsidR="001F36AD" w:rsidRPr="00B554DB">
        <w:t>4 St-</w:t>
      </w:r>
      <w:proofErr w:type="spellStart"/>
      <w:r w:rsidR="001F36AD" w:rsidRPr="00B554DB">
        <w:t>594</w:t>
      </w:r>
      <w:proofErr w:type="spellEnd"/>
      <w:r w:rsidR="001F36AD" w:rsidRPr="00B554DB">
        <w:t>/</w:t>
      </w:r>
      <w:proofErr w:type="spellStart"/>
      <w:r w:rsidR="001F36AD" w:rsidRPr="00B554DB">
        <w:t>2016</w:t>
      </w:r>
      <w:proofErr w:type="spellEnd"/>
      <w:r w:rsidR="001F36AD" w:rsidRPr="00B554DB">
        <w:t>-</w:t>
      </w:r>
      <w:proofErr w:type="spellStart"/>
      <w:r w:rsidR="001F36AD" w:rsidRPr="00B554DB">
        <w:t>20</w:t>
      </w:r>
      <w:proofErr w:type="spellEnd"/>
      <w:r w:rsidR="001F36AD" w:rsidRPr="00AA1879">
        <w:t xml:space="preserve"> </w:t>
      </w:r>
      <w:r w:rsidRPr="00AA1879">
        <w:t xml:space="preserve">od </w:t>
      </w:r>
      <w:proofErr w:type="spellStart"/>
      <w:r w:rsidR="00A665C3" w:rsidRPr="00AA1879">
        <w:t>24</w:t>
      </w:r>
      <w:proofErr w:type="spellEnd"/>
      <w:r w:rsidR="00A665C3" w:rsidRPr="00AA1879">
        <w:t xml:space="preserve">. siječnja </w:t>
      </w:r>
      <w:proofErr w:type="spellStart"/>
      <w:r w:rsidR="00A665C3" w:rsidRPr="00AA1879">
        <w:t>2017</w:t>
      </w:r>
      <w:proofErr w:type="spellEnd"/>
      <w:r w:rsidRPr="00AA1879">
        <w:t xml:space="preserve">. godine otvoren je stečajni postupak nad dužnikom </w:t>
      </w:r>
      <w:r w:rsidR="00AF1BE2" w:rsidRPr="00AA1879">
        <w:t xml:space="preserve">FASADA PRODUKT d.o.o. </w:t>
      </w:r>
      <w:proofErr w:type="spellStart"/>
      <w:r w:rsidR="00AF1BE2" w:rsidRPr="00AA1879">
        <w:t>PAZIN</w:t>
      </w:r>
      <w:proofErr w:type="spellEnd"/>
      <w:r w:rsidR="00AF1BE2" w:rsidRPr="00AA1879">
        <w:t xml:space="preserve">, Pazin, </w:t>
      </w:r>
      <w:proofErr w:type="spellStart"/>
      <w:r w:rsidR="00AF1BE2" w:rsidRPr="00AA1879">
        <w:t>Maretići</w:t>
      </w:r>
      <w:proofErr w:type="spellEnd"/>
      <w:r w:rsidR="00AF1BE2" w:rsidRPr="00AA1879">
        <w:t xml:space="preserve"> </w:t>
      </w:r>
      <w:proofErr w:type="spellStart"/>
      <w:r w:rsidR="00AF1BE2" w:rsidRPr="00AA1879">
        <w:t>37</w:t>
      </w:r>
      <w:proofErr w:type="spellEnd"/>
      <w:r w:rsidR="00AF1BE2" w:rsidRPr="00AA1879">
        <w:t xml:space="preserve">/b, </w:t>
      </w:r>
      <w:proofErr w:type="spellStart"/>
      <w:r w:rsidR="00AF1BE2" w:rsidRPr="00AA1879">
        <w:t>OIB</w:t>
      </w:r>
      <w:proofErr w:type="spellEnd"/>
      <w:r w:rsidR="00AF1BE2" w:rsidRPr="00AA1879">
        <w:t xml:space="preserve">: </w:t>
      </w:r>
      <w:proofErr w:type="spellStart"/>
      <w:r w:rsidR="00AF1BE2" w:rsidRPr="00AA1879">
        <w:t>65609718494</w:t>
      </w:r>
      <w:proofErr w:type="spellEnd"/>
      <w:r w:rsidRPr="00AA1879">
        <w:t xml:space="preserve">, te je istim rješenjem stečajni postupak ujedno i zaključen.  Za stečajnog upravitelja imenovan je </w:t>
      </w:r>
      <w:r w:rsidR="00A665C3" w:rsidRPr="00AA1879">
        <w:t xml:space="preserve">Ivan </w:t>
      </w:r>
      <w:proofErr w:type="spellStart"/>
      <w:r w:rsidR="00A665C3" w:rsidRPr="00AA1879">
        <w:t>Gjurašić</w:t>
      </w:r>
      <w:proofErr w:type="spellEnd"/>
      <w:r w:rsidRPr="00AA1879">
        <w:t xml:space="preserve">. Navedeno rješenje postalo je pravomoćno </w:t>
      </w:r>
      <w:proofErr w:type="spellStart"/>
      <w:r w:rsidR="00AA1879" w:rsidRPr="00AA1879">
        <w:t>14</w:t>
      </w:r>
      <w:proofErr w:type="spellEnd"/>
      <w:r w:rsidRPr="00AA1879">
        <w:t xml:space="preserve">. </w:t>
      </w:r>
      <w:r w:rsidR="00AA1879" w:rsidRPr="00AA1879">
        <w:t xml:space="preserve">veljače </w:t>
      </w:r>
      <w:proofErr w:type="spellStart"/>
      <w:r w:rsidRPr="00AA1879">
        <w:t>201</w:t>
      </w:r>
      <w:r w:rsidR="00AA1879" w:rsidRPr="00AA1879">
        <w:t>7</w:t>
      </w:r>
      <w:proofErr w:type="spellEnd"/>
      <w:r w:rsidRPr="00AA1879">
        <w:t xml:space="preserve">. </w:t>
      </w:r>
    </w:p>
    <w:p w:rsidRDefault="000C3368" w:rsidP="000C3368" w:rsidR="000C3368" w:rsidRPr="00AA1879">
      <w:pPr>
        <w:ind w:firstLine="708"/>
        <w:jc w:val="both"/>
      </w:pPr>
    </w:p>
    <w:p w:rsidRDefault="000C3368" w:rsidP="000C3368" w:rsidR="000C3368" w:rsidRPr="00AA1879">
      <w:pPr>
        <w:ind w:firstLine="708"/>
        <w:jc w:val="both"/>
      </w:pPr>
      <w:r w:rsidRPr="00AA1879">
        <w:t xml:space="preserve">Podneskom od </w:t>
      </w:r>
      <w:proofErr w:type="spellStart"/>
      <w:r w:rsidR="00A665C3" w:rsidRPr="00AA1879">
        <w:t>17</w:t>
      </w:r>
      <w:proofErr w:type="spellEnd"/>
      <w:r w:rsidR="00A665C3" w:rsidRPr="00AA1879">
        <w:t xml:space="preserve">. veljače </w:t>
      </w:r>
      <w:proofErr w:type="spellStart"/>
      <w:r w:rsidR="00A665C3" w:rsidRPr="00AA1879">
        <w:t>2017</w:t>
      </w:r>
      <w:proofErr w:type="spellEnd"/>
      <w:r w:rsidR="00A665C3" w:rsidRPr="00AA1879">
        <w:t>., stečaj</w:t>
      </w:r>
      <w:r w:rsidR="00B554DB">
        <w:t>ni upravitelj Ivan</w:t>
      </w:r>
      <w:r w:rsidR="00A665C3" w:rsidRPr="00AA1879">
        <w:t xml:space="preserve"> </w:t>
      </w:r>
      <w:proofErr w:type="spellStart"/>
      <w:r w:rsidR="00A665C3" w:rsidRPr="00AA1879">
        <w:t>Gjurašić</w:t>
      </w:r>
      <w:proofErr w:type="spellEnd"/>
      <w:r w:rsidRPr="00AA1879">
        <w:t xml:space="preserve"> podnio je prijedlog za donošenje rješenja o nastavku postupka radi naknadne diobe u smislu čl.</w:t>
      </w:r>
      <w:r w:rsidR="00A665C3" w:rsidRPr="00AA1879">
        <w:t xml:space="preserve"> </w:t>
      </w:r>
      <w:proofErr w:type="spellStart"/>
      <w:r w:rsidRPr="00AA1879">
        <w:t>289</w:t>
      </w:r>
      <w:proofErr w:type="spellEnd"/>
      <w:r w:rsidRPr="00AA1879">
        <w:t xml:space="preserve">. Stečajnog zakona (Narodne novine broj </w:t>
      </w:r>
      <w:proofErr w:type="spellStart"/>
      <w:r w:rsidRPr="00AA1879">
        <w:t>71</w:t>
      </w:r>
      <w:proofErr w:type="spellEnd"/>
      <w:r w:rsidRPr="00AA1879">
        <w:t>/</w:t>
      </w:r>
      <w:proofErr w:type="spellStart"/>
      <w:r w:rsidRPr="00AA1879">
        <w:t>15</w:t>
      </w:r>
      <w:proofErr w:type="spellEnd"/>
      <w:r w:rsidRPr="00AA1879">
        <w:t xml:space="preserve">, dalje u tekstu: </w:t>
      </w:r>
      <w:proofErr w:type="spellStart"/>
      <w:r w:rsidRPr="00AA1879">
        <w:t>SZ</w:t>
      </w:r>
      <w:proofErr w:type="spellEnd"/>
      <w:r w:rsidRPr="00AA1879">
        <w:t xml:space="preserve">-a), navodeći da dužnik ima u vlasništvu </w:t>
      </w:r>
      <w:r w:rsidR="00CD0B27" w:rsidRPr="00AA1879">
        <w:t xml:space="preserve">pokretnine u vrijednosti od </w:t>
      </w:r>
      <w:proofErr w:type="spellStart"/>
      <w:r w:rsidR="00CD0B27" w:rsidRPr="00AA1879">
        <w:t>9.200</w:t>
      </w:r>
      <w:proofErr w:type="spellEnd"/>
      <w:r w:rsidR="00CD0B27" w:rsidRPr="00AA1879">
        <w:t>,</w:t>
      </w:r>
      <w:proofErr w:type="spellStart"/>
      <w:r w:rsidR="00CD0B27" w:rsidRPr="00AA1879">
        <w:t>00</w:t>
      </w:r>
      <w:proofErr w:type="spellEnd"/>
      <w:r w:rsidR="00CD0B27" w:rsidRPr="00AA1879">
        <w:t xml:space="preserve"> kn.</w:t>
      </w:r>
    </w:p>
    <w:p w:rsidRDefault="00CD0B27" w:rsidP="000C3368" w:rsidR="00CD0B27" w:rsidRPr="00AA1879">
      <w:pPr>
        <w:ind w:firstLine="708"/>
        <w:jc w:val="both"/>
      </w:pPr>
    </w:p>
    <w:p w:rsidRDefault="00B554DB" w:rsidP="000C3368" w:rsidR="000C3368" w:rsidRPr="00AA1879">
      <w:pPr>
        <w:ind w:firstLine="708"/>
        <w:jc w:val="both"/>
      </w:pPr>
      <w:r>
        <w:t xml:space="preserve">Međutim, podneskom od </w:t>
      </w:r>
      <w:proofErr w:type="spellStart"/>
      <w:r>
        <w:t>18</w:t>
      </w:r>
      <w:proofErr w:type="spellEnd"/>
      <w:r w:rsidR="00CD0B27" w:rsidRPr="00AA1879">
        <w:t xml:space="preserve">. srpnja </w:t>
      </w:r>
      <w:proofErr w:type="spellStart"/>
      <w:r w:rsidR="00CD0B27" w:rsidRPr="00AA1879">
        <w:t>2017</w:t>
      </w:r>
      <w:proofErr w:type="spellEnd"/>
      <w:r w:rsidR="00CD0B27" w:rsidRPr="00AA1879">
        <w:t xml:space="preserve">. </w:t>
      </w:r>
      <w:r w:rsidR="0054246A" w:rsidRPr="00AA1879">
        <w:t xml:space="preserve">stečajni upravitelj Ivan </w:t>
      </w:r>
      <w:proofErr w:type="spellStart"/>
      <w:r w:rsidR="0054246A" w:rsidRPr="00AA1879">
        <w:t>Gjurašić</w:t>
      </w:r>
      <w:proofErr w:type="spellEnd"/>
      <w:r w:rsidR="000C3368" w:rsidRPr="00AA1879">
        <w:t>, povukao je prijedlog za nastavak postupka radi naknadne diobe</w:t>
      </w:r>
      <w:r w:rsidR="00F02D8D" w:rsidRPr="00AA1879">
        <w:t>, pa je s</w:t>
      </w:r>
      <w:r w:rsidR="000C3368" w:rsidRPr="00AA1879">
        <w:t xml:space="preserve">lijedom navedenog, valjalo  riješiti kao u izreci ovog rješenja. </w:t>
      </w:r>
    </w:p>
    <w:p w:rsidRDefault="000C3368" w:rsidP="00B554DB" w:rsidR="000C3368" w:rsidRPr="00AA1879">
      <w:pPr>
        <w:jc w:val="both"/>
      </w:pPr>
    </w:p>
    <w:p w:rsidRDefault="000C3368" w:rsidP="00AF1BE2" w:rsidR="00AF1BE2" w:rsidRPr="00AA1879">
      <w:pPr>
        <w:ind w:firstLine="708"/>
        <w:jc w:val="center"/>
      </w:pPr>
      <w:r w:rsidRPr="00AA1879">
        <w:t xml:space="preserve">U </w:t>
      </w:r>
      <w:r w:rsidR="00AF1BE2" w:rsidRPr="00AA1879">
        <w:t>Pazinu</w:t>
      </w:r>
      <w:r w:rsidRPr="00AA1879">
        <w:t xml:space="preserve">, </w:t>
      </w:r>
      <w:proofErr w:type="spellStart"/>
      <w:r w:rsidR="00AF1BE2" w:rsidRPr="00AA1879">
        <w:t>23</w:t>
      </w:r>
      <w:proofErr w:type="spellEnd"/>
      <w:r w:rsidRPr="00AA1879">
        <w:t xml:space="preserve">. </w:t>
      </w:r>
      <w:r w:rsidR="00AF1BE2" w:rsidRPr="00AA1879">
        <w:t xml:space="preserve">siječnja </w:t>
      </w:r>
      <w:proofErr w:type="spellStart"/>
      <w:r w:rsidRPr="00AA1879">
        <w:t>201</w:t>
      </w:r>
      <w:r w:rsidR="00AF1BE2" w:rsidRPr="00AA1879">
        <w:t>8</w:t>
      </w:r>
      <w:proofErr w:type="spellEnd"/>
      <w:r w:rsidRPr="00AA1879">
        <w:t xml:space="preserve">. </w:t>
      </w:r>
    </w:p>
    <w:p w:rsidRDefault="000C3368" w:rsidP="00AF1BE2" w:rsidR="000C3368" w:rsidRPr="00AA1879">
      <w:pPr>
        <w:ind w:firstLine="708"/>
        <w:jc w:val="center"/>
      </w:pPr>
      <w:r w:rsidRPr="00AA1879">
        <w:t xml:space="preserve">                                   </w:t>
      </w:r>
    </w:p>
    <w:p w:rsidRDefault="000C3368" w:rsidP="000C3368" w:rsidR="000C3368" w:rsidRPr="00AA1879">
      <w:r w:rsidRPr="00AA1879">
        <w:t xml:space="preserve">                                                                                                                 Sudac: </w:t>
      </w:r>
    </w:p>
    <w:p w:rsidRDefault="000C3368" w:rsidP="00AF1BE2" w:rsidR="000C3368" w:rsidRPr="00AA1879">
      <w:r w:rsidRPr="00AA1879">
        <w:t xml:space="preserve">                                                                                                           </w:t>
      </w:r>
      <w:r w:rsidR="00AF1BE2" w:rsidRPr="00AA1879">
        <w:t>Damir Rabar</w:t>
      </w:r>
      <w:r w:rsidR="00634EE3">
        <w:t>, v.r.</w:t>
      </w:r>
    </w:p>
    <w:p w:rsidRDefault="000C3368" w:rsidP="000C3368" w:rsidR="000C3368" w:rsidRPr="00AA1879"/>
    <w:p w:rsidRDefault="000C3368" w:rsidP="000C3368" w:rsidR="000C3368" w:rsidRPr="00AA1879"/>
    <w:p w:rsidRDefault="00B554DB" w:rsidP="000C3368" w:rsidR="000C3368" w:rsidRPr="00AA1879">
      <w:pPr>
        <w:tabs>
          <w:tab w:pos="6900" w:val="left"/>
        </w:tabs>
      </w:pPr>
      <w:r w:rsidRPr="00AA1879">
        <w:t>UPUTA O PRAVNOM LIJEKU</w:t>
      </w:r>
      <w:r w:rsidR="000C3368" w:rsidRPr="00AA1879">
        <w:t>:</w:t>
      </w:r>
      <w:r w:rsidR="000C3368" w:rsidRPr="00AA1879">
        <w:tab/>
      </w:r>
    </w:p>
    <w:p w:rsidRDefault="000C3368" w:rsidP="000C3368" w:rsidR="000C3368" w:rsidRPr="00AA1879">
      <w:r w:rsidRPr="00AA1879">
        <w:t>Protiv ovog rješenja dopuštena je žalba u roku od 8 dana, koja se podnosi u tri primjerka,</w:t>
      </w:r>
    </w:p>
    <w:p w:rsidRDefault="000C3368" w:rsidP="000C3368" w:rsidR="000C3368" w:rsidRPr="00AA1879">
      <w:r w:rsidRPr="00AA1879">
        <w:t>Visokom trgovačkom sudu Republike Hrvatske,</w:t>
      </w:r>
      <w:r w:rsidR="00AF1BE2" w:rsidRPr="00AA1879">
        <w:t xml:space="preserve"> </w:t>
      </w:r>
      <w:r w:rsidRPr="00AA1879">
        <w:t>putem ovog suda.</w:t>
      </w:r>
    </w:p>
    <w:p w:rsidRDefault="000C3368" w:rsidP="000C3368" w:rsidR="000C3368" w:rsidRPr="00AA1879">
      <w:r w:rsidRPr="00AA1879">
        <w:t xml:space="preserve"> </w:t>
      </w:r>
    </w:p>
    <w:p w:rsidRDefault="00B554DB" w:rsidR="00EB7624" w:rsidRPr="00B554DB">
      <w:r w:rsidRPr="00B554DB">
        <w:t>DNA:</w:t>
      </w:r>
    </w:p>
    <w:p w:rsidRDefault="00B554DB" w:rsidR="00B554DB" w:rsidRPr="00B554DB">
      <w:r w:rsidRPr="00B554DB">
        <w:t xml:space="preserve">- stečajni upravitelj Ivan </w:t>
      </w:r>
      <w:proofErr w:type="spellStart"/>
      <w:r w:rsidRPr="00B554DB">
        <w:t>Gjurašić</w:t>
      </w:r>
      <w:proofErr w:type="spellEnd"/>
    </w:p>
    <w:p w:rsidRDefault="00B554DB" w:rsidR="00B554DB" w:rsidRPr="00B554DB">
      <w:r w:rsidRPr="00B554DB">
        <w:t xml:space="preserve">- e-oglasna ploča 8 dana </w:t>
      </w:r>
    </w:p>
    <w:sectPr w:rsidSect="00B554DB" w:rsidR="00B554DB" w:rsidRPr="00B554D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4EE3" w:rsidR="00C83450">
      <w:r>
        <w:separator/>
      </w:r>
    </w:p>
  </w:endnote>
  <w:endnote w:id="0" w:type="continuationSeparator">
    <w:p w:rsidRDefault="00634EE3" w:rsidR="00C83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4EE3" w:rsidR="00C83450">
      <w:r>
        <w:separator/>
      </w:r>
    </w:p>
  </w:footnote>
  <w:footnote w:id="0" w:type="continuationSeparator">
    <w:p w:rsidRDefault="00634EE3" w:rsidR="00C834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4EE3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4531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4EE3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54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4EE3" w:rsidP="004D27C4" w:rsidR="00874E6C">
    <w:pPr>
      <w:pStyle w:val="Zaglavlje"/>
      <w:jc w:val="right"/>
    </w:pPr>
    <w:r>
      <w:t>4 St-</w:t>
    </w:r>
    <w:proofErr w:type="spellStart"/>
    <w:r>
      <w:t>4990</w:t>
    </w:r>
    <w:proofErr w:type="spellEnd"/>
    <w:r>
      <w:t>/</w:t>
    </w:r>
    <w:proofErr w:type="spellStart"/>
    <w:r>
      <w:t>15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54DB" w:rsidP="00B554DB" w:rsidR="00B554DB">
    <w:pPr>
      <w:pStyle w:val="Zaglavlje"/>
      <w:jc w:val="right"/>
    </w:pPr>
    <w:r>
      <w:t>1 St-</w:t>
    </w:r>
    <w:proofErr w:type="spellStart"/>
    <w:r>
      <w:t>279</w:t>
    </w:r>
    <w:proofErr w:type="spellEnd"/>
    <w:r>
      <w:t>/</w:t>
    </w:r>
    <w:proofErr w:type="spellStart"/>
    <w:r>
      <w:t>17</w:t>
    </w:r>
    <w:proofErr w:type="spellEnd"/>
    <w:r>
      <w:t>-</w:t>
    </w:r>
    <w:proofErr w:type="spellStart"/>
    <w:r>
      <w:t>27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3368"/>
    <w:rsid w:val="000226A5"/>
    <w:rsid w:val="000C3368"/>
    <w:rsid w:val="001F36AD"/>
    <w:rsid w:val="00404197"/>
    <w:rsid w:val="0054246A"/>
    <w:rsid w:val="00634EE3"/>
    <w:rsid w:val="00A412F2"/>
    <w:rsid w:val="00A50349"/>
    <w:rsid w:val="00A665C3"/>
    <w:rsid w:val="00AA1879"/>
    <w:rsid w:val="00AF1BE2"/>
    <w:rsid w:val="00B554DB"/>
    <w:rsid w:val="00C21C59"/>
    <w:rsid w:val="00C24531"/>
    <w:rsid w:val="00C83450"/>
    <w:rsid w:val="00CD0B27"/>
    <w:rsid w:val="00D87FA1"/>
    <w:rsid w:val="00EB7624"/>
    <w:rsid w:val="00F0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336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0C33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C336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C3368"/>
  </w:style>
  <w:style w:styleId="Tekstbalonia" w:type="paragraph">
    <w:name w:val="Balloon Text"/>
    <w:basedOn w:val="Normal"/>
    <w:link w:val="TekstbaloniaChar"/>
    <w:uiPriority w:val="99"/>
    <w:semiHidden/>
    <w:unhideWhenUsed/>
    <w:rsid w:val="000C33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3368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B554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54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54D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45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5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5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5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5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336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0C33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C336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C3368"/>
  </w:style>
  <w:style w:styleId="Tekstbalonia" w:type="paragraph">
    <w:name w:val="Balloon Text"/>
    <w:basedOn w:val="Normal"/>
    <w:link w:val="TekstbaloniaChar"/>
    <w:uiPriority w:val="99"/>
    <w:semiHidden/>
    <w:unhideWhenUsed/>
    <w:rsid w:val="000C33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3368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B554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54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54D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45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5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5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5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5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St-279/2017</izvorni_sadrzaj>
    <derivirana_varijabla naziv="DomainObject.Predmet.OznakaBroj_1">St-279/2017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provođenje
redovnog stečajnog postupka</izvorni_sadrzaj>
    <derivirana_varijabla naziv="DomainObject.Predmet.PrimjedbaSuca_1">novi br. radi prijedloga za provođenje
redovnog stečajnog postupka</derivirana_varijabla>
  </DomainObject.Predmet.PrimjedbaSuca>
  <DomainObject.Predmet.ProtustrankaFormated>
    <izvorni_sadrzaj>  FASADA PRODUKT d.o.o. PAZIN</izvorni_sadrzaj>
    <derivirana_varijabla naziv="DomainObject.Predmet.ProtustrankaFormated_1">  FASADA PRODUKT d.o.o. PAZIN</derivirana_varijabla>
  </DomainObject.Predmet.ProtustrankaFormated>
  <DomainObject.Predmet.ProtustrankaFormatedOIB>
    <izvorni_sadrzaj>  FASADA PRODUKT d.o.o. PAZIN, OIB 65609718494</izvorni_sadrzaj>
    <derivirana_varijabla naziv="DomainObject.Predmet.ProtustrankaFormatedOIB_1">  FASADA PRODUKT d.o.o. PAZIN, OIB 65609718494</derivirana_varijabla>
  </DomainObject.Predmet.ProtustrankaFormatedOIB>
  <DomainObject.Predmet.ProtustrankaFormatedWithAdress>
    <izvorni_sadrzaj> FASADA PRODUKT d.o.o. PAZIN, Maretići 37/b, 52000 Pazin</izvorni_sadrzaj>
    <derivirana_varijabla naziv="DomainObject.Predmet.ProtustrankaFormatedWithAdress_1"> FASADA PRODUKT d.o.o. PAZIN, Maretići 37/b, 52000 Pazin</derivirana_varijabla>
  </DomainObject.Predmet.ProtustrankaFormatedWithAdress>
  <DomainObject.Predmet.ProtustrankaFormatedWithAdressOIB>
    <izvorni_sadrzaj> FASADA PRODUKT d.o.o. PAZIN, OIB 65609718494, Maretići 37/b, 52000 Pazin</izvorni_sadrzaj>
    <derivirana_varijabla naziv="DomainObject.Predmet.ProtustrankaFormatedWithAdressOIB_1"> FASADA PRODUKT d.o.o. PAZIN, OIB 65609718494, Maretići 37/b, 52000 Pazin</derivirana_varijabla>
  </DomainObject.Predmet.ProtustrankaFormatedWithAdressOIB>
  <DomainObject.Predmet.ProtustrankaWithAdress>
    <izvorni_sadrzaj>FASADA PRODUKT d.o.o. PAZIN Maretići 37/b, 52000 Pazin</izvorni_sadrzaj>
    <derivirana_varijabla naziv="DomainObject.Predmet.ProtustrankaWithAdress_1">FASADA PRODUKT d.o.o. PAZIN Maretići 37/b, 52000 Pazin</derivirana_varijabla>
  </DomainObject.Predmet.ProtustrankaWithAdress>
  <DomainObject.Predmet.ProtustrankaWithAdressOIB>
    <izvorni_sadrzaj>FASADA PRODUKT d.o.o. PAZIN, OIB 65609718494, Maretići 37/b, 52000 Pazin</izvorni_sadrzaj>
    <derivirana_varijabla naziv="DomainObject.Predmet.ProtustrankaWithAdressOIB_1">FASADA PRODUKT d.o.o. PAZIN, OIB 65609718494, Maretići 37/b, 52000 Pazin</derivirana_varijabla>
  </DomainObject.Predmet.ProtustrankaWithAdressOIB>
  <DomainObject.Predmet.ProtustrankaNazivFormated>
    <izvorni_sadrzaj>FASADA PRODUKT d.o.o. PAZIN</izvorni_sadrzaj>
    <derivirana_varijabla naziv="DomainObject.Predmet.ProtustrankaNazivFormated_1">FASADA PRODUKT d.o.o. PAZIN</derivirana_varijabla>
  </DomainObject.Predmet.ProtustrankaNazivFormated>
  <DomainObject.Predmet.ProtustrankaNazivFormatedOIB>
    <izvorni_sadrzaj>FASADA PRODUKT d.o.o. PAZIN, OIB 65609718494</izvorni_sadrzaj>
    <derivirana_varijabla naziv="DomainObject.Predmet.ProtustrankaNazivFormatedOIB_1">FASADA PRODUKT d.o.o. PAZIN, OIB 65609718494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28, 10000 Zagreb</izvorni_sadrzaj>
    <derivirana_varijabla naziv="DomainObject.Predmet.StrankaFormatedWithAdress_1"> Stečajni upravitelj Ivan Gjurašić, Petrinjska 28, 10000 Zagreb</derivirana_varijabla>
  </DomainObject.Predmet.StrankaFormatedWithAdress>
  <DomainObject.Predmet.StrankaFormatedWithAdressOIB>
    <izvorni_sadrzaj> Stečajni upravitelj Ivan Gjurašić, OIB 66025260916, Petrinjska 28, 10000 Zagreb</izvorni_sadrzaj>
    <derivirana_varijabla naziv="DomainObject.Predmet.StrankaFormatedWithAdressOIB_1"> Stečajni upravitelj Ivan Gjurašić, OIB 66025260916, Petrinjska 28, 10000 Zagreb</derivirana_varijabla>
  </DomainObject.Predmet.StrankaFormatedWithAdressOIB>
  <DomainObject.Predmet.StrankaWithAdress>
    <izvorni_sadrzaj>Stečajni upravitelj Ivan Gjurašić Petrinjska 28,10000 Zagreb</izvorni_sadrzaj>
    <derivirana_varijabla naziv="DomainObject.Predmet.StrankaWithAdress_1">Stečajni upravitelj Ivan Gjurašić Petrinjska 28,10000 Zagreb</derivirana_varijabla>
  </DomainObject.Predmet.StrankaWithAdress>
  <DomainObject.Predmet.StrankaWithAdressOIB>
    <izvorni_sadrzaj>Stečajni upravitelj Ivan Gjurašić, OIB 66025260916, Petrinjska 28,10000 Zagreb</izvorni_sadrzaj>
    <derivirana_varijabla naziv="DomainObject.Predmet.StrankaWithAdressOIB_1">Stečajni upravitelj Ivan Gjurašić, OIB 66025260916, Petrinjska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33089.32</izvorni_sadrzaj>
    <derivirana_varijabla naziv="DomainObject.Predmet.TrenutnaVrijednost_1">33089.32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28, 10000 Zagreb</item>
    </izvorni_sadrzaj>
    <derivirana_varijabla naziv="DomainObject.Predmet.StrankaListFormatedWithAdress_1">
      <item>Stečajni upravitelj Ivan Gjurašić, Petrinjska 28, 10000 Zagreb</item>
    </derivirana_varijabla>
  </DomainObject.Predmet.StrankaListFormatedWithAdress>
  <DomainObject.Predmet.StrankaListFormatedWithAdressOIB>
    <izvorni_sadrzaj>
      <item>Stečajni upravitelj Ivan Gjurašić, OIB 66025260916, Petrinjska 28, 10000 Zagreb</item>
    </izvorni_sadrzaj>
    <derivirana_varijabla naziv="DomainObject.Predmet.StrankaListFormatedWithAdressOIB_1">
      <item>Stečajni upravitelj Ivan Gjurašić, OIB 66025260916, Petrinjska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FASADA PRODUKT d.o.o. PAZIN</item>
    </izvorni_sadrzaj>
    <derivirana_varijabla naziv="DomainObject.Predmet.ProtuStrankaListFormated_1">
      <item>FASADA PRODUKT d.o.o. PAZIN</item>
    </derivirana_varijabla>
  </DomainObject.Predmet.ProtuStrankaListFormated>
  <DomainObject.Predmet.ProtuStrankaListFormatedOIB>
    <izvorni_sadrzaj>
      <item>FASADA PRODUKT d.o.o. PAZIN, OIB 65609718494</item>
    </izvorni_sadrzaj>
    <derivirana_varijabla naziv="DomainObject.Predmet.ProtuStrankaListFormatedOIB_1">
      <item>FASADA PRODUKT d.o.o. PAZIN, OIB 65609718494</item>
    </derivirana_varijabla>
  </DomainObject.Predmet.ProtuStrankaListFormatedOIB>
  <DomainObject.Predmet.ProtuStrankaListFormatedWithAdress>
    <izvorni_sadrzaj>
      <item>FASADA PRODUKT d.o.o. PAZIN, Maretići 37/b, 52000 Pazin</item>
    </izvorni_sadrzaj>
    <derivirana_varijabla naziv="DomainObject.Predmet.ProtuStrankaListFormatedWithAdress_1">
      <item>FASADA PRODUKT d.o.o. PAZIN, Maretići 37/b, 52000 Pazin</item>
    </derivirana_varijabla>
  </DomainObject.Predmet.ProtuStrankaListFormatedWithAdress>
  <DomainObject.Predmet.ProtuStrankaListFormatedWithAdressOIB>
    <izvorni_sadrzaj>
      <item>FASADA PRODUKT d.o.o. PAZIN, OIB 65609718494, Maretići 37/b, 52000 Pazin</item>
    </izvorni_sadrzaj>
    <derivirana_varijabla naziv="DomainObject.Predmet.ProtuStrankaListFormatedWithAdressOIB_1">
      <item>FASADA PRODUKT d.o.o. PAZIN, OIB 65609718494, Maretići 37/b, 52000 Pazin</item>
    </derivirana_varijabla>
  </DomainObject.Predmet.ProtuStrankaListFormatedWithAdressOIB>
  <DomainObject.Predmet.ProtuStrankaListNazivFormated>
    <izvorni_sadrzaj>
      <item>FASADA PRODUKT d.o.o. PAZIN</item>
    </izvorni_sadrzaj>
    <derivirana_varijabla naziv="DomainObject.Predmet.ProtuStrankaListNazivFormated_1">
      <item>FASADA PRODUKT d.o.o. PAZIN</item>
    </derivirana_varijabla>
  </DomainObject.Predmet.ProtuStrankaListNazivFormated>
  <DomainObject.Predmet.ProtuStrankaListNazivFormatedOIB>
    <izvorni_sadrzaj>
      <item>FASADA PRODUKT d.o.o. PAZIN, OIB 65609718494</item>
    </izvorni_sadrzaj>
    <derivirana_varijabla naziv="DomainObject.Predmet.ProtuStrankaListNazivFormatedOIB_1">
      <item>FASADA PRODUKT d.o.o. PAZIN, OIB 65609718494</item>
    </derivirana_varijabla>
  </DomainObject.Predmet.ProtuStrankaListNazivFormatedOIB>
  <DomainObject.Predmet.OstaliListFormated>
    <izvorni_sadrzaj>
      <item>Lino Maretić</item>
      <item>Dario Maretić</item>
    </izvorni_sadrzaj>
    <derivirana_varijabla naziv="DomainObject.Predmet.OstaliListFormated_1">
      <item>Lino Maretić</item>
      <item>Dario Maretić</item>
    </derivirana_varijabla>
  </DomainObject.Predmet.OstaliListFormated>
  <DomainObject.Predmet.OstaliListFormatedOIB>
    <izvorni_sadrzaj>
      <item>Lino Maretić, OIB 85754580981</item>
      <item>Dario Maretić, OIB 60186784482</item>
    </izvorni_sadrzaj>
    <derivirana_varijabla naziv="DomainObject.Predmet.OstaliListFormatedOIB_1">
      <item>Lino Maretić, OIB 85754580981</item>
      <item>Dario Maretić, OIB 60186784482</item>
    </derivirana_varijabla>
  </DomainObject.Predmet.OstaliListFormatedOIB>
  <DomainObject.Predmet.OstaliListFormatedWithAdress>
    <izvorni_sadrzaj>
      <item>Lino Maretić, Maretići 37b, 52000 Zabrežani</item>
      <item>Dario Maretić, Maretići 37a, 52000 Zabrežani</item>
    </izvorni_sadrzaj>
    <derivirana_varijabla naziv="DomainObject.Predmet.OstaliListFormatedWithAdress_1">
      <item>Lino Maretić, Maretići 37b, 52000 Zabrežani</item>
      <item>Dario Maretić, Maretići 37a, 52000 Zabrežani</item>
    </derivirana_varijabla>
  </DomainObject.Predmet.OstaliListFormatedWithAdress>
  <DomainObject.Predmet.OstaliListFormatedWithAdressOIB>
    <izvorni_sadrzaj>
      <item>Lino Maretić, OIB 85754580981, Maretići 37b, 52000 Zabrežani</item>
      <item>Dario Maretić, OIB 60186784482, Maretići 37a, 52000 Zabrežani</item>
    </izvorni_sadrzaj>
    <derivirana_varijabla naziv="DomainObject.Predmet.OstaliListFormatedWithAdressOIB_1">
      <item>Lino Maretić, OIB 85754580981, Maretići 37b, 52000 Zabrežani</item>
      <item>Dario Maretić, OIB 60186784482, Maretići 37a, 52000 Zabrežani</item>
    </derivirana_varijabla>
  </DomainObject.Predmet.OstaliListFormatedWithAdressOIB>
  <DomainObject.Predmet.OstaliListNazivFormated>
    <izvorni_sadrzaj>
      <item>Lino Maretić</item>
      <item>Dario Maretić</item>
    </izvorni_sadrzaj>
    <derivirana_varijabla naziv="DomainObject.Predmet.OstaliListNazivFormated_1">
      <item>Lino Maretić</item>
      <item>Dario Maretić</item>
    </derivirana_varijabla>
  </DomainObject.Predmet.OstaliListNazivFormated>
  <DomainObject.Predmet.OstaliListNazivFormatedOIB>
    <izvorni_sadrzaj>
      <item>Lino Maretić, OIB 85754580981</item>
      <item>Dario Maretić, OIB 60186784482</item>
    </izvorni_sadrzaj>
    <derivirana_varijabla naziv="DomainObject.Predmet.OstaliListNazivFormatedOIB_1">
      <item>Lino Maretić, OIB 85754580981</item>
      <item>Dario Maretić, OIB 60186784482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FASADA PRODUKT d.o.o. PAZIN</izvorni_sadrzaj>
    <derivirana_varijabla naziv="DomainObject.Predmet.ProtustrankaIDrugi_1">FASADA PRODUKT d.o.o. PAZIN</derivirana_varijabla>
  </DomainObject.Predmet.ProtustrankaIDrugi>
  <DomainObject.Predmet.StrankaIDrugiAdressOIB>
    <izvorni_sadrzaj>Stečajni upravitelj Ivan Gjurašić, OIB 66025260916, Petrinjska 28, 10000 Zagreb</izvorni_sadrzaj>
    <derivirana_varijabla naziv="DomainObject.Predmet.StrankaIDrugiAdressOIB_1">Stečajni upravitelj Ivan Gjurašić, OIB 66025260916, Petrinjska 28, 10000 Zagreb</derivirana_varijabla>
  </DomainObject.Predmet.StrankaIDrugiAdressOIB>
  <DomainObject.Predmet.ProtustrankaIDrugiAdressOIB>
    <izvorni_sadrzaj>FASADA PRODUKT d.o.o. PAZIN, OIB 65609718494, Maretići 37/b, 52000 Pazin</izvorni_sadrzaj>
    <derivirana_varijabla naziv="DomainObject.Predmet.ProtustrankaIDrugiAdressOIB_1">FASADA PRODUKT d.o.o. PAZIN, OIB 65609718494, Maretići 37/b,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FASADA PRODUKT d.o.o. PAZIN</item>
      <item>Lino Maretić</item>
      <item>Dario Maretić</item>
      <item>Stečajni upravitelj Ivan Gjurašić</item>
    </izvorni_sadrzaj>
    <derivirana_varijabla naziv="DomainObject.Predmet.SudioniciListNaziv_1">
      <item>FASADA PRODUKT d.o.o. PAZIN</item>
      <item>Lino Maretić</item>
      <item>Dario Maretić</item>
      <item>Stečajni upravitelj Ivan Gjurašić</item>
    </derivirana_varijabla>
  </DomainObject.Predmet.SudioniciListNaziv>
  <DomainObject.Predmet.SudioniciListAdressOIB>
    <izvorni_sadrzaj>
      <item>FASADA PRODUKT d.o.o. PAZIN, OIB 65609718494, Maretići 37/b,52000 Pazin</item>
      <item>Lino Maretić, OIB 85754580981, Maretići 37b,52000 Zabrežani</item>
      <item>Dario Maretić, OIB 60186784482, Maretići 37a,52000 Zabrežani</item>
      <item>Stečajni upravitelj Ivan Gjurašić, OIB 66025260916, Petrinjska 28,10000 Zagreb</item>
    </izvorni_sadrzaj>
    <derivirana_varijabla naziv="DomainObject.Predmet.SudioniciListAdressOIB_1">
      <item>FASADA PRODUKT d.o.o. PAZIN, OIB 65609718494, Maretići 37/b,52000 Pazin</item>
      <item>Lino Maretić, OIB 85754580981, Maretići 37b,52000 Zabrežani</item>
      <item>Dario Maretić, OIB 60186784482, Maretići 37a,52000 Zabrežani</item>
      <item>Stečajni upravitelj 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65609718494</item>
      <item>, OIB 85754580981</item>
      <item>, OIB 60186784482</item>
      <item>, OIB 66025260916</item>
    </izvorni_sadrzaj>
    <derivirana_varijabla naziv="DomainObject.Predmet.SudioniciListNazivOIB_1">
      <item>, OIB 65609718494</item>
      <item>, OIB 85754580981</item>
      <item>, OIB 60186784482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1472</properties:Characters>
  <properties:Lines>48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2018-01-23T11:42:00Z</dcterms:created>
  <dc:creator>Damir Rabar</dc:creator>
  <cp:lastModifiedBy>Lorena Paris Aničić</cp:lastModifiedBy>
  <cp:lastPrinted>2018-01-23T11:51:00Z</cp:lastPrinted>
  <dcterms:modified xmlns:xsi="http://www.w3.org/2001/XMLSchema-instance" xsi:type="dcterms:W3CDTF">2018-01-23T12:17:00Z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