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d10d" w14:paraId="998d10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137D77">
        <w:t>411</w:t>
      </w:r>
      <w:r w:rsidR="003133FC">
        <w:t>/</w:t>
      </w:r>
      <w:r w:rsidR="00C87B73">
        <w:t>17</w:t>
      </w:r>
      <w:r w:rsidR="00863951">
        <w:t>-</w:t>
      </w:r>
      <w:r w:rsidR="00137D77">
        <w:t>8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137D77">
        <w:t>predlagatelja FINA RC Osijek Podružnica Osijek za otvaranje stečajnog postupka nad dužnikom MIKR</w:t>
      </w:r>
      <w:r w:rsidR="00137D77" w:rsidRPr="00137D77">
        <w:t>O PULS jednostavno društvo s ograničenom odgovornošću za pružanje usluga, Osijek, J. J. Strossmayera 289, OIB: 79756031102, MBS: 030139027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137D77">
        <w:t>6. srpnja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137D77">
        <w:t>MIKR</w:t>
      </w:r>
      <w:r w:rsidR="00137D77" w:rsidRPr="00137D77">
        <w:t>O PULS jednostavno društvo s ograničenom odgovornošću za pružanje usluga, Osijek, J. J. Strossmayera 289, OIB: 79756031102, MBS: 030139027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137D77">
        <w:t>Siniša Rajnović, Milanovac, Virovitica, Sv. Trojstva 87, OIB: 86217384445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137D77">
        <w:t>MIKR</w:t>
      </w:r>
      <w:r w:rsidR="00137D77" w:rsidRPr="00137D77">
        <w:t>O PULS jednostavno društvo s ograničenom odgovornošću za pružanje usluga, Osijek, J. J. Strossmayera 289, OIB: 79756031102, MBS: 030139027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137D77">
        <w:t>18</w:t>
      </w:r>
      <w:r w:rsidR="00FB0C0E">
        <w:t>. travnja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137D77">
        <w:t>MIKR</w:t>
      </w:r>
      <w:r w:rsidR="00137D77" w:rsidRPr="00137D77">
        <w:t>O PULS jednostavno društvo s ograničenom odgovornošću za pružanje usluga, Osijek, J. J. Strossmayera 289, OIB: 79756031102, MBS: 030139027</w:t>
      </w:r>
      <w:r w:rsidR="00137D77"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4C54C5">
        <w:t>4</w:t>
      </w:r>
      <w:r w:rsidR="00137D77">
        <w:t>11</w:t>
      </w:r>
      <w:r w:rsidR="00C87B73">
        <w:t>/17</w:t>
      </w:r>
      <w:r w:rsidR="00137D77">
        <w:t>-8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137D77">
        <w:t>18</w:t>
      </w:r>
      <w:r w:rsidR="00FB0C0E">
        <w:t>. travnja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137D77">
        <w:t>6. srpnja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137D77">
        <w:t>6/8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4C55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37D77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84C55"/>
    <w:rsid w:val="00491F19"/>
    <w:rsid w:val="004A4D12"/>
    <w:rsid w:val="004B49CE"/>
    <w:rsid w:val="004B51BB"/>
    <w:rsid w:val="004C1135"/>
    <w:rsid w:val="004C54C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C14B6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0C0E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PULS jednostavno društvo s ograničenom odgovornošću za pružanje usluga</izvorni_sadrzaj>
    <derivirana_varijabla naziv="DomainObject.Predmet.ProtustrankaFormated_1">  MIKRO PULS jednostavno društvo s ograničenom odgovornošću za pružanje usluga</derivirana_varijabla>
  </DomainObject.Predmet.ProtustrankaFormated>
  <DomainObject.Predmet.ProtustrankaFormatedOIB>
    <izvorni_sadrzaj>  MIKRO PULS jednostavno društvo s ograničenom odgovornošću za pružanje usluga, OIB 79756031102</izvorni_sadrzaj>
    <derivirana_varijabla naziv="DomainObject.Predmet.ProtustrankaFormatedOIB_1">  MIKRO PULS jednostavno društvo s ograničenom odgovornošću za pružanje usluga, OIB 79756031102</derivirana_varijabla>
  </DomainObject.Predmet.ProtustrankaFormatedOIB>
  <DomainObject.Predmet.ProtustrankaFormatedWithAdress>
    <izvorni_sadrzaj> MIKRO PULS jednostavno društvo s ograničenom odgovornošću za pružanje usluga, J.J.Strossmayera 289, 31000 Osijek</izvorni_sadrzaj>
    <derivirana_varijabla naziv="DomainObject.Predmet.ProtustrankaFormatedWithAdress_1"> MIKRO PULS jednostavno društvo s ograničenom odgovornošću za pružanje usluga, J.J.Strossmayera 289, 31000 Osijek</derivirana_varijabla>
  </DomainObject.Predmet.ProtustrankaFormatedWithAdress>
  <DomainObject.Predmet.ProtustrankaFormatedWithAdressOIB>
    <izvorni_sadrzaj> MIKRO PULS jednostavno društvo s ograničenom odgovornošću za pružanje usluga, OIB 79756031102, J.J.Strossmayera 289, 31000 Osijek</izvorni_sadrzaj>
    <derivirana_varijabla naziv="DomainObject.Predmet.ProtustrankaFormatedWithAdressOIB_1"> MIKRO PULS jednostavno društvo s ograničenom odgovornošću za pružanje usluga, OIB 79756031102, J.J.Strossmayera 289, 31000 Osijek</derivirana_varijabla>
  </DomainObject.Predmet.ProtustrankaFormatedWithAdressOIB>
  <DomainObject.Predmet.ProtustrankaWithAdress>
    <izvorni_sadrzaj>MIKRO PULS jednostavno društvo s ograničenom odgovornošću za pružanje usluga J.J.Strossmayera 289, 31000 Osijek</izvorni_sadrzaj>
    <derivirana_varijabla naziv="DomainObject.Predmet.ProtustrankaWithAdress_1">MIKRO PULS jednostavno društvo s ograničenom odgovornošću za pružanje usluga J.J.Strossmayera 289, 31000 Osijek</derivirana_varijabla>
  </DomainObject.Predmet.ProtustrankaWithAdress>
  <DomainObject.Predmet.ProtustrankaWithAdressOIB>
    <izvorni_sadrzaj>MIKRO PULS jednostavno društvo s ograničenom odgovornošću za pružanje usluga, OIB 79756031102, J.J.Strossmayera 289, 31000 Osijek</izvorni_sadrzaj>
    <derivirana_varijabla naziv="DomainObject.Predmet.ProtustrankaWithAdressOIB_1">MIKRO PULS jednostavno društvo s ograničenom odgovornošću za pružanje usluga, OIB 79756031102, J.J.Strossmayera 289, 31000 Osijek</derivirana_varijabla>
  </DomainObject.Predmet.ProtustrankaWithAdressOIB>
  <DomainObject.Predmet.ProtustrankaNazivFormated>
    <izvorni_sadrzaj>MIKRO PULS jednostavno društvo s ograničenom odgovornošću za pružanje usluga</izvorni_sadrzaj>
    <derivirana_varijabla naziv="DomainObject.Predmet.ProtustrankaNazivFormated_1">MIKRO PULS jednostavno društvo s ograničenom odgovornošću za pružanje usluga</derivirana_varijabla>
  </DomainObject.Predmet.ProtustrankaNazivFormated>
  <DomainObject.Predmet.ProtustrankaNazivFormatedOIB>
    <izvorni_sadrzaj>MIKRO PULS jednostavno društvo s ograničenom odgovornošću za pružanje usluga, OIB 79756031102</izvorni_sadrzaj>
    <derivirana_varijabla naziv="DomainObject.Predmet.ProtustrankaNazivFormatedOIB_1">MIKRO PULS jednostavno društvo s ograničenom odgovornošću za pružanje usluga, OIB 79756031102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MIKRO PULS jednostavno društvo s ograničenom odgovornošću za pružanje usluga</item>
    </izvorni_sadrzaj>
    <derivirana_varijabla naziv="DomainObject.Predmet.ProtuStrankaListFormated_1">
      <item>MIKRO PULS jednostavno društvo s ograničenom odgovornošću za pružanje usluga</item>
    </derivirana_varijabla>
  </DomainObject.Predmet.ProtuStrankaListFormated>
  <DomainObject.Predmet.ProtuStrankaListFormatedOIB>
    <izvorni_sadrzaj>
      <item>MIKRO PULS jednostavno društvo s ograničenom odgovornošću za pružanje usluga, OIB 79756031102</item>
    </izvorni_sadrzaj>
    <derivirana_varijabla naziv="DomainObject.Predmet.ProtuStrankaListFormatedOIB_1">
      <item>MIKRO PULS jednostavno društvo s ograničenom odgovornošću za pružanje usluga, OIB 79756031102</item>
    </derivirana_varijabla>
  </DomainObject.Predmet.ProtuStrankaListFormatedOIB>
  <DomainObject.Predmet.ProtuStrankaListFormatedWithAdress>
    <izvorni_sadrzaj>
      <item>MIKRO PULS jednostavno društvo s ograničenom odgovornošću za pružanje usluga, J.J.Strossmayera 289, 31000 Osijek</item>
    </izvorni_sadrzaj>
    <derivirana_varijabla naziv="DomainObject.Predmet.ProtuStrankaListFormatedWithAdress_1">
      <item>MIKRO PULS jednostavno društvo s ograničenom odgovornošću za pružanje usluga, J.J.Strossmayera 289, 31000 Osijek</item>
    </derivirana_varijabla>
  </DomainObject.Predmet.ProtuStrankaListFormatedWithAdress>
  <DomainObject.Predmet.ProtuStrankaListFormatedWithAdressOIB>
    <izvorni_sadrzaj>
      <item>MIKRO PULS jednostavno društvo s ograničenom odgovornošću za pružanje usluga, OIB 79756031102, J.J.Strossmayera 289, 31000 Osijek</item>
    </izvorni_sadrzaj>
    <derivirana_varijabla naziv="DomainObject.Predmet.ProtuStrankaListFormatedWithAdressOIB_1">
      <item>MIKRO PULS jednostavno društvo s ograničenom odgovornošću za pružanje usluga, OIB 79756031102, J.J.Strossmayera 289, 31000 Osijek</item>
    </derivirana_varijabla>
  </DomainObject.Predmet.ProtuStrankaListFormatedWithAdressOIB>
  <DomainObject.Predmet.ProtuStrankaListNazivFormated>
    <izvorni_sadrzaj>
      <item>MIKRO PULS jednostavno društvo s ograničenom odgovornošću za pružanje usluga</item>
    </izvorni_sadrzaj>
    <derivirana_varijabla naziv="DomainObject.Predmet.ProtuStrankaListNazivFormated_1">
      <item>MIKRO PULS jednostavno društvo s ograničenom odgovornošću za pružanje usluga</item>
    </derivirana_varijabla>
  </DomainObject.Predmet.ProtuStrankaListNazivFormated>
  <DomainObject.Predmet.ProtuStrankaListNazivFormatedOIB>
    <izvorni_sadrzaj>
      <item>MIKRO PULS jednostavno društvo s ograničenom odgovornošću za pružanje usluga, OIB 79756031102</item>
    </izvorni_sadrzaj>
    <derivirana_varijabla naziv="DomainObject.Predmet.ProtuStrankaListNazivFormatedOIB_1">
      <item>MIKRO PULS jednostavno društvo s ograničenom odgovornošću za pružanje usluga, OIB 79756031102</item>
    </derivirana_varijabla>
  </DomainObject.Predmet.ProtuStrankaListNazivFormatedOIB>
  <DomainObject.Predmet.OstaliListFormated>
    <izvorni_sadrzaj>
      <item>Melita Kordić</item>
    </izvorni_sadrzaj>
    <derivirana_varijabla naziv="DomainObject.Predmet.OstaliListFormated_1">
      <item>Melita Kordić</item>
    </derivirana_varijabla>
  </DomainObject.Predmet.OstaliListFormated>
  <DomainObject.Predmet.OstaliListFormatedOIB>
    <izvorni_sadrzaj>
      <item>Melita Kordić, OIB 37874686979</item>
    </izvorni_sadrzaj>
    <derivirana_varijabla naziv="DomainObject.Predmet.OstaliListFormatedOIB_1">
      <item>Melita Kordić, OIB 37874686979</item>
    </derivirana_varijabla>
  </DomainObject.Predmet.OstaliListFormatedOIB>
  <DomainObject.Predmet.OstaliListFormatedWithAdress>
    <izvorni_sadrzaj>
      <item>Melita Kordić, Ulica Ljudevita Posavskog 24, 31000 Osijek</item>
    </izvorni_sadrzaj>
    <derivirana_varijabla naziv="DomainObject.Predmet.OstaliListFormatedWithAdress_1">
      <item>Melita Kordić, Ulica Ljudevita Posavskog 24, 31000 Osijek</item>
    </derivirana_varijabla>
  </DomainObject.Predmet.OstaliListFormatedWithAdress>
  <DomainObject.Predmet.OstaliListFormatedWithAdressOIB>
    <izvorni_sadrzaj>
      <item>Melita Kordić, OIB 37874686979, Ulica Ljudevita Posavskog 24, 31000 Osijek</item>
    </izvorni_sadrzaj>
    <derivirana_varijabla naziv="DomainObject.Predmet.OstaliListFormatedWithAdressOIB_1">
      <item>Melita Kordić, OIB 37874686979, Ulica Ljudevita Posavskog 24, 31000 Osijek</item>
    </derivirana_varijabla>
  </DomainObject.Predmet.OstaliListFormatedWithAdressOIB>
  <DomainObject.Predmet.OstaliListNazivFormated>
    <izvorni_sadrzaj>
      <item>Melita Kordić</item>
    </izvorni_sadrzaj>
    <derivirana_varijabla naziv="DomainObject.Predmet.OstaliListNazivFormated_1">
      <item>Melita Kordić</item>
    </derivirana_varijabla>
  </DomainObject.Predmet.OstaliListNazivFormated>
  <DomainObject.Predmet.OstaliListNazivFormatedOIB>
    <izvorni_sadrzaj>
      <item>Melita Kordić, OIB 37874686979</item>
    </izvorni_sadrzaj>
    <derivirana_varijabla naziv="DomainObject.Predmet.OstaliListNazivFormatedOIB_1">
      <item>Melita Kordić, OIB 37874686979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MIKRO PULS jednostavno društvo s ograničenom odgovornošću za pružanje usluga</izvorni_sadrzaj>
    <derivirana_varijabla naziv="DomainObject.Predmet.ProtustrankaIDrugi_1">MIKRO PULS jednostavno društvo s ograničenom odgovornošću za pružanje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MIKRO PULS jednostavno društvo s ograničenom odgovornošću za pružanje usluga, OIB 79756031102, J.J.Strossmayera 289, 31000 Osijek</izvorni_sadrzaj>
    <derivirana_varijabla naziv="DomainObject.Predmet.ProtustrankaIDrugiAdressOIB_1">MIKRO PULS jednostavno društvo s ograničenom odgovornošću za pružanje usluga, OIB 79756031102, J.J.Strossmayera 289,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MIKRO PULS jednostavno društvo s ograničenom odgovornošću za pružanje usluga</item>
      <item>Melita Kordić</item>
    </izvorni_sadrzaj>
    <derivirana_varijabla naziv="DomainObject.Predmet.SudioniciListNaziv_1">
      <item>FINA RC OSIJEK</item>
      <item>MIKRO PULS jednostavno društvo s ograničenom odgovornošću za pružanje usluga</item>
      <item>Melita Kordić</item>
    </derivirana_varijabla>
  </DomainObject.Predmet.SudioniciListNaziv>
  <DomainObject.Predmet.SudioniciListAdressOIB>
    <izvorni_sadrzaj>
      <item>FINA RC OSIJEK, OIB 85821130368</item>
      <item>MIKRO PULS jednostavno društvo s ograničenom odgovornošću za pružanje usluga, OIB 79756031102, J.J.Strossmayera 289,31000 Osijek</item>
      <item>Melita Kordić, OIB 37874686979, Ulica Ljudevita Posavskog 24,31000 Osijek</item>
    </izvorni_sadrzaj>
    <derivirana_varijabla naziv="DomainObject.Predmet.SudioniciListAdressOIB_1">
      <item>FINA RC OSIJEK, OIB 85821130368</item>
      <item>MIKRO PULS jednostavno društvo s ograničenom odgovornošću za pružanje usluga, OIB 79756031102, J.J.Strossmayera 289,31000 Osijek</item>
      <item>Melita Kordić, OIB 37874686979, Ulica Ljudevita Posavskog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79756031102</item>
      <item>, OIB 37874686979</item>
    </izvorni_sadrzaj>
    <derivirana_varijabla naziv="DomainObject.Predmet.SudioniciListNazivOIB_1">
      <item>, OIB 85821130368</item>
      <item>, OIB 79756031102</item>
      <item>, OIB 37874686979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1D6D9-EE97-4E09-AAC3-C849EA149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2236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2017-07-06T11:14:00Z</dcterms:created>
  <dc:creator>grgicv</dc:creator>
  <cp:lastModifiedBy>Žana Bem</cp:lastModifiedBy>
  <cp:lastPrinted>2017-06-19T06:09:00Z</cp:lastPrinted>
  <dcterms:modified xmlns:xsi="http://www.w3.org/2001/XMLSchema-instance" xsi:type="dcterms:W3CDTF">2017-07-06T11:17:00Z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