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6bfc" w14:paraId="7096bfc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E608C0">
        <w:t>AURORA ORSERA j.d.o.o., Flengi, Flengi 51, OIB: 80638576476</w:t>
      </w:r>
      <w:r w:rsidRPr="006945A2">
        <w:t xml:space="preserve">, </w:t>
      </w:r>
      <w:r w:rsidR="009B78AE">
        <w:t>dana 15.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E608C0">
        <w:t>AURORA ORSERA j.d.o.o., Flengi, Flengi 51, OIB: 80638576476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 w:rsidRPr="001D01C0">
      <w:pPr>
        <w:ind w:firstLine="720"/>
        <w:jc w:val="both"/>
        <w:rPr>
          <w:color w:val="FF0000"/>
        </w:rPr>
      </w:pPr>
      <w:r w:rsidRPr="009B78AE">
        <w:t xml:space="preserve">II. Za stečajnog upravitelja imenuje se </w:t>
      </w:r>
      <w:r w:rsidR="00783211" w:rsidRPr="009B78AE">
        <w:t>Jelen</w:t>
      </w:r>
      <w:r w:rsidR="00783211" w:rsidRPr="00AB11A3">
        <w:t>ko Lehki iz Zagreba, Pavla Hatza 10, OIB: 96068307857</w:t>
      </w:r>
      <w:r w:rsidR="004A5EDF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9B78AE">
        <w:t xml:space="preserve">broj </w:t>
      </w:r>
      <w:r w:rsidR="006945A2" w:rsidRPr="009B78AE">
        <w:t>020</w:t>
      </w:r>
      <w:r w:rsidRPr="009B78AE">
        <w:t>-</w:t>
      </w:r>
      <w:r w:rsidR="00323814" w:rsidRPr="009B78AE">
        <w:t>309</w:t>
      </w:r>
      <w:r w:rsidR="0035312C" w:rsidRPr="009B78AE">
        <w:t>-1</w:t>
      </w:r>
      <w:r w:rsidR="00323814" w:rsidRPr="009B78AE">
        <w:t>6</w:t>
      </w:r>
      <w:r w:rsidRPr="009B78AE">
        <w:t xml:space="preserve">, </w:t>
      </w:r>
      <w:r w:rsidRPr="00F92A06">
        <w:t xml:space="preserve">te da nastavi sa daljnjom pljenidbom do iznosa od </w:t>
      </w:r>
      <w:r w:rsidR="0035312C">
        <w:t>5</w:t>
      </w:r>
      <w:r w:rsidRPr="00F92A06">
        <w:t>.000,00 kn prema rješenju ovog suda posl. broj: 1 St-</w:t>
      </w:r>
      <w:r w:rsidR="00323814">
        <w:t>309</w:t>
      </w:r>
      <w:r w:rsidR="001D01C0">
        <w:t>/16</w:t>
      </w:r>
      <w:r w:rsidR="0035312C">
        <w:t>-</w:t>
      </w:r>
      <w:r w:rsidR="009C3391">
        <w:t>3</w:t>
      </w:r>
      <w:r w:rsidRPr="00F92A06">
        <w:t xml:space="preserve"> od</w:t>
      </w:r>
      <w:r w:rsidR="00F92A06" w:rsidRPr="00F92A06">
        <w:t xml:space="preserve"> </w:t>
      </w:r>
      <w:r w:rsidR="001D01C0">
        <w:t>1</w:t>
      </w:r>
      <w:r w:rsidR="00323814">
        <w:t>2</w:t>
      </w:r>
      <w:r w:rsidR="00F92A06" w:rsidRPr="00F92A06">
        <w:t xml:space="preserve">. </w:t>
      </w:r>
      <w:r w:rsidR="009C3391">
        <w:t xml:space="preserve">travnja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323814">
        <w:t>AURORA ORSERA j.d.o.o., Flengi, Flengi 51, OIB: 80638576476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FF69DC">
        <w:t>309</w:t>
      </w:r>
      <w:r w:rsidR="00EC0EC5">
        <w:t xml:space="preserve">/16-4 </w:t>
      </w:r>
      <w:r w:rsidRPr="001B1D09">
        <w:t xml:space="preserve">od </w:t>
      </w:r>
      <w:r w:rsidR="00EC0EC5">
        <w:t>1</w:t>
      </w:r>
      <w:r w:rsidR="00FF69DC">
        <w:t>2</w:t>
      </w:r>
      <w:r w:rsidR="006945A2">
        <w:t xml:space="preserve">. </w:t>
      </w:r>
      <w:r w:rsidR="00FF69DC">
        <w:t xml:space="preserve">travnja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EC0EC5">
        <w:t>1</w:t>
      </w:r>
      <w:r w:rsidR="007A7B88">
        <w:t>2</w:t>
      </w:r>
      <w:r w:rsidRPr="00F92A06">
        <w:t xml:space="preserve">. </w:t>
      </w:r>
      <w:r w:rsidR="007A7B88">
        <w:t xml:space="preserve">travnja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7A7B88">
        <w:t>309</w:t>
      </w:r>
      <w:r w:rsidR="0035312C">
        <w:t>/1</w:t>
      </w:r>
      <w:r w:rsidR="00EC0EC5">
        <w:t>6</w:t>
      </w:r>
      <w:r w:rsidR="0035312C">
        <w:t>-</w:t>
      </w:r>
      <w:r w:rsidR="007A7B88">
        <w:t>7</w:t>
      </w:r>
      <w:r w:rsidRPr="00F92A06">
        <w:t xml:space="preserve"> od </w:t>
      </w:r>
      <w:r w:rsidR="007A7B88">
        <w:t>28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7A7B88">
        <w:t>28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E34245">
        <w:t>6</w:t>
      </w:r>
      <w:r w:rsidRPr="00CB7466">
        <w:t xml:space="preserve">. </w:t>
      </w:r>
      <w:r w:rsidR="00EC0EC5">
        <w:t>li</w:t>
      </w:r>
      <w:r w:rsidR="00E34245">
        <w:t>stopada</w:t>
      </w:r>
      <w:r w:rsidR="00EC0EC5">
        <w:t xml:space="preserve"> </w:t>
      </w:r>
      <w:r w:rsidRPr="00CB7466">
        <w:t xml:space="preserve">2016. godine. U roku od 15 dana, koji rok je istekao </w:t>
      </w:r>
      <w:r w:rsidR="00E34245">
        <w:t>21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B78AE">
        <w:t>15.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C86911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23814">
        <w:t>AURORA ORSERA j.d.o.o., Flengi, Flengi 51</w:t>
      </w:r>
      <w:r w:rsidR="00255AFF">
        <w:t>,</w:t>
      </w:r>
    </w:p>
    <w:p w:rsidRDefault="004A5EDF" w:rsidP="004A5EDF" w:rsidR="005D6592" w:rsidRPr="008119E9">
      <w:pPr>
        <w:jc w:val="both"/>
      </w:pPr>
      <w:r w:rsidRPr="008119E9">
        <w:t xml:space="preserve">            </w:t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 w:rsidRPr="00783211">
      <w:pPr>
        <w:ind w:firstLine="720"/>
        <w:jc w:val="both"/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783211" w:rsidRPr="00783211">
        <w:t>Jelenku Lehki iz Zagreba, Pavla Hatza 10,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9B78AE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</w:t>
      </w:r>
      <w:r w:rsidR="009B78AE">
        <w:t>tvo financija, Porezna uprava-</w:t>
      </w:r>
      <w:r w:rsidRPr="006663D8">
        <w:t>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9B78AE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B78AE">
        <w:t>sudskom registru,</w:t>
      </w:r>
    </w:p>
    <w:p w:rsidRDefault="00460740" w:rsidP="009C424D" w:rsidR="00460740">
      <w:pPr>
        <w:ind w:firstLine="720"/>
        <w:jc w:val="both"/>
      </w:pPr>
      <w:r>
        <w:t>- sud</w:t>
      </w:r>
      <w:r w:rsidR="009B78AE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75" w:rsidR="00022E75">
      <w:r>
        <w:separator/>
      </w:r>
    </w:p>
  </w:endnote>
  <w:endnote w:id="0" w:type="continuationSeparator">
    <w:p w:rsidRDefault="00022E75" w:rsidR="00022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75" w:rsidR="00022E75">
      <w:r>
        <w:separator/>
      </w:r>
    </w:p>
  </w:footnote>
  <w:footnote w:id="0" w:type="continuationSeparator">
    <w:p w:rsidRDefault="00022E75" w:rsidR="00022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01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E608C0">
      <w:rPr>
        <w:sz w:val="23"/>
        <w:szCs w:val="23"/>
      </w:rPr>
      <w:t>309</w:t>
    </w:r>
    <w:r w:rsidR="009B78AE">
      <w:rPr>
        <w:sz w:val="23"/>
        <w:szCs w:val="23"/>
      </w:rPr>
      <w:t>/16-8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4CE1">
      <w:rPr>
        <w:sz w:val="23"/>
        <w:szCs w:val="23"/>
      </w:rPr>
      <w:t>309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9B78AE">
      <w:rPr>
        <w:sz w:val="23"/>
        <w:szCs w:val="23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22E75"/>
    <w:rsid w:val="00095A02"/>
    <w:rsid w:val="000E0BBA"/>
    <w:rsid w:val="0012578E"/>
    <w:rsid w:val="001850D2"/>
    <w:rsid w:val="001D01C0"/>
    <w:rsid w:val="00237525"/>
    <w:rsid w:val="00255AFF"/>
    <w:rsid w:val="002A42D9"/>
    <w:rsid w:val="00323814"/>
    <w:rsid w:val="00331D94"/>
    <w:rsid w:val="00352582"/>
    <w:rsid w:val="0035312C"/>
    <w:rsid w:val="00392D0C"/>
    <w:rsid w:val="00397CB5"/>
    <w:rsid w:val="003B5C56"/>
    <w:rsid w:val="003F7798"/>
    <w:rsid w:val="0040363C"/>
    <w:rsid w:val="00460740"/>
    <w:rsid w:val="004A5EDF"/>
    <w:rsid w:val="004D7B47"/>
    <w:rsid w:val="005747CA"/>
    <w:rsid w:val="00585A21"/>
    <w:rsid w:val="0059525B"/>
    <w:rsid w:val="005B501E"/>
    <w:rsid w:val="005D6592"/>
    <w:rsid w:val="00621F87"/>
    <w:rsid w:val="006663D8"/>
    <w:rsid w:val="006945A2"/>
    <w:rsid w:val="00697542"/>
    <w:rsid w:val="006B422D"/>
    <w:rsid w:val="006C0A2B"/>
    <w:rsid w:val="00717458"/>
    <w:rsid w:val="0076431D"/>
    <w:rsid w:val="00766400"/>
    <w:rsid w:val="00783211"/>
    <w:rsid w:val="007926B9"/>
    <w:rsid w:val="007A7B88"/>
    <w:rsid w:val="008119E9"/>
    <w:rsid w:val="00864E52"/>
    <w:rsid w:val="008D2FD3"/>
    <w:rsid w:val="008F1F9E"/>
    <w:rsid w:val="009A0019"/>
    <w:rsid w:val="009B2C8A"/>
    <w:rsid w:val="009B78AE"/>
    <w:rsid w:val="009C3391"/>
    <w:rsid w:val="009C424D"/>
    <w:rsid w:val="00A56A06"/>
    <w:rsid w:val="00A75990"/>
    <w:rsid w:val="00A916A7"/>
    <w:rsid w:val="00AC15FC"/>
    <w:rsid w:val="00AC4CE1"/>
    <w:rsid w:val="00B03A3A"/>
    <w:rsid w:val="00B13AEF"/>
    <w:rsid w:val="00B7595F"/>
    <w:rsid w:val="00BF5C86"/>
    <w:rsid w:val="00C86911"/>
    <w:rsid w:val="00C9622A"/>
    <w:rsid w:val="00CB7466"/>
    <w:rsid w:val="00CE6590"/>
    <w:rsid w:val="00D64F74"/>
    <w:rsid w:val="00D85D34"/>
    <w:rsid w:val="00DD5010"/>
    <w:rsid w:val="00DF5E63"/>
    <w:rsid w:val="00DF63FE"/>
    <w:rsid w:val="00E34245"/>
    <w:rsid w:val="00E608C0"/>
    <w:rsid w:val="00E80ECB"/>
    <w:rsid w:val="00EB7A58"/>
    <w:rsid w:val="00EC0D58"/>
    <w:rsid w:val="00EC0EC5"/>
    <w:rsid w:val="00F40213"/>
    <w:rsid w:val="00F66FE4"/>
    <w:rsid w:val="00F92A06"/>
    <w:rsid w:val="00FC37DF"/>
    <w:rsid w:val="00FE634E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01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01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1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1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01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01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1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1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ORSERA j.d.o.o. FLENGI</izvorni_sadrzaj>
    <derivirana_varijabla naziv="DomainObject.Predmet.ProtustrankaFormated_1">  AURORA ORSERA j.d.o.o. FLENGI</derivirana_varijabla>
  </DomainObject.Predmet.ProtustrankaFormated>
  <DomainObject.Predmet.ProtustrankaFormatedOIB>
    <izvorni_sadrzaj>  AURORA ORSERA j.d.o.o. FLENGI, OIB 80638576476</izvorni_sadrzaj>
    <derivirana_varijabla naziv="DomainObject.Predmet.ProtustrankaFormatedOIB_1">  AURORA ORSERA j.d.o.o. FLENGI, OIB 80638576476</derivirana_varijabla>
  </DomainObject.Predmet.ProtustrankaFormatedOIB>
  <DomainObject.Predmet.ProtustrankaFormatedWithAdress>
    <izvorni_sadrzaj> AURORA ORSERA j.d.o.o. FLENGI, Flengi 51, 52450 Flengi</izvorni_sadrzaj>
    <derivirana_varijabla naziv="DomainObject.Predmet.ProtustrankaFormatedWithAdress_1"> AURORA ORSERA j.d.o.o. FLENGI, Flengi 51, 52450 Flengi</derivirana_varijabla>
  </DomainObject.Predmet.ProtustrankaFormatedWithAdress>
  <DomainObject.Predmet.ProtustrankaFormatedWithAdressOIB>
    <izvorni_sadrzaj> AURORA ORSERA j.d.o.o. FLENGI, OIB 80638576476, Flengi 51, 52450 Flengi</izvorni_sadrzaj>
    <derivirana_varijabla naziv="DomainObject.Predmet.ProtustrankaFormatedWithAdressOIB_1"> AURORA ORSERA j.d.o.o. FLENGI, OIB 80638576476, Flengi 51, 52450 Flengi</derivirana_varijabla>
  </DomainObject.Predmet.ProtustrankaFormatedWithAdressOIB>
  <DomainObject.Predmet.ProtustrankaWithAdress>
    <izvorni_sadrzaj>AURORA ORSERA j.d.o.o. FLENGI Flengi 51, 52450 Flengi</izvorni_sadrzaj>
    <derivirana_varijabla naziv="DomainObject.Predmet.ProtustrankaWithAdress_1">AURORA ORSERA j.d.o.o. FLENGI Flengi 51, 52450 Flengi</derivirana_varijabla>
  </DomainObject.Predmet.ProtustrankaWithAdress>
  <DomainObject.Predmet.ProtustrankaWithAdressOIB>
    <izvorni_sadrzaj>AURORA ORSERA j.d.o.o. FLENGI, OIB 80638576476, Flengi 51, 52450 Flengi</izvorni_sadrzaj>
    <derivirana_varijabla naziv="DomainObject.Predmet.ProtustrankaWithAdressOIB_1">AURORA ORSERA j.d.o.o. FLENGI, OIB 80638576476, Flengi 51, 52450 Flengi</derivirana_varijabla>
  </DomainObject.Predmet.ProtustrankaWithAdressOIB>
  <DomainObject.Predmet.ProtustrankaNazivFormated>
    <izvorni_sadrzaj>AURORA ORSERA j.d.o.o. FLENGI</izvorni_sadrzaj>
    <derivirana_varijabla naziv="DomainObject.Predmet.ProtustrankaNazivFormated_1">AURORA ORSERA j.d.o.o. FLENGI</derivirana_varijabla>
  </DomainObject.Predmet.ProtustrankaNazivFormated>
  <DomainObject.Predmet.ProtustrankaNazivFormatedOIB>
    <izvorni_sadrzaj>AURORA ORSERA j.d.o.o. FLENGI, OIB 80638576476</izvorni_sadrzaj>
    <derivirana_varijabla naziv="DomainObject.Predmet.ProtustrankaNazivFormatedOIB_1">AURORA ORSERA j.d.o.o. FLENGI, OIB 80638576476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34523.98</izvorni_sadrzaj>
    <derivirana_varijabla naziv="DomainObject.Predmet.TrenutnaVrijednost_1">34523.98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ORSERA j.d.o.o. FLENGI</item>
    </izvorni_sadrzaj>
    <derivirana_varijabla naziv="DomainObject.Predmet.ProtuStrankaListFormated_1">
      <item>AURORA ORSERA j.d.o.o. FLENGI</item>
    </derivirana_varijabla>
  </DomainObject.Predmet.ProtuStrankaListFormated>
  <DomainObject.Predmet.ProtuStrankaListFormatedOIB>
    <izvorni_sadrzaj>
      <item>AURORA ORSERA j.d.o.o. FLENGI, OIB 80638576476</item>
    </izvorni_sadrzaj>
    <derivirana_varijabla naziv="DomainObject.Predmet.ProtuStrankaListFormatedOIB_1">
      <item>AURORA ORSERA j.d.o.o. FLENGI, OIB 80638576476</item>
    </derivirana_varijabla>
  </DomainObject.Predmet.ProtuStrankaListFormatedOIB>
  <DomainObject.Predmet.ProtuStrankaListFormatedWithAdress>
    <izvorni_sadrzaj>
      <item>AURORA ORSERA j.d.o.o. FLENGI, Flengi 51, 52450 Flengi</item>
    </izvorni_sadrzaj>
    <derivirana_varijabla naziv="DomainObject.Predmet.ProtuStrankaListFormatedWithAdress_1">
      <item>AURORA ORSERA j.d.o.o. FLENGI, Flengi 51, 52450 Flengi</item>
    </derivirana_varijabla>
  </DomainObject.Predmet.ProtuStrankaListFormatedWithAdress>
  <DomainObject.Predmet.ProtuStrankaListFormatedWithAdressOIB>
    <izvorni_sadrzaj>
      <item>AURORA ORSERA j.d.o.o. FLENGI, OIB 80638576476, Flengi 51, 52450 Flengi</item>
    </izvorni_sadrzaj>
    <derivirana_varijabla naziv="DomainObject.Predmet.ProtuStrankaListFormatedWithAdressOIB_1">
      <item>AURORA ORSERA j.d.o.o. FLENGI, OIB 80638576476, Flengi 51, 52450 Flengi</item>
    </derivirana_varijabla>
  </DomainObject.Predmet.ProtuStrankaListFormatedWithAdressOIB>
  <DomainObject.Predmet.ProtuStrankaListNazivFormated>
    <izvorni_sadrzaj>
      <item>AURORA ORSERA j.d.o.o. FLENGI</item>
    </izvorni_sadrzaj>
    <derivirana_varijabla naziv="DomainObject.Predmet.ProtuStrankaListNazivFormated_1">
      <item>AURORA ORSERA j.d.o.o. FLENGI</item>
    </derivirana_varijabla>
  </DomainObject.Predmet.ProtuStrankaListNazivFormated>
  <DomainObject.Predmet.ProtuStrankaListNazivFormatedOIB>
    <izvorni_sadrzaj>
      <item>AURORA ORSERA j.d.o.o. FLENGI, OIB 80638576476</item>
    </izvorni_sadrzaj>
    <derivirana_varijabla naziv="DomainObject.Predmet.ProtuStrankaListNazivFormatedOIB_1">
      <item>AURORA ORSERA j.d.o.o. FLENGI, OIB 80638576476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ORSERA j.d.o.o. FLENGI</izvorni_sadrzaj>
    <derivirana_varijabla naziv="DomainObject.Predmet.ProtustrankaIDrugi_1">AURORA ORSERA j.d.o.o. FLENGI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ORSERA j.d.o.o. FLENGI, OIB 80638576476, Flengi 51, 52450 Flengi</izvorni_sadrzaj>
    <derivirana_varijabla naziv="DomainObject.Predmet.ProtustrankaIDrugiAdressOIB_1">AURORA ORSERA j.d.o.o. FLENGI, OIB 80638576476, Flengi 51, 52450 Flengi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ORSERA j.d.o.o. FLENGI</item>
    </izvorni_sadrzaj>
    <derivirana_varijabla naziv="DomainObject.Predmet.SudioniciListNaziv_1">
      <item>FINANCIJSKA AGENCIJA, RC RIJEKA, PODRUŽNICA PULA, PULA</item>
      <item>AURORA ORSERA j.d.o.o. FLENGI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ORSERA j.d.o.o. FLENGI, OIB 80638576476, Flengi 51,52450 Flengi</item>
    </izvorni_sadrzaj>
    <derivirana_varijabla naziv="DomainObject.Predmet.SudioniciListAdressOIB_1">
      <item>FINANCIJSKA AGENCIJA, RC RIJEKA, PODRUŽNICA PULA, PULA, OIB 85821130368, Giardini 5,52100 Pula</item>
      <item>AURORA ORSERA j.d.o.o. FLENGI, OIB 80638576476, Flengi 51,52450 Flengi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80638576476</item>
    </izvorni_sadrzaj>
    <derivirana_varijabla naziv="DomainObject.Predmet.SudioniciListNazivOIB_1">
      <item>, OIB 85821130368</item>
      <item>, OIB 80638576476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0F3A6-790D-48CB-BECF-DDA98040B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3350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2016-11-15T07:43:00Z</dcterms:created>
  <dc:creator>Damir Rabar</dc:creator>
  <cp:lastModifiedBy>Lorena Paris Aničić</cp:lastModifiedBy>
  <cp:lastPrinted>2016-11-15T07:46:00Z</cp:lastPrinted>
  <dcterms:modified xmlns:xsi="http://www.w3.org/2001/XMLSchema-instance" xsi:type="dcterms:W3CDTF">2016-11-15T07:48:00Z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