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3a32d4" w14:paraId="e3a32d4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proofErr w:type="spellStart"/>
      <w:r w:rsidR="00813D15">
        <w:rPr>
          <w:rFonts w:hAnsi="Times New Roman" w:ascii="Times New Roman"/>
          <w:sz w:val="24"/>
        </w:rPr>
        <w:t>854</w:t>
      </w:r>
      <w:proofErr w:type="spellEnd"/>
      <w:r w:rsidR="00813D15">
        <w:rPr>
          <w:rFonts w:hAnsi="Times New Roman" w:ascii="Times New Roman"/>
          <w:sz w:val="24"/>
        </w:rPr>
        <w:t>/</w:t>
      </w:r>
      <w:proofErr w:type="spellStart"/>
      <w:r w:rsidR="00813D15">
        <w:rPr>
          <w:rFonts w:hAnsi="Times New Roman" w:ascii="Times New Roman"/>
          <w:sz w:val="24"/>
        </w:rPr>
        <w:t>11</w:t>
      </w:r>
      <w:proofErr w:type="spellEnd"/>
      <w:r w:rsidR="00056826">
        <w:rPr>
          <w:rFonts w:hAnsi="Times New Roman" w:ascii="Times New Roman"/>
          <w:sz w:val="24"/>
        </w:rPr>
        <w:t>-</w:t>
      </w:r>
      <w:proofErr w:type="spellStart"/>
      <w:r w:rsidR="00056826">
        <w:rPr>
          <w:rFonts w:hAnsi="Times New Roman" w:ascii="Times New Roman"/>
          <w:sz w:val="24"/>
        </w:rPr>
        <w:t>73</w:t>
      </w:r>
      <w:proofErr w:type="spellEnd"/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62131D" w:rsidR="0062131D" w:rsidRPr="0062131D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027480">
        <w:rPr>
          <w:rFonts w:hAnsi="Times New Roman" w:ascii="Times New Roman"/>
          <w:sz w:val="24"/>
        </w:rPr>
        <w:t xml:space="preserve"> </w:t>
      </w:r>
      <w:r w:rsidR="00813D15" w:rsidRPr="00813D15">
        <w:rPr>
          <w:rFonts w:hAnsi="Times New Roman" w:ascii="Times New Roman"/>
          <w:sz w:val="24"/>
        </w:rPr>
        <w:t xml:space="preserve">stečajnom masom stečajnog dužnika </w:t>
      </w:r>
      <w:r w:rsidR="00813D15" w:rsidRPr="0062131D">
        <w:rPr>
          <w:rFonts w:hAnsi="Times New Roman" w:ascii="Times New Roman"/>
          <w:sz w:val="24"/>
        </w:rPr>
        <w:t>HEMI d.o.o.</w:t>
      </w:r>
      <w:r w:rsidR="00813D15" w:rsidRPr="00813D15">
        <w:rPr>
          <w:rFonts w:hAnsi="Times New Roman" w:ascii="Times New Roman"/>
          <w:sz w:val="24"/>
        </w:rPr>
        <w:t xml:space="preserve"> u stečaju, Odra, II. desni odvojak 2, OIB: 84780531143</w:t>
      </w:r>
      <w:r w:rsidR="00813D15">
        <w:rPr>
          <w:rFonts w:hAnsi="Times New Roman" w:ascii="Times New Roman"/>
          <w:sz w:val="24"/>
        </w:rPr>
        <w:t xml:space="preserve">, </w:t>
      </w:r>
      <w:r w:rsidR="0062131D" w:rsidRPr="0062131D">
        <w:rPr>
          <w:rFonts w:hAnsi="Times New Roman" w:ascii="Times New Roman"/>
          <w:sz w:val="24"/>
        </w:rPr>
        <w:t xml:space="preserve">temeljem članka 164.a stavak 3. i 170.  Stečajnog zakona (NN 44/96, 29/99, 129/00, 123/03, 82/06, 116/10, 25/12, 133/12 i 45/13 – odluka Ustavnog suda), </w:t>
      </w:r>
      <w:r w:rsidR="0062131D">
        <w:rPr>
          <w:rFonts w:hAnsi="Times New Roman" w:ascii="Times New Roman"/>
          <w:sz w:val="24"/>
        </w:rPr>
        <w:t>2</w:t>
      </w:r>
      <w:r w:rsidR="008F0940">
        <w:rPr>
          <w:rFonts w:hAnsi="Times New Roman" w:ascii="Times New Roman"/>
          <w:sz w:val="24"/>
        </w:rPr>
        <w:t>2</w:t>
      </w:r>
      <w:r w:rsidR="0062131D">
        <w:rPr>
          <w:rFonts w:hAnsi="Times New Roman" w:ascii="Times New Roman"/>
          <w:sz w:val="24"/>
        </w:rPr>
        <w:t xml:space="preserve">. </w:t>
      </w:r>
      <w:r w:rsidR="008F0940">
        <w:rPr>
          <w:rFonts w:hAnsi="Times New Roman" w:ascii="Times New Roman"/>
          <w:sz w:val="24"/>
        </w:rPr>
        <w:t>studenog</w:t>
      </w:r>
      <w:r w:rsidR="0062131D" w:rsidRPr="0062131D">
        <w:rPr>
          <w:rFonts w:hAnsi="Times New Roman" w:ascii="Times New Roman"/>
          <w:sz w:val="24"/>
        </w:rPr>
        <w:t xml:space="preserve"> 201</w:t>
      </w:r>
      <w:r w:rsidR="008F0940">
        <w:rPr>
          <w:rFonts w:hAnsi="Times New Roman" w:ascii="Times New Roman"/>
          <w:sz w:val="24"/>
        </w:rPr>
        <w:t>8</w:t>
      </w:r>
      <w:r w:rsidR="0062131D" w:rsidRPr="0062131D">
        <w:rPr>
          <w:rFonts w:hAnsi="Times New Roman" w:ascii="Times New Roman"/>
          <w:sz w:val="24"/>
        </w:rPr>
        <w:t>.</w:t>
      </w:r>
    </w:p>
    <w:p w:rsidRDefault="0062131D" w:rsidP="0062131D" w:rsidR="0062131D" w:rsidRPr="0062131D">
      <w:pPr>
        <w:rPr>
          <w:rFonts w:hAnsi="Times New Roman" w:ascii="Times New Roman"/>
          <w:sz w:val="24"/>
        </w:rPr>
      </w:pPr>
    </w:p>
    <w:p w:rsidRDefault="0062131D" w:rsidP="0062131D" w:rsidR="0062131D" w:rsidRPr="0062131D">
      <w:pPr>
        <w:jc w:val="center"/>
        <w:rPr>
          <w:rFonts w:hAnsi="Times New Roman" w:ascii="Times New Roman"/>
          <w:sz w:val="24"/>
        </w:rPr>
      </w:pPr>
      <w:r w:rsidRPr="0062131D">
        <w:rPr>
          <w:rFonts w:hAnsi="Times New Roman" w:ascii="Times New Roman"/>
          <w:sz w:val="24"/>
        </w:rPr>
        <w:t>z a k l j u č i o   j e</w:t>
      </w:r>
    </w:p>
    <w:p w:rsidRDefault="0062131D" w:rsidP="0062131D" w:rsidR="0062131D" w:rsidRPr="0062131D">
      <w:pPr>
        <w:rPr>
          <w:rFonts w:hAnsi="Times New Roman" w:ascii="Times New Roman"/>
          <w:sz w:val="24"/>
        </w:rPr>
      </w:pPr>
    </w:p>
    <w:p w:rsidRDefault="0062131D" w:rsidP="0062131D" w:rsidR="0062131D" w:rsidRPr="0062131D">
      <w:pPr>
        <w:rPr>
          <w:rFonts w:hAnsi="Times New Roman" w:ascii="Times New Roman"/>
          <w:sz w:val="24"/>
        </w:rPr>
      </w:pPr>
      <w:r w:rsidRPr="0062131D">
        <w:rPr>
          <w:rFonts w:hAnsi="Times New Roman" w:ascii="Times New Roman"/>
          <w:sz w:val="24"/>
        </w:rPr>
        <w:tab/>
        <w:t>I. Ročište za diobu kupovnine određuje se za dan:</w:t>
      </w:r>
    </w:p>
    <w:p w:rsidRDefault="0062131D" w:rsidP="0062131D" w:rsidR="0062131D" w:rsidRPr="0062131D">
      <w:pPr>
        <w:rPr>
          <w:rFonts w:hAnsi="Times New Roman" w:ascii="Times New Roman"/>
          <w:sz w:val="24"/>
        </w:rPr>
      </w:pPr>
    </w:p>
    <w:p w:rsidRDefault="008F0940" w:rsidP="0062131D" w:rsidR="0062131D" w:rsidRPr="008B0725">
      <w:pPr>
        <w:jc w:val="center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  <w:u w:val="single"/>
        </w:rPr>
        <w:t>5</w:t>
      </w:r>
      <w:r w:rsidR="0062131D" w:rsidRPr="008B0725">
        <w:rPr>
          <w:rFonts w:hAnsi="Times New Roman" w:ascii="Times New Roman"/>
          <w:sz w:val="24"/>
          <w:u w:val="single"/>
        </w:rPr>
        <w:t xml:space="preserve">. </w:t>
      </w:r>
      <w:r>
        <w:rPr>
          <w:rFonts w:hAnsi="Times New Roman" w:ascii="Times New Roman"/>
          <w:sz w:val="24"/>
          <w:u w:val="single"/>
        </w:rPr>
        <w:t>prosinca</w:t>
      </w:r>
      <w:r w:rsidR="0062131D" w:rsidRPr="008B0725">
        <w:rPr>
          <w:rFonts w:hAnsi="Times New Roman" w:ascii="Times New Roman"/>
          <w:sz w:val="24"/>
          <w:u w:val="single"/>
        </w:rPr>
        <w:t xml:space="preserve"> 201</w:t>
      </w:r>
      <w:r w:rsidR="008B0725" w:rsidRPr="008B0725">
        <w:rPr>
          <w:rFonts w:hAnsi="Times New Roman" w:ascii="Times New Roman"/>
          <w:sz w:val="24"/>
          <w:u w:val="single"/>
        </w:rPr>
        <w:t>8</w:t>
      </w:r>
      <w:r w:rsidR="0062131D" w:rsidRPr="008B0725">
        <w:rPr>
          <w:rFonts w:hAnsi="Times New Roman" w:ascii="Times New Roman"/>
          <w:sz w:val="24"/>
          <w:u w:val="single"/>
        </w:rPr>
        <w:t xml:space="preserve">. u </w:t>
      </w:r>
      <w:r>
        <w:rPr>
          <w:rFonts w:hAnsi="Times New Roman" w:ascii="Times New Roman"/>
          <w:sz w:val="24"/>
          <w:u w:val="single"/>
        </w:rPr>
        <w:t>12</w:t>
      </w:r>
      <w:r w:rsidR="0062131D" w:rsidRPr="008B0725">
        <w:rPr>
          <w:rFonts w:hAnsi="Times New Roman" w:ascii="Times New Roman"/>
          <w:sz w:val="24"/>
          <w:u w:val="single"/>
        </w:rPr>
        <w:t>,</w:t>
      </w:r>
      <w:r>
        <w:rPr>
          <w:rFonts w:hAnsi="Times New Roman" w:ascii="Times New Roman"/>
          <w:sz w:val="24"/>
          <w:u w:val="single"/>
        </w:rPr>
        <w:t>10</w:t>
      </w:r>
      <w:r w:rsidR="0062131D" w:rsidRPr="008B0725">
        <w:rPr>
          <w:rFonts w:hAnsi="Times New Roman" w:ascii="Times New Roman"/>
          <w:sz w:val="24"/>
          <w:u w:val="single"/>
        </w:rPr>
        <w:t xml:space="preserve"> sati</w:t>
      </w:r>
    </w:p>
    <w:p w:rsidRDefault="0062131D" w:rsidP="0062131D" w:rsidR="0062131D" w:rsidRPr="0062131D">
      <w:pPr>
        <w:jc w:val="center"/>
        <w:rPr>
          <w:rFonts w:hAnsi="Times New Roman" w:ascii="Times New Roman"/>
          <w:sz w:val="24"/>
        </w:rPr>
      </w:pPr>
      <w:r w:rsidRPr="0062131D">
        <w:rPr>
          <w:rFonts w:hAnsi="Times New Roman" w:ascii="Times New Roman"/>
          <w:sz w:val="24"/>
        </w:rPr>
        <w:t>na Trgovačkom sudu u Zagrebu, Petrinjska 8</w:t>
      </w:r>
    </w:p>
    <w:p w:rsidRDefault="0062131D" w:rsidP="0062131D" w:rsidR="0062131D" w:rsidRPr="0062131D">
      <w:pPr>
        <w:jc w:val="center"/>
        <w:rPr>
          <w:rFonts w:hAnsi="Times New Roman" w:ascii="Times New Roman"/>
          <w:sz w:val="24"/>
        </w:rPr>
      </w:pPr>
      <w:r w:rsidRPr="0062131D">
        <w:rPr>
          <w:rFonts w:hAnsi="Times New Roman" w:ascii="Times New Roman"/>
          <w:sz w:val="24"/>
        </w:rPr>
        <w:t xml:space="preserve">sudnica </w:t>
      </w:r>
      <w:r>
        <w:rPr>
          <w:rFonts w:hAnsi="Times New Roman" w:ascii="Times New Roman"/>
          <w:sz w:val="24"/>
        </w:rPr>
        <w:t>100</w:t>
      </w:r>
      <w:r w:rsidRPr="0062131D">
        <w:rPr>
          <w:rFonts w:hAnsi="Times New Roman" w:ascii="Times New Roman"/>
          <w:sz w:val="24"/>
        </w:rPr>
        <w:t xml:space="preserve"> (</w:t>
      </w:r>
      <w:r>
        <w:rPr>
          <w:rFonts w:hAnsi="Times New Roman" w:ascii="Times New Roman"/>
          <w:sz w:val="24"/>
        </w:rPr>
        <w:t>Velika</w:t>
      </w:r>
      <w:r w:rsidRPr="0062131D">
        <w:rPr>
          <w:rFonts w:hAnsi="Times New Roman" w:ascii="Times New Roman"/>
          <w:sz w:val="24"/>
        </w:rPr>
        <w:t xml:space="preserve"> dvorana)</w:t>
      </w:r>
    </w:p>
    <w:p w:rsidRDefault="0062131D" w:rsidP="0062131D" w:rsidR="0062131D" w:rsidRPr="0062131D">
      <w:pPr>
        <w:rPr>
          <w:rFonts w:hAnsi="Times New Roman" w:ascii="Times New Roman"/>
          <w:sz w:val="24"/>
        </w:rPr>
      </w:pPr>
    </w:p>
    <w:p w:rsidRDefault="0062131D" w:rsidP="0062131D" w:rsidR="0062131D" w:rsidRPr="0062131D">
      <w:pPr>
        <w:rPr>
          <w:rFonts w:hAnsi="Times New Roman" w:ascii="Times New Roman"/>
          <w:sz w:val="24"/>
        </w:rPr>
      </w:pPr>
      <w:r w:rsidRPr="0062131D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62131D" w:rsidP="0062131D" w:rsidR="0062131D" w:rsidRPr="0062131D">
      <w:pPr>
        <w:rPr>
          <w:rFonts w:hAnsi="Times New Roman" w:ascii="Times New Roman"/>
          <w:sz w:val="24"/>
        </w:rPr>
      </w:pPr>
    </w:p>
    <w:p w:rsidRDefault="0062131D" w:rsidP="0062131D" w:rsidR="0062131D">
      <w:pPr>
        <w:rPr>
          <w:rFonts w:cs="Tahoma" w:hAnsi="Times New Roman" w:ascii="Times New Roman"/>
          <w:sz w:val="24"/>
        </w:rPr>
      </w:pPr>
      <w:r w:rsidRPr="0062131D">
        <w:rPr>
          <w:rFonts w:hAnsi="Times New Roman" w:ascii="Times New Roman"/>
          <w:sz w:val="24"/>
        </w:rPr>
        <w:tab/>
        <w:t>III. Upozoravaju se osobe iz toč. II. ovog zaključka da će se tražbina vjerovnika koji ne dođe na ročište uzeti prema stanju koje proizlazi iz zemljišne knjige i spisa te da, najkasnije na ročištu za diobu, mogu drugom osporiti tražbinu, njezinu visinu i red namirenja</w:t>
      </w:r>
      <w:r>
        <w:rPr>
          <w:rFonts w:hAnsi="Times New Roman" w:ascii="Times New Roman"/>
          <w:sz w:val="24"/>
        </w:rPr>
        <w:t xml:space="preserve">. </w:t>
      </w:r>
    </w:p>
    <w:p w:rsidRDefault="0062131D" w:rsidP="00CE4D39" w:rsidR="0062131D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62131D">
        <w:rPr>
          <w:rFonts w:cs="Tahoma" w:hAnsi="Times New Roman" w:ascii="Times New Roman"/>
          <w:sz w:val="24"/>
        </w:rPr>
        <w:t>2</w:t>
      </w:r>
      <w:r w:rsidR="008F0940">
        <w:rPr>
          <w:rFonts w:cs="Tahoma" w:hAnsi="Times New Roman" w:ascii="Times New Roman"/>
          <w:sz w:val="24"/>
        </w:rPr>
        <w:t>2</w:t>
      </w:r>
      <w:r w:rsidR="0062131D">
        <w:rPr>
          <w:rFonts w:cs="Tahoma" w:hAnsi="Times New Roman" w:ascii="Times New Roman"/>
          <w:sz w:val="24"/>
        </w:rPr>
        <w:t xml:space="preserve">. </w:t>
      </w:r>
      <w:r w:rsidR="00264CBC">
        <w:rPr>
          <w:rFonts w:cs="Tahoma" w:hAnsi="Times New Roman" w:ascii="Times New Roman"/>
          <w:sz w:val="24"/>
        </w:rPr>
        <w:t>studenog</w:t>
      </w:r>
      <w:r w:rsidR="0062131D">
        <w:rPr>
          <w:rFonts w:cs="Tahoma" w:hAnsi="Times New Roman" w:ascii="Times New Roman"/>
          <w:sz w:val="24"/>
        </w:rPr>
        <w:t xml:space="preserve"> </w:t>
      </w:r>
      <w:proofErr w:type="spellStart"/>
      <w:r w:rsidR="0062131D">
        <w:rPr>
          <w:rFonts w:cs="Tahoma" w:hAnsi="Times New Roman" w:ascii="Times New Roman"/>
          <w:sz w:val="24"/>
        </w:rPr>
        <w:t>201</w:t>
      </w:r>
      <w:r w:rsidR="008F0940">
        <w:rPr>
          <w:rFonts w:cs="Tahoma" w:hAnsi="Times New Roman" w:ascii="Times New Roman"/>
          <w:sz w:val="24"/>
        </w:rPr>
        <w:t>8</w:t>
      </w:r>
      <w:proofErr w:type="spellEnd"/>
      <w:r w:rsidR="0062131D">
        <w:rPr>
          <w:rFonts w:cs="Tahoma" w:hAnsi="Times New Roman" w:ascii="Times New Roman"/>
          <w:sz w:val="24"/>
        </w:rPr>
        <w:t>.</w:t>
      </w:r>
    </w:p>
    <w:p w:rsidRDefault="005264A3" w:rsidP="00D2504B" w:rsidR="005264A3">
      <w:pPr>
        <w:jc w:val="center"/>
        <w:rPr>
          <w:rFonts w:cs="Tahoma" w:hAnsi="Times New Roman" w:ascii="Times New Roman"/>
          <w:sz w:val="24"/>
        </w:rPr>
      </w:pPr>
    </w:p>
    <w:p w:rsidRDefault="005264A3" w:rsidP="005264A3" w:rsidR="005264A3" w:rsidRPr="005264A3">
      <w:pPr>
        <w:pStyle w:val="Bezproreda"/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64A3">
        <w:rPr>
          <w:rFonts w:hAnsi="Times New Roman" w:ascii="Times New Roman"/>
          <w:sz w:val="24"/>
        </w:rPr>
        <w:t>SUDAC</w:t>
      </w:r>
    </w:p>
    <w:p w:rsidRDefault="005264A3" w:rsidP="005264A3" w:rsidR="005264A3" w:rsidRPr="005264A3">
      <w:pPr>
        <w:pStyle w:val="Bezproreda"/>
        <w:rPr>
          <w:rFonts w:hAnsi="Times New Roman" w:ascii="Times New Roman"/>
          <w:sz w:val="24"/>
        </w:rPr>
      </w:pPr>
      <w:r w:rsidRPr="005264A3">
        <w:rPr>
          <w:rFonts w:hAnsi="Times New Roman" w:ascii="Times New Roman"/>
          <w:sz w:val="24"/>
        </w:rPr>
        <w:tab/>
      </w:r>
      <w:r w:rsidRPr="005264A3">
        <w:rPr>
          <w:rFonts w:hAnsi="Times New Roman" w:ascii="Times New Roman"/>
          <w:sz w:val="24"/>
        </w:rPr>
        <w:tab/>
      </w:r>
      <w:r w:rsidRPr="005264A3">
        <w:rPr>
          <w:rFonts w:hAnsi="Times New Roman" w:ascii="Times New Roman"/>
          <w:sz w:val="24"/>
        </w:rPr>
        <w:tab/>
      </w:r>
      <w:r w:rsidRPr="005264A3">
        <w:rPr>
          <w:rFonts w:hAnsi="Times New Roman" w:ascii="Times New Roman"/>
          <w:sz w:val="24"/>
        </w:rPr>
        <w:tab/>
      </w:r>
      <w:r w:rsidRPr="005264A3">
        <w:rPr>
          <w:rFonts w:hAnsi="Times New Roman" w:ascii="Times New Roman"/>
          <w:sz w:val="24"/>
        </w:rPr>
        <w:tab/>
      </w:r>
      <w:r w:rsidRPr="005264A3">
        <w:rPr>
          <w:rFonts w:hAnsi="Times New Roman" w:ascii="Times New Roman"/>
          <w:sz w:val="24"/>
        </w:rPr>
        <w:tab/>
      </w:r>
      <w:r w:rsidRPr="005264A3">
        <w:rPr>
          <w:rFonts w:hAnsi="Times New Roman" w:ascii="Times New Roman"/>
          <w:sz w:val="24"/>
        </w:rPr>
        <w:tab/>
      </w:r>
      <w:r w:rsidRPr="005264A3">
        <w:rPr>
          <w:rFonts w:hAnsi="Times New Roman" w:ascii="Times New Roman"/>
          <w:sz w:val="24"/>
        </w:rPr>
        <w:tab/>
      </w:r>
      <w:r w:rsidRPr="005264A3">
        <w:rPr>
          <w:rFonts w:hAnsi="Times New Roman" w:ascii="Times New Roman"/>
          <w:sz w:val="24"/>
        </w:rPr>
        <w:tab/>
        <w:t xml:space="preserve">MIHAEL </w:t>
      </w:r>
      <w:proofErr w:type="spellStart"/>
      <w:r w:rsidRPr="005264A3">
        <w:rPr>
          <w:rFonts w:hAnsi="Times New Roman" w:ascii="Times New Roman"/>
          <w:sz w:val="24"/>
        </w:rPr>
        <w:t>KOVAČIĆ</w:t>
      </w:r>
      <w:proofErr w:type="spellEnd"/>
      <w:r w:rsidR="00264CBC">
        <w:rPr>
          <w:rFonts w:hAnsi="Times New Roman" w:ascii="Times New Roman"/>
          <w:sz w:val="24"/>
        </w:rPr>
        <w:t xml:space="preserve"> v. r.</w:t>
      </w:r>
    </w:p>
    <w:p w:rsidRDefault="005264A3" w:rsidP="00482439" w:rsidR="005264A3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264CBC" w:rsidP="00970A43" w:rsidR="00264CBC" w:rsidRPr="00514E94">
      <w:pPr>
        <w:jc w:val="left"/>
        <w:rPr>
          <w:rFonts w:cs="Tahoma" w:hAnsi="Times New Roman" w:ascii="Times New Roman"/>
          <w:sz w:val="24"/>
        </w:rPr>
      </w:pPr>
    </w:p>
    <w:p w:rsidRDefault="00264CBC" w:rsidR="00264CBC" w:rsidRPr="00264CBC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64CBC">
        <w:rPr>
          <w:rFonts w:hAnsi="Times New Roman" w:ascii="Times New Roman"/>
          <w:sz w:val="24"/>
        </w:rPr>
        <w:t xml:space="preserve">Za </w:t>
      </w:r>
      <w:proofErr w:type="spellStart"/>
      <w:r w:rsidRPr="00264CBC">
        <w:rPr>
          <w:rFonts w:hAnsi="Times New Roman" w:ascii="Times New Roman"/>
          <w:sz w:val="24"/>
        </w:rPr>
        <w:t>toč</w:t>
      </w:r>
      <w:proofErr w:type="spellEnd"/>
      <w:r w:rsidRPr="00264CBC">
        <w:rPr>
          <w:rFonts w:hAnsi="Times New Roman" w:ascii="Times New Roman"/>
          <w:sz w:val="24"/>
        </w:rPr>
        <w:t xml:space="preserve">. </w:t>
      </w:r>
      <w:proofErr w:type="spellStart"/>
      <w:r w:rsidRPr="00264CBC">
        <w:rPr>
          <w:rFonts w:hAnsi="Times New Roman" w:ascii="Times New Roman"/>
          <w:sz w:val="24"/>
        </w:rPr>
        <w:t>otpravka</w:t>
      </w:r>
      <w:proofErr w:type="spellEnd"/>
      <w:r w:rsidRPr="00264CBC">
        <w:rPr>
          <w:rFonts w:hAnsi="Times New Roman" w:ascii="Times New Roman"/>
          <w:sz w:val="24"/>
        </w:rPr>
        <w:t xml:space="preserve"> – </w:t>
      </w:r>
      <w:proofErr w:type="spellStart"/>
      <w:r w:rsidRPr="00264CBC">
        <w:rPr>
          <w:rFonts w:hAnsi="Times New Roman" w:ascii="Times New Roman"/>
          <w:sz w:val="24"/>
        </w:rPr>
        <w:t>ovl</w:t>
      </w:r>
      <w:proofErr w:type="spellEnd"/>
      <w:r w:rsidRPr="00264CBC">
        <w:rPr>
          <w:rFonts w:hAnsi="Times New Roman" w:ascii="Times New Roman"/>
          <w:sz w:val="24"/>
        </w:rPr>
        <w:t>. službenik</w:t>
      </w:r>
    </w:p>
    <w:p w:rsidRDefault="00264CBC" w:rsidR="00264CBC" w:rsidRPr="00264CBC">
      <w:pPr>
        <w:rPr>
          <w:rFonts w:hAnsi="Times New Roman" w:ascii="Times New Roman"/>
          <w:sz w:val="24"/>
        </w:rPr>
      </w:pPr>
      <w:r w:rsidRPr="00264CBC">
        <w:rPr>
          <w:rFonts w:hAnsi="Times New Roman" w:ascii="Times New Roman"/>
          <w:sz w:val="24"/>
        </w:rPr>
        <w:tab/>
      </w:r>
      <w:r w:rsidRPr="00264CBC">
        <w:rPr>
          <w:rFonts w:hAnsi="Times New Roman" w:ascii="Times New Roman"/>
          <w:sz w:val="24"/>
        </w:rPr>
        <w:tab/>
      </w:r>
      <w:r w:rsidRPr="00264CBC">
        <w:rPr>
          <w:rFonts w:hAnsi="Times New Roman" w:ascii="Times New Roman"/>
          <w:sz w:val="24"/>
        </w:rPr>
        <w:tab/>
      </w:r>
      <w:r w:rsidRPr="00264CBC">
        <w:rPr>
          <w:rFonts w:hAnsi="Times New Roman" w:ascii="Times New Roman"/>
          <w:sz w:val="24"/>
        </w:rPr>
        <w:tab/>
      </w:r>
      <w:r w:rsidRPr="00264CBC">
        <w:rPr>
          <w:rFonts w:hAnsi="Times New Roman" w:ascii="Times New Roman"/>
          <w:sz w:val="24"/>
        </w:rPr>
        <w:tab/>
      </w:r>
      <w:r w:rsidRPr="00264CBC">
        <w:rPr>
          <w:rFonts w:hAnsi="Times New Roman" w:ascii="Times New Roman"/>
          <w:sz w:val="24"/>
        </w:rPr>
        <w:tab/>
      </w:r>
      <w:r w:rsidRPr="00264CBC">
        <w:rPr>
          <w:rFonts w:hAnsi="Times New Roman" w:ascii="Times New Roman"/>
          <w:sz w:val="24"/>
        </w:rPr>
        <w:tab/>
      </w:r>
      <w:r w:rsidRPr="00264CBC">
        <w:rPr>
          <w:rFonts w:hAnsi="Times New Roman" w:ascii="Times New Roman"/>
          <w:sz w:val="24"/>
        </w:rPr>
        <w:tab/>
      </w:r>
      <w:r w:rsidRPr="00264CBC">
        <w:rPr>
          <w:rFonts w:hAnsi="Times New Roman" w:ascii="Times New Roman"/>
          <w:sz w:val="24"/>
        </w:rPr>
        <w:tab/>
        <w:t>Kristina Švajger</w:t>
      </w:r>
    </w:p>
    <w:p w:rsidRDefault="00235EB3" w:rsidP="008C1DF4" w:rsidR="00235EB3" w:rsidRPr="00264CBC">
      <w:pPr>
        <w:rPr>
          <w:rFonts w:hAnsi="Times New Roman" w:ascii="Times New Roman"/>
          <w:sz w:val="24"/>
        </w:rPr>
      </w:pPr>
    </w:p>
    <w:sectPr w:rsidSect="00EA52A1" w:rsidR="00235EB3" w:rsidRPr="00264CB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F02" w:rsidR="00E33F02">
      <w:r>
        <w:separator/>
      </w:r>
    </w:p>
  </w:endnote>
  <w:endnote w:id="0" w:type="continuationSeparator">
    <w:p w:rsidRDefault="00E33F02" w:rsidR="00E33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F02" w:rsidR="00E33F02">
      <w:r>
        <w:separator/>
      </w:r>
    </w:p>
  </w:footnote>
  <w:footnote w:id="0" w:type="continuationSeparator">
    <w:p w:rsidRDefault="00E33F02" w:rsidR="00E33F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5264A3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ED03B2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ED03B2">
      <w:rPr>
        <w:rFonts w:hAnsi="Times New Roman" w:ascii="Times New Roman"/>
        <w:szCs w:val="22"/>
      </w:rPr>
      <w:t>854/11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5"/>
    <w:rsid w:val="00001B5A"/>
    <w:rsid w:val="0001639B"/>
    <w:rsid w:val="00027480"/>
    <w:rsid w:val="0003508D"/>
    <w:rsid w:val="00037791"/>
    <w:rsid w:val="00056826"/>
    <w:rsid w:val="00062DD1"/>
    <w:rsid w:val="00070CB4"/>
    <w:rsid w:val="000764D8"/>
    <w:rsid w:val="00085E0B"/>
    <w:rsid w:val="000A046A"/>
    <w:rsid w:val="000A5A68"/>
    <w:rsid w:val="000B1C2E"/>
    <w:rsid w:val="000D010B"/>
    <w:rsid w:val="000D24BB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D3FBC"/>
    <w:rsid w:val="001D52CD"/>
    <w:rsid w:val="001E575C"/>
    <w:rsid w:val="00201460"/>
    <w:rsid w:val="00201E9E"/>
    <w:rsid w:val="00205697"/>
    <w:rsid w:val="002165CE"/>
    <w:rsid w:val="00235EB3"/>
    <w:rsid w:val="0024257C"/>
    <w:rsid w:val="00264CB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94A39"/>
    <w:rsid w:val="003B3623"/>
    <w:rsid w:val="003B4319"/>
    <w:rsid w:val="003B519F"/>
    <w:rsid w:val="003C3ECA"/>
    <w:rsid w:val="003D21F3"/>
    <w:rsid w:val="003D51D1"/>
    <w:rsid w:val="003E4384"/>
    <w:rsid w:val="003F3D25"/>
    <w:rsid w:val="003F62A9"/>
    <w:rsid w:val="003F74DA"/>
    <w:rsid w:val="00407EFC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B5DAA"/>
    <w:rsid w:val="004F4D02"/>
    <w:rsid w:val="0050163A"/>
    <w:rsid w:val="005054F0"/>
    <w:rsid w:val="00514E94"/>
    <w:rsid w:val="005264A3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6008F9"/>
    <w:rsid w:val="0062131D"/>
    <w:rsid w:val="00642359"/>
    <w:rsid w:val="00667F76"/>
    <w:rsid w:val="006B72D9"/>
    <w:rsid w:val="006C0F1C"/>
    <w:rsid w:val="006C569D"/>
    <w:rsid w:val="006E1347"/>
    <w:rsid w:val="006E4A2F"/>
    <w:rsid w:val="006E52BB"/>
    <w:rsid w:val="0070227B"/>
    <w:rsid w:val="007160D0"/>
    <w:rsid w:val="00724546"/>
    <w:rsid w:val="00736971"/>
    <w:rsid w:val="0076682C"/>
    <w:rsid w:val="00791981"/>
    <w:rsid w:val="007B75AF"/>
    <w:rsid w:val="007E0A65"/>
    <w:rsid w:val="007E3B92"/>
    <w:rsid w:val="007E70CC"/>
    <w:rsid w:val="007F048E"/>
    <w:rsid w:val="00813D15"/>
    <w:rsid w:val="008217D5"/>
    <w:rsid w:val="00846BB3"/>
    <w:rsid w:val="008A516D"/>
    <w:rsid w:val="008B0725"/>
    <w:rsid w:val="008B6BCE"/>
    <w:rsid w:val="008C1DF4"/>
    <w:rsid w:val="008C4232"/>
    <w:rsid w:val="008D75FB"/>
    <w:rsid w:val="008F0940"/>
    <w:rsid w:val="008F7361"/>
    <w:rsid w:val="009245AD"/>
    <w:rsid w:val="009337C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B06334"/>
    <w:rsid w:val="00B31B82"/>
    <w:rsid w:val="00B36118"/>
    <w:rsid w:val="00B52117"/>
    <w:rsid w:val="00B53969"/>
    <w:rsid w:val="00B5633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54CE8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4DB0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33F02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03B2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A7B5C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5264A3"/>
    <w:pPr>
      <w:jc w:val="both"/>
    </w:pPr>
    <w:rPr>
      <w:rFonts w:hAnsi="Mangal" w:asci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4C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C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CB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C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C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5264A3"/>
    <w:pPr>
      <w:jc w:val="both"/>
    </w:pPr>
    <w:rPr>
      <w:rFonts w:ascii="Mangal" w:hAns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4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C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CB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C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C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2012.</izvorni_sadrzaj>
    <derivirana_varijabla naziv="DomainObject.Predmet.DatumRjesavanja_1">20. siječnja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St-854/2011</izvorni_sadrzaj>
    <derivirana_varijabla naziv="DomainObject.Predmet.OznakaBroj_1">St-854/2011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oglas plaćen</izvorni_sadrzaj>
    <derivirana_varijabla naziv="DomainObject.Predmet.PrimjedbaSuca_1">oglas plaćen</derivirana_varijabla>
  </DomainObject.Predmet.PrimjedbaSuca>
  <DomainObject.Predmet.ProtustrankaFormated>
    <izvorni_sadrzaj>  HEMI d.o.o.</izvorni_sadrzaj>
    <derivirana_varijabla naziv="DomainObject.Predmet.ProtustrankaFormated_1">  HEMI d.o.o.</derivirana_varijabla>
  </DomainObject.Predmet.ProtustrankaFormated>
  <DomainObject.Predmet.ProtustrankaFormatedOIB>
    <izvorni_sadrzaj>  HEMI d.o.o., OIB 84780531143</izvorni_sadrzaj>
    <derivirana_varijabla naziv="DomainObject.Predmet.ProtustrankaFormatedOIB_1">  HEMI d.o.o., OIB 84780531143</derivirana_varijabla>
  </DomainObject.Predmet.ProtustrankaFormatedOIB>
  <DomainObject.Predmet.ProtustrankaFormatedWithAdress>
    <izvorni_sadrzaj> HEMI d.o.o., Drugi desni odvojak 2, Odra</izvorni_sadrzaj>
    <derivirana_varijabla naziv="DomainObject.Predmet.ProtustrankaFormatedWithAdress_1"> HEMI d.o.o., Drugi desni odvojak 2, Odra</derivirana_varijabla>
  </DomainObject.Predmet.ProtustrankaFormatedWithAdress>
  <DomainObject.Predmet.ProtustrankaFormatedWithAdressOIB>
    <izvorni_sadrzaj> HEMI d.o.o., OIB 84780531143, Drugi desni odvojak 2, Odra</izvorni_sadrzaj>
    <derivirana_varijabla naziv="DomainObject.Predmet.ProtustrankaFormatedWithAdressOIB_1"> HEMI d.o.o., OIB 84780531143, Drugi desni odvojak 2, Odra</derivirana_varijabla>
  </DomainObject.Predmet.ProtustrankaFormatedWithAdressOIB>
  <DomainObject.Predmet.ProtustrankaWithAdress>
    <izvorni_sadrzaj>HEMI d.o.o. Drugi desni odvojak 2, Odra</izvorni_sadrzaj>
    <derivirana_varijabla naziv="DomainObject.Predmet.ProtustrankaWithAdress_1">HEMI d.o.o. Drugi desni odvojak 2, Odra</derivirana_varijabla>
  </DomainObject.Predmet.ProtustrankaWithAdress>
  <DomainObject.Predmet.ProtustrankaWithAdressOIB>
    <izvorni_sadrzaj>HEMI d.o.o., OIB 84780531143, Drugi desni odvojak 2, Odra</izvorni_sadrzaj>
    <derivirana_varijabla naziv="DomainObject.Predmet.ProtustrankaWithAdressOIB_1">HEMI d.o.o., OIB 84780531143, Drugi desni odvojak 2, Odra</derivirana_varijabla>
  </DomainObject.Predmet.ProtustrankaWithAdressOIB>
  <DomainObject.Predmet.ProtustrankaNazivFormated>
    <izvorni_sadrzaj>HEMI d.o.o.</izvorni_sadrzaj>
    <derivirana_varijabla naziv="DomainObject.Predmet.ProtustrankaNazivFormated_1">HEMI d.o.o.</derivirana_varijabla>
  </DomainObject.Predmet.ProtustrankaNazivFormated>
  <DomainObject.Predmet.ProtustrankaNazivFormatedOIB>
    <izvorni_sadrzaj>HEMI d.o.o., OIB 84780531143</izvorni_sadrzaj>
    <derivirana_varijabla naziv="DomainObject.Predmet.ProtustrankaNazivFormatedOIB_1">HEMI d.o.o., OIB 84780531143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SISAK; DRAGUTIN DRČIĆ</izvorni_sadrzaj>
    <derivirana_varijabla naziv="DomainObject.Predmet.StrankaFormated_1">  MF, POREZNA UPRAVA, PODRUČNI URED SISAK; DRAGUTIN DRČIĆ</derivirana_varijabla>
  </DomainObject.Predmet.StrankaFormated>
  <DomainObject.Predmet.StrankaFormatedOIB>
    <izvorni_sadrzaj>  MF, POREZNA UPRAVA, PODRUČNI URED SISAK; DRAGUTIN DRČIĆ</izvorni_sadrzaj>
    <derivirana_varijabla naziv="DomainObject.Predmet.StrankaFormatedOIB_1">  MF, POREZNA UPRAVA, PODRUČNI URED SISAK; DRAGUTIN DRČIĆ</derivirana_varijabla>
  </DomainObject.Predmet.StrankaFormatedOIB>
  <DomainObject.Predmet.StrankaFormatedWithAdress>
    <izvorni_sadrzaj> MF, POREZNA UPRAVA, PODRUČNI URED SISAK, S. i A. Radića 30, 44000 Sisak; DRAGUTIN DRČIĆ</izvorni_sadrzaj>
    <derivirana_varijabla naziv="DomainObject.Predmet.StrankaFormatedWithAdress_1"> MF, POREZNA UPRAVA, PODRUČNI URED SISAK, S. i A. Radića 30, 44000 Sisak; DRAGUTIN DRČIĆ</derivirana_varijabla>
  </DomainObject.Predmet.StrankaFormatedWithAdress>
  <DomainObject.Predmet.StrankaFormatedWithAdressOIB>
    <izvorni_sadrzaj> MF, POREZNA UPRAVA, PODRUČNI URED SISAK, S. i A. Radića 30, 44000 Sisak; DRAGUTIN DRČIĆ</izvorni_sadrzaj>
    <derivirana_varijabla naziv="DomainObject.Predmet.StrankaFormatedWithAdressOIB_1"> MF, POREZNA UPRAVA, PODRUČNI URED SISAK, S. i A. Radića 30, 44000 Sisak; DRAGUTIN DRČIĆ</derivirana_varijabla>
  </DomainObject.Predmet.StrankaFormatedWithAdressOIB>
  <DomainObject.Predmet.StrankaWithAdress>
    <izvorni_sadrzaj>MF, POREZNA UPRAVA, PODRUČNI URED SISAK S. i A. Radića 30,44000 Sisak,DRAGUTIN DRČIĆ </izvorni_sadrzaj>
    <derivirana_varijabla naziv="DomainObject.Predmet.StrankaWithAdress_1">MF, POREZNA UPRAVA, PODRUČNI URED SISAK S. i A. Radića 30,44000 Sisak,DRAGUTIN DRČIĆ </derivirana_varijabla>
  </DomainObject.Predmet.StrankaWithAdress>
  <DomainObject.Predmet.StrankaWithAdressOIB>
    <izvorni_sadrzaj>MF, POREZNA UPRAVA, PODRUČNI URED SISAK, S. i A. Radića 30,44000 Sisak,DRAGUTIN DRČIĆ</izvorni_sadrzaj>
    <derivirana_varijabla naziv="DomainObject.Predmet.StrankaWithAdressOIB_1">MF, POREZNA UPRAVA, PODRUČNI URED SISAK, S. i A. Radića 30,44000 Sisak,DRAGUTIN DRČIĆ</derivirana_varijabla>
  </DomainObject.Predmet.StrankaWithAdressOIB>
  <DomainObject.Predmet.StrankaNazivFormated>
    <izvorni_sadrzaj>MF, POREZNA UPRAVA, PODRUČNI URED SISAK,DRAGUTIN DRČIĆ</izvorni_sadrzaj>
    <derivirana_varijabla naziv="DomainObject.Predmet.StrankaNazivFormated_1">MF, POREZNA UPRAVA, PODRUČNI URED SISAK,DRAGUTIN DRČIĆ</derivirana_varijabla>
  </DomainObject.Predmet.StrankaNazivFormated>
  <DomainObject.Predmet.StrankaNazivFormatedOIB>
    <izvorni_sadrzaj>MF, POREZNA UPRAVA, PODRUČNI URED SISAK,DRAGUTIN DRČIĆ</izvorni_sadrzaj>
    <derivirana_varijabla naziv="DomainObject.Predmet.StrankaNazivFormatedOIB_1">MF, POREZNA UPRAVA, PODRUČNI URED SISAK,DRAGUTIN DRČIĆ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MF, POREZNA UPRAVA, PODRUČNI URED SISAK</item>
      <item>DRAGUTIN DRČIĆ</item>
    </izvorni_sadrzaj>
    <derivirana_varijabla naziv="DomainObject.Predmet.StrankaListFormated_1">
      <item>MF, POREZNA UPRAVA, PODRUČNI URED SISAK</item>
      <item>DRAGUTIN DRČIĆ</item>
    </derivirana_varijabla>
  </DomainObject.Predmet.StrankaListFormated>
  <DomainObject.Predmet.StrankaListFormatedOIB>
    <izvorni_sadrzaj>
      <item>MF, POREZNA UPRAVA, PODRUČNI URED SISAK</item>
      <item>DRAGUTIN DRČIĆ</item>
    </izvorni_sadrzaj>
    <derivirana_varijabla naziv="DomainObject.Predmet.StrankaListFormatedOIB_1">
      <item>MF, POREZNA UPRAVA, PODRUČNI URED SISAK</item>
      <item>DRAGUTIN DRČIĆ</item>
    </derivirana_varijabla>
  </DomainObject.Predmet.StrankaListFormatedOIB>
  <DomainObject.Predmet.StrankaListFormatedWithAdress>
    <izvorni_sadrzaj>
      <item>MF, POREZNA UPRAVA, PODRUČNI URED SISAK, S. i A. Radića 30, 44000 Sisak</item>
      <item>DRAGUTIN DRČIĆ</item>
    </izvorni_sadrzaj>
    <derivirana_varijabla naziv="DomainObject.Predmet.StrankaListFormatedWithAdress_1">
      <item>MF, POREZNA UPRAVA, PODRUČNI URED SISAK, S. i A. Radića 30, 44000 Sisak</item>
      <item>DRAGUTIN DRČIĆ</item>
    </derivirana_varijabla>
  </DomainObject.Predmet.StrankaListFormatedWithAdress>
  <DomainObject.Predmet.StrankaListFormatedWithAdressOIB>
    <izvorni_sadrzaj>
      <item>MF, POREZNA UPRAVA, PODRUČNI URED SISAK, S. i A. Radića 30, 44000 Sisak</item>
      <item>DRAGUTIN DRČIĆ</item>
    </izvorni_sadrzaj>
    <derivirana_varijabla naziv="DomainObject.Predmet.StrankaListFormatedWithAdressOIB_1">
      <item>MF, POREZNA UPRAVA, PODRUČNI URED SISAK, S. i A. Radića 30, 44000 Sisak</item>
      <item>DRAGUTIN DRČIĆ</item>
    </derivirana_varijabla>
  </DomainObject.Predmet.StrankaListFormatedWithAdressOIB>
  <DomainObject.Predmet.StrankaListNazivFormated>
    <izvorni_sadrzaj>
      <item>MF, POREZNA UPRAVA, PODRUČNI URED SISAK</item>
      <item>DRAGUTIN DRČIĆ</item>
    </izvorni_sadrzaj>
    <derivirana_varijabla naziv="DomainObject.Predmet.StrankaListNazivFormated_1">
      <item>MF, POREZNA UPRAVA, PODRUČNI URED SISAK</item>
      <item>DRAGUTIN DRČIĆ</item>
    </derivirana_varijabla>
  </DomainObject.Predmet.StrankaListNazivFormated>
  <DomainObject.Predmet.StrankaListNazivFormatedOIB>
    <izvorni_sadrzaj>
      <item>MF, POREZNA UPRAVA, PODRUČNI URED SISAK</item>
      <item>DRAGUTIN DRČIĆ</item>
    </izvorni_sadrzaj>
    <derivirana_varijabla naziv="DomainObject.Predmet.StrankaListNazivFormatedOIB_1">
      <item>MF, POREZNA UPRAVA, PODRUČNI URED SISAK</item>
      <item>DRAGUTIN DRČIĆ</item>
    </derivirana_varijabla>
  </DomainObject.Predmet.StrankaListNazivFormatedOIB>
  <DomainObject.Predmet.ProtuStrankaListFormated>
    <izvorni_sadrzaj>
      <item>HEMI d.o.o.</item>
    </izvorni_sadrzaj>
    <derivirana_varijabla naziv="DomainObject.Predmet.ProtuStrankaListFormated_1">
      <item>HEMI d.o.o.</item>
    </derivirana_varijabla>
  </DomainObject.Predmet.ProtuStrankaListFormated>
  <DomainObject.Predmet.ProtuStrankaListFormatedOIB>
    <izvorni_sadrzaj>
      <item>HEMI d.o.o., OIB 84780531143</item>
    </izvorni_sadrzaj>
    <derivirana_varijabla naziv="DomainObject.Predmet.ProtuStrankaListFormatedOIB_1">
      <item>HEMI d.o.o., OIB 84780531143</item>
    </derivirana_varijabla>
  </DomainObject.Predmet.ProtuStrankaListFormatedOIB>
  <DomainObject.Predmet.ProtuStrankaListFormatedWithAdress>
    <izvorni_sadrzaj>
      <item>HEMI d.o.o., Drugi desni odvojak 2, Odra</item>
    </izvorni_sadrzaj>
    <derivirana_varijabla naziv="DomainObject.Predmet.ProtuStrankaListFormatedWithAdress_1">
      <item>HEMI d.o.o., Drugi desni odvojak 2, Odra</item>
    </derivirana_varijabla>
  </DomainObject.Predmet.ProtuStrankaListFormatedWithAdress>
  <DomainObject.Predmet.ProtuStrankaListFormatedWithAdressOIB>
    <izvorni_sadrzaj>
      <item>HEMI d.o.o., OIB 84780531143, Drugi desni odvojak 2, Odra</item>
    </izvorni_sadrzaj>
    <derivirana_varijabla naziv="DomainObject.Predmet.ProtuStrankaListFormatedWithAdressOIB_1">
      <item>HEMI d.o.o., OIB 84780531143, Drugi desni odvojak 2, Odra</item>
    </derivirana_varijabla>
  </DomainObject.Predmet.ProtuStrankaListFormatedWithAdressOIB>
  <DomainObject.Predmet.ProtuStrankaListNazivFormated>
    <izvorni_sadrzaj>
      <item>HEMI d.o.o.</item>
    </izvorni_sadrzaj>
    <derivirana_varijabla naziv="DomainObject.Predmet.ProtuStrankaListNazivFormated_1">
      <item>HEMI d.o.o.</item>
    </derivirana_varijabla>
  </DomainObject.Predmet.ProtuStrankaListNazivFormated>
  <DomainObject.Predmet.ProtuStrankaListNazivFormatedOIB>
    <izvorni_sadrzaj>
      <item>HEMI d.o.o., OIB 84780531143</item>
    </izvorni_sadrzaj>
    <derivirana_varijabla naziv="DomainObject.Predmet.ProtuStrankaListNazivFormatedOIB_1">
      <item>HEMI d.o.o., OIB 84780531143</item>
    </derivirana_varijabla>
  </DomainObject.Predmet.ProtuStrankaListNazivFormatedOIB>
  <DomainObject.Predmet.OstaliListFormated>
    <izvorni_sadrzaj>
      <item>Mladen Selec</item>
      <item>Republika Hrvatska</item>
      <item>Županijsko državno odjvetništvo u Zagrebu</item>
      <item>Centar za restrukturiranje i prodaju</item>
    </izvorni_sadrzaj>
    <derivirana_varijabla naziv="DomainObject.Predmet.OstaliListFormated_1">
      <item>Mladen Selec</item>
      <item>Republika Hrvatska</item>
      <item>Županijsko državno odjvetništvo u Zagrebu</item>
      <item>Centar za restrukturiranje i prodaju</item>
    </derivirana_varijabla>
  </DomainObject.Predmet.OstaliListFormated>
  <DomainObject.Predmet.OstaliListFormatedOIB>
    <izvorni_sadrzaj>
      <item>Mladen Selec, OIB 67769428342</item>
      <item>Republika Hrvatska</item>
      <item>Županijsko državno odjvetništvo u Zagrebu</item>
      <item>Centar za restrukturiranje i prodaju</item>
    </izvorni_sadrzaj>
    <derivirana_varijabla naziv="DomainObject.Predmet.OstaliListFormatedOIB_1">
      <item>Mladen Selec, OIB 67769428342</item>
      <item>Republika Hrvatska</item>
      <item>Županijsko državno odjvetništvo u Zagrebu</item>
      <item>Centar za restrukturiranje i prodaju</item>
    </derivirana_varijabla>
  </DomainObject.Predmet.OstaliListFormatedOIB>
  <DomainObject.Predmet.OstaliListFormatedWithAdress>
    <izvorni_sadrzaj>
      <item>Mladen Selec, Savska 6, Ivanić-Grad</item>
      <item>Republika Hrvatska</item>
      <item>Županijsko državno odjvetništvo u Zagrebu, 10000 Zagreb</item>
      <item>Centar za restrukturiranje i prodaju, Ivana Lučića 6, 10000 Zagreb</item>
    </izvorni_sadrzaj>
    <derivirana_varijabla naziv="DomainObject.Predmet.OstaliListFormatedWithAdress_1">
      <item>Mladen Selec, Savska 6, Ivanić-Grad</item>
      <item>Republika Hrvatska</item>
      <item>Županijsko državno odjvetništvo u Zagrebu, 10000 Zagreb</item>
      <item>Centar za restrukturiranje i prodaju, Ivana Lučića 6, 10000 Zagreb</item>
    </derivirana_varijabla>
  </DomainObject.Predmet.OstaliListFormatedWithAdress>
  <DomainObject.Predmet.OstaliListFormatedWithAdressOIB>
    <izvorni_sadrzaj>
      <item>Mladen Selec, OIB 67769428342, Savska 6, Ivanić-Grad</item>
      <item>Republika Hrvatska</item>
      <item>Županijsko državno odjvetništvo u Zagrebu, 10000 Zagreb</item>
      <item>Centar za restrukturiranje i prodaju, Ivana Lučića 6, 10000 Zagreb</item>
    </izvorni_sadrzaj>
    <derivirana_varijabla naziv="DomainObject.Predmet.OstaliListFormatedWithAdressOIB_1">
      <item>Mladen Selec, OIB 67769428342, Savska 6, Ivanić-Grad</item>
      <item>Republika Hrvatska</item>
      <item>Županijsko državno odjvetništvo u Zagrebu, 10000 Zagreb</item>
      <item>Centar za restrukturiranje i prodaju, Ivana Lučića 6, 10000 Zagreb</item>
    </derivirana_varijabla>
  </DomainObject.Predmet.OstaliListFormatedWithAdressOIB>
  <DomainObject.Predmet.OstaliListNazivFormated>
    <izvorni_sadrzaj>
      <item>Mladen Selec</item>
      <item>Republika Hrvatska</item>
      <item>Županijsko državno odjvetništvo u Zagrebu</item>
      <item>Centar za restrukturiranje i prodaju</item>
    </izvorni_sadrzaj>
    <derivirana_varijabla naziv="DomainObject.Predmet.OstaliListNazivFormated_1">
      <item>Mladen Selec</item>
      <item>Republika Hrvatska</item>
      <item>Županijsko državno odjvetništvo u Zagrebu</item>
      <item>Centar za restrukturiranje i prodaju</item>
    </derivirana_varijabla>
  </DomainObject.Predmet.OstaliListNazivFormated>
  <DomainObject.Predmet.OstaliListNazivFormatedOIB>
    <izvorni_sadrzaj>
      <item>Mladen Selec, OIB 67769428342</item>
      <item>Republika Hrvatska</item>
      <item>Županijsko državno odjvetništvo u Zagrebu</item>
      <item>Centar za restrukturiranje i prodaju</item>
    </izvorni_sadrzaj>
    <derivirana_varijabla naziv="DomainObject.Predmet.OstaliListNazivFormatedOIB_1">
      <item>Mladen Selec, OIB 67769428342</item>
      <item>Republika Hrvatska</item>
      <item>Županijsko državno odjvetništvo u Zagrebu</item>
      <item>Centar za restrukturiranje i prodaju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DRAGUTIN DRČIĆ i dr.</izvorni_sadrzaj>
    <derivirana_varijabla naziv="DomainObject.Predmet.StrankaIDrugi_1">DRAGUTIN DRČIĆ i dr.</derivirana_varijabla>
  </DomainObject.Predmet.StrankaIDrugi>
  <DomainObject.Predmet.ProtustrankaIDrugi>
    <izvorni_sadrzaj>HEMI d.o.o.</izvorni_sadrzaj>
    <derivirana_varijabla naziv="DomainObject.Predmet.ProtustrankaIDrugi_1">HEMI d.o.o.</derivirana_varijabla>
  </DomainObject.Predmet.ProtustrankaIDrugi>
  <DomainObject.Predmet.StrankaIDrugiAdressOIB>
    <izvorni_sadrzaj>DRAGUTIN DRČIĆ i dr.</izvorni_sadrzaj>
    <derivirana_varijabla naziv="DomainObject.Predmet.StrankaIDrugiAdressOIB_1">DRAGUTIN DRČIĆ i dr.</derivirana_varijabla>
  </DomainObject.Predmet.StrankaIDrugiAdressOIB>
  <DomainObject.Predmet.ProtustrankaIDrugiAdressOIB>
    <izvorni_sadrzaj>HEMI d.o.o., OIB 84780531143, Drugi desni odvojak 2, Odra</izvorni_sadrzaj>
    <derivirana_varijabla naziv="DomainObject.Predmet.ProtustrankaIDrugiAdressOIB_1">HEMI d.o.o., OIB 84780531143, Drugi desni odvojak 2,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2012.</izvorni_sadrzaj>
    <derivirana_varijabla naziv="DomainObject.Predmet.OdlukaRjesenje.DatumDonosenjaOdluke_1">16. siječnja 2012.</derivirana_varijabla>
  </DomainObject.Predmet.OdlukaRjesenje.DatumDonosenjaOdluke>
  <DomainObject.Predmet.OdlukaRjesenje.DatumPravomocnosti>
    <izvorni_sadrzaj>4. veljače 2012.</izvorni_sadrzaj>
    <derivirana_varijabla naziv="DomainObject.Predmet.OdlukaRjesenje.DatumPravomocnosti_1">4. veljače 2012.</derivirana_varijabla>
  </DomainObject.Predmet.OdlukaRjesenje.DatumPravomocnosti>
  <DomainObject.Predmet.OdlukaRjesenje.Oznaka>
    <izvorni_sadrzaj>St-854/2011-10</izvorni_sadrzaj>
    <derivirana_varijabla naziv="DomainObject.Predmet.OdlukaRjesenje.Oznaka_1">St-854/2011-10</derivirana_varijabla>
  </DomainObject.Predmet.OdlukaRjesenje.Oznaka>
  <DomainObject.Predmet.SudioniciListNaziv>
    <izvorni_sadrzaj>
      <item>HEMI d.o.o.</item>
      <item>MF, POREZNA UPRAVA, PODRUČNI URED SISAK</item>
      <item>Mladen Selec</item>
      <item>Republika Hrvatska</item>
      <item>Županijsko državno odjvetništvo u Zagrebu</item>
      <item>Centar za restrukturiranje i prodaju</item>
      <item>DRAGUTIN DRČIĆ</item>
    </izvorni_sadrzaj>
    <derivirana_varijabla naziv="DomainObject.Predmet.SudioniciListNaziv_1">
      <item>HEMI d.o.o.</item>
      <item>MF, POREZNA UPRAVA, PODRUČNI URED SISAK</item>
      <item>Mladen Selec</item>
      <item>Republika Hrvatska</item>
      <item>Županijsko državno odjvetništvo u Zagrebu</item>
      <item>Centar za restrukturiranje i prodaju</item>
      <item>DRAGUTIN DRČIĆ</item>
    </derivirana_varijabla>
  </DomainObject.Predmet.SudioniciListNaziv>
  <DomainObject.Predmet.SudioniciListAdressOIB>
    <izvorni_sadrzaj>
      <item>HEMI d.o.o., OIB 84780531143, Drugi desni odvojak 2,Odra</item>
      <item>MF, POREZNA UPRAVA, PODRUČNI URED SISAK, S. i A. Radića 30,44000 Sisak</item>
      <item>Mladen Selec, OIB 67769428342, Savska 6,Ivanić-Grad</item>
      <item>Republika Hrvatska</item>
      <item>Županijsko državno odjvetništvo u Zagrebu, 10000 Zagreb</item>
      <item>Centar za restrukturiranje i prodaju, Ivana Lučića 6,10000 Zagreb</item>
      <item>DRAGUTIN DRČIĆ</item>
    </izvorni_sadrzaj>
    <derivirana_varijabla naziv="DomainObject.Predmet.SudioniciListAdressOIB_1">
      <item>HEMI d.o.o., OIB 84780531143, Drugi desni odvojak 2,Odra</item>
      <item>MF, POREZNA UPRAVA, PODRUČNI URED SISAK, S. i A. Radića 30,44000 Sisak</item>
      <item>Mladen Selec, OIB 67769428342, Savska 6,Ivanić-Grad</item>
      <item>Republika Hrvatska</item>
      <item>Županijsko državno odjvetništvo u Zagrebu, 10000 Zagreb</item>
      <item>Centar za restrukturiranje i prodaju, Ivana Lučića 6,10000 Zagreb</item>
      <item>DRAGUTIN DRČIĆ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84780531143</item>
      <item>, OIB null</item>
      <item>, OIB 67769428342</item>
      <item>, OIB null</item>
      <item>, OIB null</item>
      <item>, OIB null</item>
      <item>, OIB null</item>
    </izvorni_sadrzaj>
    <derivirana_varijabla naziv="DomainObject.Predmet.SudioniciListNazivOIB_1">
      <item>, OIB 84780531143</item>
      <item>, OIB null</item>
      <item>, OIB 67769428342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15. veljače 2018.</izvorni_sadrzaj>
    <derivirana_varijabla naziv="DomainObject.PredzadnjaOdlukaIzPredmeta.DatumDonosenjaOdluke_1">15. veljače 2018.</derivirana_varijabla>
  </DomainObject.PredzadnjaOdlukaIzPredmeta.DatumDonosenjaOdluke>
  <DomainObject.PredzadnjaOdlukaIzPredmeta.Oznaka>
    <izvorni_sadrzaj>St-854/2011-64</izvorni_sadrzaj>
    <derivirana_varijabla naziv="DomainObject.PredzadnjaOdlukaIzPredmeta.Oznaka_1">St-854/2011-64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1032</properties:Characters>
  <properties:Lines>42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2018-11-23T09:37:00Z</dcterms:created>
  <dc:creator>Mihael Kovačić</dc:creator>
  <cp:lastModifiedBy>Kristina Švajger</cp:lastModifiedBy>
  <cp:lastPrinted>2018-11-23T09:45:00Z</cp:lastPrinted>
  <dcterms:modified xmlns:xsi="http://www.w3.org/2001/XMLSchema-instance" xsi:type="dcterms:W3CDTF">2018-11-23T09:46:00Z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na roč. za diobu kupovnine 2, 22.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