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f5cf" w14:paraId="fb5f5cf" w:rsidRDefault="00774B6C" w:rsidR="00DD7199" w:rsidRPr="000C59B1">
      <w:pPr>
        <w15:collapsed w:val="false"/>
        <w:rPr>
          <w:bCs/>
        </w:rPr>
      </w:pPr>
      <w:bookmarkStart w:name="_GoBack" w:id="0"/>
      <w:bookmarkEnd w:id="0"/>
      <w:r w:rsidRPr="000C59B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0C59B1">
        <w:rPr>
          <w:bCs/>
        </w:rPr>
        <w:t xml:space="preserve"> </w:t>
      </w:r>
    </w:p>
    <w:p w:rsidRDefault="00095A3D" w:rsidR="00095A3D" w:rsidRPr="000C59B1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0C59B1">
      <w:pPr>
        <w:pStyle w:val="Naslov1"/>
        <w:rPr>
          <w:rFonts w:cs="Times New Roman" w:hAnsi="Times New Roman" w:ascii="Times New Roman"/>
          <w:b w:val="false"/>
        </w:rPr>
      </w:pPr>
      <w:r w:rsidRPr="000C59B1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0C59B1">
      <w:pPr>
        <w:rPr>
          <w:bCs/>
        </w:rPr>
      </w:pPr>
      <w:r w:rsidRPr="000C59B1">
        <w:rPr>
          <w:bCs/>
        </w:rPr>
        <w:t xml:space="preserve">TRGOVAČKI </w:t>
      </w:r>
      <w:r w:rsidR="00467371" w:rsidRPr="000C59B1">
        <w:rPr>
          <w:bCs/>
        </w:rPr>
        <w:t>SUD U ZAGREBU</w:t>
      </w:r>
    </w:p>
    <w:p w:rsidRDefault="00467371" w:rsidR="00A232E1" w:rsidRPr="000C59B1">
      <w:pPr>
        <w:rPr>
          <w:bCs/>
        </w:rPr>
      </w:pPr>
      <w:r w:rsidRPr="000C59B1">
        <w:rPr>
          <w:bCs/>
        </w:rPr>
        <w:t xml:space="preserve">Zagreb, </w:t>
      </w:r>
      <w:proofErr w:type="spellStart"/>
      <w:r w:rsidRPr="000C59B1">
        <w:rPr>
          <w:bCs/>
        </w:rPr>
        <w:t>Amruševa</w:t>
      </w:r>
      <w:proofErr w:type="spellEnd"/>
      <w:r w:rsidRPr="000C59B1">
        <w:rPr>
          <w:bCs/>
        </w:rPr>
        <w:t xml:space="preserve"> 2/II</w:t>
      </w:r>
      <w:r w:rsidR="006F7E66" w:rsidRPr="000C59B1">
        <w:rPr>
          <w:bCs/>
        </w:rPr>
        <w:tab/>
      </w:r>
      <w:r w:rsidR="006F7E66" w:rsidRPr="000C59B1">
        <w:rPr>
          <w:bCs/>
        </w:rPr>
        <w:tab/>
      </w:r>
      <w:r w:rsidR="006F7E66" w:rsidRPr="000C59B1">
        <w:rPr>
          <w:bCs/>
        </w:rPr>
        <w:tab/>
      </w:r>
      <w:r w:rsidR="006F7E66" w:rsidRPr="000C59B1">
        <w:rPr>
          <w:bCs/>
        </w:rPr>
        <w:tab/>
      </w:r>
      <w:r w:rsidR="006F7E66" w:rsidRPr="000C59B1">
        <w:rPr>
          <w:bCs/>
        </w:rPr>
        <w:tab/>
      </w:r>
      <w:r w:rsidR="0085029E" w:rsidRPr="000C59B1">
        <w:rPr>
          <w:bCs/>
        </w:rPr>
        <w:tab/>
      </w:r>
      <w:r w:rsidR="00074FC2" w:rsidRPr="000C59B1">
        <w:rPr>
          <w:bCs/>
        </w:rPr>
        <w:t xml:space="preserve">               </w:t>
      </w:r>
    </w:p>
    <w:p w:rsidRDefault="00A232E1" w:rsidP="00D96F52" w:rsidR="007356D2" w:rsidRPr="000C59B1">
      <w:pPr>
        <w:jc w:val="center"/>
        <w:rPr>
          <w:bCs/>
        </w:rPr>
      </w:pPr>
      <w:r w:rsidRPr="000C59B1">
        <w:rPr>
          <w:bCs/>
        </w:rPr>
        <w:t xml:space="preserve">R E P U B L I K A   H R V A T S K A </w:t>
      </w:r>
    </w:p>
    <w:p w:rsidRDefault="00AC528D" w:rsidP="00D96F52" w:rsidR="00AC528D" w:rsidRPr="000C59B1">
      <w:pPr>
        <w:jc w:val="center"/>
        <w:rPr>
          <w:bCs/>
        </w:rPr>
      </w:pPr>
    </w:p>
    <w:p w:rsidRDefault="00D96F52" w:rsidP="00D96F52" w:rsidR="00D96F52" w:rsidRPr="000C59B1">
      <w:pPr>
        <w:jc w:val="center"/>
        <w:rPr>
          <w:bCs/>
        </w:rPr>
      </w:pPr>
      <w:r w:rsidRPr="000C59B1">
        <w:rPr>
          <w:bCs/>
        </w:rPr>
        <w:t>R J E Š E NJ E</w:t>
      </w:r>
    </w:p>
    <w:p w:rsidRDefault="00AC528D" w:rsidP="00D96F52" w:rsidR="00AC528D" w:rsidRPr="000C59B1">
      <w:pPr>
        <w:jc w:val="center"/>
        <w:rPr>
          <w:bCs/>
        </w:rPr>
      </w:pPr>
    </w:p>
    <w:p w:rsidRDefault="00B27B3E" w:rsidP="00B27B3E" w:rsidR="00B27B3E" w:rsidRPr="000C59B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C59B1">
        <w:rPr>
          <w:rFonts w:hAnsi="Times New Roman" w:ascii="Times New Roman"/>
          <w:sz w:val="24"/>
          <w:szCs w:val="24"/>
        </w:rPr>
        <w:t xml:space="preserve">Trgovački sud u Zagrebu, po sucu toga suda Vesni Sremac Šoštar, u stečajnom postupku nad Stečajnom masom iza stečajnog dužnika </w:t>
      </w:r>
      <w:r w:rsidR="0078548B" w:rsidRPr="000C59B1">
        <w:rPr>
          <w:rFonts w:hAnsi="Times New Roman" w:ascii="Times New Roman"/>
          <w:bCs/>
          <w:sz w:val="24"/>
          <w:szCs w:val="24"/>
        </w:rPr>
        <w:t>Stečajna masa iza Eko Velebit građevinska zadruga u stečaju</w:t>
      </w:r>
      <w:r w:rsidRPr="000C59B1">
        <w:rPr>
          <w:rFonts w:hAnsi="Times New Roman" w:ascii="Times New Roman"/>
          <w:sz w:val="24"/>
          <w:szCs w:val="24"/>
        </w:rPr>
        <w:t xml:space="preserve">, </w:t>
      </w:r>
      <w:r w:rsidR="000A45A4" w:rsidRPr="000C59B1">
        <w:rPr>
          <w:rFonts w:hAnsi="Times New Roman" w:ascii="Times New Roman"/>
          <w:sz w:val="24"/>
          <w:szCs w:val="24"/>
        </w:rPr>
        <w:t>Osijek, Svete Ane 15/b, MBS: 081170133, OIB: 49060091013</w:t>
      </w:r>
      <w:r w:rsidRPr="000C59B1">
        <w:rPr>
          <w:rFonts w:hAnsi="Times New Roman" w:ascii="Times New Roman"/>
          <w:sz w:val="24"/>
          <w:szCs w:val="24"/>
        </w:rPr>
        <w:t>, dana 22. listopada 2018. godine</w:t>
      </w:r>
    </w:p>
    <w:p w:rsidRDefault="00C30947" w:rsidR="00C30947" w:rsidRPr="000C59B1">
      <w:pPr>
        <w:jc w:val="center"/>
        <w:rPr>
          <w:bCs/>
        </w:rPr>
      </w:pPr>
    </w:p>
    <w:p w:rsidRDefault="00D96F52" w:rsidR="00E70CFA" w:rsidRPr="000C59B1">
      <w:pPr>
        <w:jc w:val="center"/>
        <w:rPr>
          <w:bCs/>
        </w:rPr>
      </w:pPr>
      <w:r w:rsidRPr="000C59B1">
        <w:rPr>
          <w:bCs/>
        </w:rPr>
        <w:t>r i j e š i o</w:t>
      </w:r>
      <w:r w:rsidR="00E70CFA" w:rsidRPr="000C59B1">
        <w:rPr>
          <w:bCs/>
        </w:rPr>
        <w:t xml:space="preserve">   j e </w:t>
      </w:r>
    </w:p>
    <w:p w:rsidRDefault="00E70CFA" w:rsidR="00E70CFA" w:rsidRPr="000C59B1">
      <w:pPr>
        <w:jc w:val="center"/>
        <w:rPr>
          <w:bCs/>
        </w:rPr>
      </w:pPr>
    </w:p>
    <w:p w:rsidRDefault="00324EEA" w:rsidP="001B7547" w:rsidR="00E014FF" w:rsidRPr="000C59B1">
      <w:pPr>
        <w:jc w:val="both"/>
      </w:pPr>
      <w:r w:rsidRPr="000C59B1">
        <w:rPr>
          <w:bCs/>
        </w:rPr>
        <w:tab/>
      </w:r>
      <w:r w:rsidR="00D96F52" w:rsidRPr="000C59B1">
        <w:rPr>
          <w:bCs/>
        </w:rPr>
        <w:t xml:space="preserve">Ispravlja se rješenje ovog suda, poslovni broj </w:t>
      </w:r>
      <w:r w:rsidR="00BB3BBC" w:rsidRPr="000C59B1">
        <w:rPr>
          <w:bCs/>
        </w:rPr>
        <w:t>St-4646/15</w:t>
      </w:r>
      <w:r w:rsidR="00AC528D" w:rsidRPr="000C59B1">
        <w:rPr>
          <w:bCs/>
        </w:rPr>
        <w:t>,</w:t>
      </w:r>
      <w:r w:rsidR="00D96F52" w:rsidRPr="000C59B1">
        <w:rPr>
          <w:bCs/>
        </w:rPr>
        <w:t xml:space="preserve"> </w:t>
      </w:r>
      <w:r w:rsidR="00F77F57" w:rsidRPr="000C59B1">
        <w:rPr>
          <w:bCs/>
        </w:rPr>
        <w:t xml:space="preserve">od </w:t>
      </w:r>
      <w:r w:rsidR="00B27B3E" w:rsidRPr="000C59B1">
        <w:rPr>
          <w:bCs/>
        </w:rPr>
        <w:t>03</w:t>
      </w:r>
      <w:r w:rsidR="004F61C8" w:rsidRPr="000C59B1">
        <w:rPr>
          <w:bCs/>
        </w:rPr>
        <w:t>. listopada 2018</w:t>
      </w:r>
      <w:r w:rsidR="00D96F52" w:rsidRPr="000C59B1">
        <w:rPr>
          <w:bCs/>
        </w:rPr>
        <w:t>.</w:t>
      </w:r>
      <w:r w:rsidR="00AC528D" w:rsidRPr="000C59B1">
        <w:rPr>
          <w:bCs/>
        </w:rPr>
        <w:t>,</w:t>
      </w:r>
      <w:r w:rsidR="00D96F52" w:rsidRPr="000C59B1">
        <w:rPr>
          <w:bCs/>
        </w:rPr>
        <w:t xml:space="preserve"> </w:t>
      </w:r>
      <w:r w:rsidR="00FE676D" w:rsidRPr="000C59B1">
        <w:rPr>
          <w:bCs/>
        </w:rPr>
        <w:t xml:space="preserve">u pogledu </w:t>
      </w:r>
      <w:r w:rsidR="00B27B3E" w:rsidRPr="000C59B1">
        <w:rPr>
          <w:bCs/>
        </w:rPr>
        <w:t xml:space="preserve">naziva dužnika </w:t>
      </w:r>
      <w:r w:rsidR="00D96F52" w:rsidRPr="000C59B1">
        <w:rPr>
          <w:bCs/>
        </w:rPr>
        <w:t>na način da u</w:t>
      </w:r>
      <w:r w:rsidR="000A45A4" w:rsidRPr="000C59B1">
        <w:rPr>
          <w:bCs/>
        </w:rPr>
        <w:t xml:space="preserve"> uvodu, </w:t>
      </w:r>
      <w:proofErr w:type="spellStart"/>
      <w:r w:rsidR="00B27B3E" w:rsidRPr="000C59B1">
        <w:rPr>
          <w:bCs/>
        </w:rPr>
        <w:t>toč</w:t>
      </w:r>
      <w:proofErr w:type="spellEnd"/>
      <w:r w:rsidR="00B27B3E" w:rsidRPr="000C59B1">
        <w:rPr>
          <w:bCs/>
        </w:rPr>
        <w:t>. I. i II. izreke</w:t>
      </w:r>
      <w:r w:rsidR="00FE676D" w:rsidRPr="000C59B1">
        <w:rPr>
          <w:bCs/>
        </w:rPr>
        <w:t xml:space="preserve"> </w:t>
      </w:r>
      <w:r w:rsidR="000A45A4" w:rsidRPr="000C59B1">
        <w:rPr>
          <w:bCs/>
        </w:rPr>
        <w:t xml:space="preserve">te obrazloženju </w:t>
      </w:r>
      <w:r w:rsidR="00FE676D" w:rsidRPr="000C59B1">
        <w:rPr>
          <w:bCs/>
        </w:rPr>
        <w:t xml:space="preserve">umjesto </w:t>
      </w:r>
      <w:r w:rsidR="007A793A" w:rsidRPr="000C59B1">
        <w:rPr>
          <w:bCs/>
        </w:rPr>
        <w:t>"</w:t>
      </w:r>
      <w:r w:rsidR="000A45A4" w:rsidRPr="000C59B1">
        <w:t xml:space="preserve"> EKO VELEBIT GRAĐEVINSKA ZADRUGA, </w:t>
      </w:r>
      <w:proofErr w:type="spellStart"/>
      <w:r w:rsidR="000A45A4" w:rsidRPr="000C59B1">
        <w:t>Markuševac</w:t>
      </w:r>
      <w:proofErr w:type="spellEnd"/>
      <w:r w:rsidR="000A45A4" w:rsidRPr="000C59B1">
        <w:t xml:space="preserve"> Turopoljski, </w:t>
      </w:r>
      <w:proofErr w:type="spellStart"/>
      <w:r w:rsidR="000A45A4" w:rsidRPr="000C59B1">
        <w:t>Marukuševac</w:t>
      </w:r>
      <w:proofErr w:type="spellEnd"/>
      <w:r w:rsidR="000A45A4" w:rsidRPr="000C59B1">
        <w:t xml:space="preserve"> 93</w:t>
      </w:r>
      <w:r w:rsidR="0078548B" w:rsidRPr="000C59B1">
        <w:t>, OIB: 19601016808</w:t>
      </w:r>
      <w:r w:rsidR="001B7547" w:rsidRPr="000C59B1">
        <w:rPr>
          <w:bCs/>
        </w:rPr>
        <w:t>"</w:t>
      </w:r>
      <w:r w:rsidR="00807722" w:rsidRPr="000C59B1">
        <w:rPr>
          <w:bCs/>
        </w:rPr>
        <w:t xml:space="preserve">, ima </w:t>
      </w:r>
      <w:r w:rsidR="0078548B" w:rsidRPr="000C59B1">
        <w:rPr>
          <w:bCs/>
        </w:rPr>
        <w:t xml:space="preserve">ispravno </w:t>
      </w:r>
      <w:r w:rsidR="00807722" w:rsidRPr="000C59B1">
        <w:rPr>
          <w:bCs/>
        </w:rPr>
        <w:t>pisati</w:t>
      </w:r>
      <w:r w:rsidR="001B7547" w:rsidRPr="000C59B1">
        <w:rPr>
          <w:bCs/>
        </w:rPr>
        <w:t xml:space="preserve"> </w:t>
      </w:r>
      <w:r w:rsidR="0078548B" w:rsidRPr="000C59B1">
        <w:rPr>
          <w:bCs/>
        </w:rPr>
        <w:t>"</w:t>
      </w:r>
      <w:r w:rsidR="000A45A4" w:rsidRPr="000C59B1">
        <w:rPr>
          <w:bCs/>
        </w:rPr>
        <w:t xml:space="preserve">Stečajna masa iza </w:t>
      </w:r>
      <w:r w:rsidR="0078548B" w:rsidRPr="000C59B1">
        <w:rPr>
          <w:bCs/>
        </w:rPr>
        <w:t>Eko Velebit građevinska zadruga u stečaju</w:t>
      </w:r>
      <w:r w:rsidR="000A45A4" w:rsidRPr="000C59B1">
        <w:t>, Osijek, Svete Ane 15/b, OIB: 49060091013</w:t>
      </w:r>
      <w:r w:rsidR="001B7547" w:rsidRPr="000C59B1">
        <w:t>"</w:t>
      </w:r>
      <w:r w:rsidR="00C731A7" w:rsidRPr="000C59B1">
        <w:t>.</w:t>
      </w:r>
    </w:p>
    <w:p w:rsidRDefault="00670503" w:rsidP="001B7547" w:rsidR="00670503" w:rsidRPr="000C59B1">
      <w:pPr>
        <w:jc w:val="both"/>
      </w:pPr>
    </w:p>
    <w:p w:rsidRDefault="00D96F52" w:rsidP="00D96F52" w:rsidR="00D96F52" w:rsidRPr="000C59B1">
      <w:pPr>
        <w:rPr>
          <w:bCs/>
        </w:rPr>
      </w:pPr>
      <w:r w:rsidRPr="000C59B1">
        <w:rPr>
          <w:bCs/>
        </w:rPr>
        <w:t xml:space="preserve">                                                              </w:t>
      </w:r>
      <w:r w:rsidR="000151CA" w:rsidRPr="000C59B1">
        <w:rPr>
          <w:bCs/>
        </w:rPr>
        <w:t xml:space="preserve">   </w:t>
      </w:r>
      <w:r w:rsidRPr="000C59B1">
        <w:rPr>
          <w:bCs/>
        </w:rPr>
        <w:t>Obrazloženje</w:t>
      </w:r>
    </w:p>
    <w:p w:rsidRDefault="00797665" w:rsidP="00D96F52" w:rsidR="00797665" w:rsidRPr="000C59B1">
      <w:pPr>
        <w:rPr>
          <w:bCs/>
        </w:rPr>
      </w:pPr>
    </w:p>
    <w:p w:rsidRDefault="00D96F52" w:rsidP="00797665" w:rsidR="00095A3D" w:rsidRPr="000C59B1">
      <w:pPr>
        <w:jc w:val="both"/>
        <w:rPr>
          <w:bCs/>
        </w:rPr>
      </w:pPr>
      <w:r w:rsidRPr="000C59B1">
        <w:rPr>
          <w:bCs/>
        </w:rPr>
        <w:tab/>
        <w:t xml:space="preserve">U pisanju rješenja ovog suda, poslovni broj </w:t>
      </w:r>
      <w:r w:rsidR="00BB3BBC" w:rsidRPr="000C59B1">
        <w:rPr>
          <w:bCs/>
        </w:rPr>
        <w:t>St-4646/15</w:t>
      </w:r>
      <w:r w:rsidR="00AC528D" w:rsidRPr="000C59B1">
        <w:rPr>
          <w:bCs/>
        </w:rPr>
        <w:t xml:space="preserve">, od </w:t>
      </w:r>
      <w:r w:rsidR="000A45A4" w:rsidRPr="000C59B1">
        <w:rPr>
          <w:bCs/>
        </w:rPr>
        <w:t>03</w:t>
      </w:r>
      <w:r w:rsidR="004F61C8" w:rsidRPr="000C59B1">
        <w:rPr>
          <w:bCs/>
        </w:rPr>
        <w:t>. listopada 2018</w:t>
      </w:r>
      <w:r w:rsidR="00F81FE4" w:rsidRPr="000C59B1">
        <w:rPr>
          <w:bCs/>
        </w:rPr>
        <w:t xml:space="preserve">., </w:t>
      </w:r>
      <w:r w:rsidR="00670503" w:rsidRPr="000C59B1">
        <w:rPr>
          <w:bCs/>
        </w:rPr>
        <w:t xml:space="preserve">u uvodu, </w:t>
      </w:r>
      <w:r w:rsidR="0078548B" w:rsidRPr="000C59B1">
        <w:rPr>
          <w:bCs/>
        </w:rPr>
        <w:t>točki I i II</w:t>
      </w:r>
      <w:r w:rsidR="004F61C8" w:rsidRPr="000C59B1">
        <w:rPr>
          <w:bCs/>
        </w:rPr>
        <w:t xml:space="preserve"> </w:t>
      </w:r>
      <w:r w:rsidR="0078548B" w:rsidRPr="000C59B1">
        <w:rPr>
          <w:bCs/>
        </w:rPr>
        <w:t>izreke te u obrazloženju</w:t>
      </w:r>
      <w:r w:rsidR="0010024E" w:rsidRPr="000C59B1">
        <w:rPr>
          <w:bCs/>
        </w:rPr>
        <w:t xml:space="preserve"> </w:t>
      </w:r>
      <w:r w:rsidR="00FE676D" w:rsidRPr="000C59B1">
        <w:rPr>
          <w:bCs/>
        </w:rPr>
        <w:t>doš</w:t>
      </w:r>
      <w:r w:rsidR="00910B1D" w:rsidRPr="000C59B1">
        <w:rPr>
          <w:bCs/>
        </w:rPr>
        <w:t>lo je do očite greške u pisanju</w:t>
      </w:r>
      <w:r w:rsidR="004F61C8" w:rsidRPr="000C59B1">
        <w:rPr>
          <w:bCs/>
        </w:rPr>
        <w:t xml:space="preserve"> </w:t>
      </w:r>
      <w:r w:rsidR="000A45A4" w:rsidRPr="000C59B1">
        <w:rPr>
          <w:bCs/>
        </w:rPr>
        <w:t xml:space="preserve">naziva dužnika </w:t>
      </w:r>
      <w:r w:rsidR="0078548B" w:rsidRPr="000C59B1">
        <w:t xml:space="preserve">pa je sud po službenoj dužnosti uočenu grešku ispravio i temeljem čl. </w:t>
      </w:r>
      <w:smartTag w:element="metricconverter" w:uri="urn:schemas-microsoft-com:office:smarttags">
        <w:smartTagPr>
          <w:attr w:val="342. st" w:name="ProductID"/>
        </w:smartTagPr>
        <w:r w:rsidR="0078548B" w:rsidRPr="000C59B1">
          <w:t>342. st</w:t>
        </w:r>
      </w:smartTag>
      <w:r w:rsidR="0078548B" w:rsidRPr="000C59B1">
        <w:t xml:space="preserve">. 1., 2. i 4. </w:t>
      </w:r>
      <w:r w:rsidRPr="000C59B1">
        <w:rPr>
          <w:bCs/>
        </w:rPr>
        <w:t>Zakona o parničnom postupku ("Narodne novine" broj 53/91, 91/92, 112/99, 88/01, 117/03, 88/05, 02/07, 84/08, 123/08, 57/11 i 25/13 – dalje: ZPP)</w:t>
      </w:r>
      <w:r w:rsidR="00E014FF" w:rsidRPr="000C59B1">
        <w:rPr>
          <w:bCs/>
        </w:rPr>
        <w:t>, a u svezi s člankom 10</w:t>
      </w:r>
      <w:r w:rsidR="0078548B" w:rsidRPr="000C59B1">
        <w:rPr>
          <w:bCs/>
        </w:rPr>
        <w:t>.</w:t>
      </w:r>
      <w:r w:rsidR="00E014FF" w:rsidRPr="000C59B1">
        <w:rPr>
          <w:bCs/>
        </w:rPr>
        <w:t xml:space="preserve"> SZ-a (NN 71/15</w:t>
      </w:r>
      <w:r w:rsidR="00FE676D" w:rsidRPr="000C59B1">
        <w:rPr>
          <w:bCs/>
        </w:rPr>
        <w:t>, 104/17</w:t>
      </w:r>
      <w:r w:rsidR="00E014FF" w:rsidRPr="000C59B1">
        <w:rPr>
          <w:bCs/>
        </w:rPr>
        <w:t>),</w:t>
      </w:r>
      <w:r w:rsidRPr="000C59B1">
        <w:rPr>
          <w:bCs/>
        </w:rPr>
        <w:t xml:space="preserve"> odlučeno je kao u izreci ovog rješenja.</w:t>
      </w:r>
    </w:p>
    <w:p w:rsidRDefault="008F0311" w:rsidP="00AC528D" w:rsidR="00CE649B" w:rsidRPr="000C59B1">
      <w:r w:rsidRPr="000C59B1">
        <w:t xml:space="preserve"> </w:t>
      </w:r>
    </w:p>
    <w:p w:rsidRDefault="008E55ED" w:rsidP="007014D3" w:rsidR="00901671" w:rsidRPr="000C59B1">
      <w:pPr>
        <w:jc w:val="center"/>
      </w:pPr>
      <w:r w:rsidRPr="000C59B1">
        <w:t xml:space="preserve">U Zagrebu, </w:t>
      </w:r>
      <w:r w:rsidR="000A45A4" w:rsidRPr="000C59B1">
        <w:t>22</w:t>
      </w:r>
      <w:r w:rsidR="00987765" w:rsidRPr="000C59B1">
        <w:t>. listopada</w:t>
      </w:r>
      <w:r w:rsidR="00797665" w:rsidRPr="000C59B1">
        <w:t xml:space="preserve"> 2018</w:t>
      </w:r>
      <w:r w:rsidR="007B1F7D" w:rsidRPr="000C59B1">
        <w:t>.</w:t>
      </w:r>
      <w:r w:rsidR="00797665" w:rsidRPr="000C59B1">
        <w:t xml:space="preserve"> godine</w:t>
      </w:r>
      <w:r w:rsidR="007B1F7D" w:rsidRPr="000C59B1">
        <w:t xml:space="preserve"> </w:t>
      </w:r>
      <w:r w:rsidR="000F172F" w:rsidRPr="000C59B1">
        <w:t xml:space="preserve"> </w:t>
      </w:r>
      <w:r w:rsidR="0042103F" w:rsidRPr="000C59B1">
        <w:t xml:space="preserve"> </w:t>
      </w:r>
      <w:r w:rsidR="00824C2D" w:rsidRPr="000C59B1">
        <w:t xml:space="preserve"> </w:t>
      </w:r>
    </w:p>
    <w:p w:rsidRDefault="00AD5649" w:rsidP="007014D3" w:rsidR="00AD5649" w:rsidRPr="000C59B1">
      <w:pPr>
        <w:jc w:val="center"/>
      </w:pPr>
    </w:p>
    <w:p w:rsidRDefault="00E70CFA" w:rsidR="00E70CFA" w:rsidRPr="000C59B1">
      <w:r w:rsidRPr="000C59B1">
        <w:tab/>
      </w:r>
      <w:r w:rsidRPr="000C59B1">
        <w:tab/>
      </w:r>
      <w:r w:rsidRPr="000C59B1">
        <w:tab/>
      </w:r>
      <w:r w:rsidRPr="000C59B1">
        <w:tab/>
      </w:r>
      <w:r w:rsidRPr="000C59B1">
        <w:tab/>
      </w:r>
      <w:r w:rsidRPr="000C59B1">
        <w:tab/>
      </w:r>
      <w:r w:rsidRPr="000C59B1">
        <w:tab/>
      </w:r>
      <w:r w:rsidRPr="000C59B1">
        <w:tab/>
      </w:r>
      <w:r w:rsidR="00773C20" w:rsidRPr="000C59B1">
        <w:t xml:space="preserve">         </w:t>
      </w:r>
      <w:r w:rsidR="00797665" w:rsidRPr="000C59B1">
        <w:tab/>
      </w:r>
      <w:r w:rsidR="00797665" w:rsidRPr="000C59B1">
        <w:tab/>
      </w:r>
      <w:r w:rsidR="00797665" w:rsidRPr="000C59B1">
        <w:tab/>
      </w:r>
      <w:r w:rsidR="00773C20" w:rsidRPr="000C59B1">
        <w:t xml:space="preserve"> </w:t>
      </w:r>
      <w:r w:rsidRPr="000C59B1">
        <w:t>SUDAC</w:t>
      </w:r>
      <w:r w:rsidR="00773C20" w:rsidRPr="000C59B1">
        <w:t>:</w:t>
      </w:r>
    </w:p>
    <w:p w:rsidRDefault="008E70E5" w:rsidP="00E53D3D" w:rsidR="009B4F6B">
      <w:pPr>
        <w:pStyle w:val="Uvuenotijeloteksta"/>
        <w:ind w:firstLine="141" w:left="1983"/>
        <w:jc w:val="right"/>
      </w:pPr>
      <w:r w:rsidRPr="000C59B1">
        <w:tab/>
      </w:r>
      <w:r w:rsidR="00013AA6" w:rsidRPr="000C59B1">
        <w:tab/>
      </w:r>
      <w:r w:rsidR="00013AA6" w:rsidRPr="000C59B1">
        <w:tab/>
      </w:r>
      <w:r w:rsidR="00013AA6" w:rsidRPr="000C59B1">
        <w:tab/>
      </w:r>
      <w:r w:rsidR="00013AA6" w:rsidRPr="000C59B1">
        <w:tab/>
      </w:r>
      <w:r w:rsidR="00074FC2" w:rsidRPr="000C59B1">
        <w:t>Vesna Sremac Šoštar</w:t>
      </w:r>
      <w:r w:rsidR="009B4F6B">
        <w:t>,v.r.</w:t>
      </w:r>
    </w:p>
    <w:p w:rsidRDefault="009B4F6B" w:rsidP="00D338FD" w:rsidR="009B4F6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B4F6B" w:rsidP="0010024E" w:rsidR="00DA015A" w:rsidRPr="000C59B1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0C59B1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0C59B1">
      <w:pPr>
        <w:pStyle w:val="Naslov1"/>
        <w:rPr>
          <w:rFonts w:cs="Times New Roman" w:hAnsi="Times New Roman" w:ascii="Times New Roman"/>
          <w:b w:val="false"/>
        </w:rPr>
      </w:pPr>
      <w:r w:rsidRPr="000C59B1">
        <w:rPr>
          <w:rFonts w:cs="Times New Roman" w:hAnsi="Times New Roman" w:ascii="Times New Roman"/>
          <w:b w:val="false"/>
        </w:rPr>
        <w:t>POUKA O PRAVNOM LIJEKU</w:t>
      </w:r>
      <w:r w:rsidR="00D96F52" w:rsidRPr="000C59B1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0C59B1">
      <w:r w:rsidRPr="000C59B1">
        <w:t xml:space="preserve">Protiv ovog rješenja dopuštena je  žalba Visokom trgovačkom sudu RH, a koja se podnosi u roku od 8 dana ovome sudu u 3 primjerka.  </w:t>
      </w:r>
    </w:p>
    <w:p w:rsidRDefault="006C0BE1" w:rsidP="009B4F6B" w:rsidR="006C0BE1" w:rsidRPr="000C59B1">
      <w:pPr>
        <w:jc w:val="both"/>
      </w:pPr>
    </w:p>
    <w:sectPr w:rsidSect="006C0BE1" w:rsidR="006C0BE1" w:rsidRPr="000C59B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9F3" w:rsidR="002579F3">
      <w:r>
        <w:separator/>
      </w:r>
    </w:p>
  </w:endnote>
  <w:endnote w:id="0" w:type="continuationSeparator">
    <w:p w:rsidRDefault="002579F3" w:rsidR="00257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9F3" w:rsidR="002579F3">
      <w:r>
        <w:separator/>
      </w:r>
    </w:p>
  </w:footnote>
  <w:footnote w:id="0" w:type="continuationSeparator">
    <w:p w:rsidRDefault="002579F3" w:rsidR="002579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4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BA4EEA">
      <w:t>1983/17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0A45A4">
        <w:pPr>
          <w:pStyle w:val="Zaglavlje"/>
          <w:jc w:val="right"/>
        </w:pPr>
        <w:r>
          <w:t>48.St-</w:t>
        </w:r>
        <w:r w:rsidR="0078548B">
          <w:t>2593/18</w:t>
        </w:r>
      </w:p>
      <w:p w:rsidRDefault="0078548B" w:rsidP="00C30947" w:rsidR="00797665">
        <w:pPr>
          <w:pStyle w:val="Zaglavlje"/>
          <w:jc w:val="right"/>
        </w:pPr>
        <w:r>
          <w:t>(stari</w:t>
        </w:r>
        <w:r w:rsidR="000A45A4">
          <w:t xml:space="preserve"> broj St-</w:t>
        </w:r>
        <w:r>
          <w:t>4646/15</w:t>
        </w:r>
        <w:r w:rsidR="000A45A4">
          <w:t>)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EE6A8C"/>
    <w:multiLevelType w:val="hybridMultilevel"/>
    <w:tmpl w:val="781E9DDE"/>
    <w:lvl w:tplc="9342E9A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3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3"/>
  </w:num>
  <w:num w:numId="5">
    <w:abstractNumId w:val="12"/>
  </w:num>
  <w:num w:numId="6">
    <w:abstractNumId w:val="3"/>
  </w:num>
  <w:num w:numId="7">
    <w:abstractNumId w:val="14"/>
  </w:num>
  <w:num w:numId="8">
    <w:abstractNumId w:val="8"/>
  </w:num>
  <w:num w:numId="9">
    <w:abstractNumId w:val="9"/>
  </w:num>
  <w:num w:numId="10">
    <w:abstractNumId w:val="1"/>
  </w:num>
  <w:num w:numId="11">
    <w:abstractNumId w:val="7"/>
  </w:num>
  <w:num w:numId="12">
    <w:abstractNumId w:val="0"/>
  </w:num>
  <w:num w:numId="13">
    <w:abstractNumId w:val="4"/>
  </w:num>
  <w:num w:numId="14">
    <w:abstractNumId w:val="2"/>
  </w:num>
  <w:num w:numId="15">
    <w:abstractNumId w:val="16"/>
  </w:num>
  <w:num w:numId="16">
    <w:abstractNumId w:val="15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A45A4"/>
    <w:rsid w:val="000B2D5D"/>
    <w:rsid w:val="000B39EA"/>
    <w:rsid w:val="000C59B1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9F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D328E"/>
    <w:rsid w:val="004F61C8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85790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548B"/>
    <w:rsid w:val="00787CE7"/>
    <w:rsid w:val="00797665"/>
    <w:rsid w:val="007A793A"/>
    <w:rsid w:val="007B1F7D"/>
    <w:rsid w:val="007B520E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07722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87765"/>
    <w:rsid w:val="009A055F"/>
    <w:rsid w:val="009A2178"/>
    <w:rsid w:val="009A2238"/>
    <w:rsid w:val="009A504C"/>
    <w:rsid w:val="009B4192"/>
    <w:rsid w:val="009B4F6B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27B3E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5947"/>
    <w:rsid w:val="00BA65AF"/>
    <w:rsid w:val="00BB3BBC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93781"/>
    <w:rsid w:val="00CA6BC9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A18BA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F6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F6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F6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F6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4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F6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F6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F6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F6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1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4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St-2593/2018</izvorni_sadrzaj>
    <derivirana_varijabla naziv="DomainObject.Predmet.OznakaBroj_1">St-2593/2018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EKO VELEBIT GRAĐEVINSKA ZADRUGA</izvorni_sadrzaj>
    <derivirana_varijabla naziv="DomainObject.Predmet.ProtustrankaFormated_1">  STEČAJNA MASA iza stečajnog dužnika EKO VELEBIT GRAĐEVINSKA ZADRUGA</derivirana_varijabla>
  </DomainObject.Predmet.ProtustrankaFormated>
  <DomainObject.Predmet.ProtustrankaFormatedOIB>
    <izvorni_sadrzaj>  STEČAJNA MASA iza stečajnog dužnika EKO VELEBIT GRAĐEVINSKA ZADRUGA, OIB 49060091013</izvorni_sadrzaj>
    <derivirana_varijabla naziv="DomainObject.Predmet.ProtustrankaFormatedOIB_1">  STEČAJNA MASA iza stečajnog dužnika EKO VELEBIT GRAĐEVINSKA ZADRUGA, OIB 49060091013</derivirana_varijabla>
  </DomainObject.Predmet.ProtustrankaFormatedOIB>
  <DomainObject.Predmet.ProtustrankaFormatedWithAdress>
    <izvorni_sadrzaj> STEČAJNA MASA iza stečajnog dužnika EKO VELEBIT GRAĐEVINSKA ZADRUGA, Markuševac 93, 10412 Markuševec Turopoljski</izvorni_sadrzaj>
    <derivirana_varijabla naziv="DomainObject.Predmet.ProtustrankaFormatedWithAdress_1"> STEČAJNA MASA iza stečajnog dužnika EKO VELEBIT GRAĐEVINSKA ZADRUGA, Markuševac 93, 10412 Markuševec Turopoljski</derivirana_varijabla>
  </DomainObject.Predmet.ProtustrankaFormatedWithAdress>
  <DomainObject.Predmet.ProtustrankaFormatedWithAdressOIB>
    <izvorni_sadrzaj> STEČAJNA MASA iza stečajnog dužnika EKO VELEBIT GRAĐEVINSKA ZADRUGA, OIB 49060091013, Markuševac 93, 10412 Markuševec Turopoljski</izvorni_sadrzaj>
    <derivirana_varijabla naziv="DomainObject.Predmet.ProtustrankaFormatedWithAdressOIB_1"> STEČAJNA MASA iza stečajnog dužnika EKO VELEBIT GRAĐEVINSKA ZADRUGA, OIB 49060091013, Markuševac 93, 10412 Markuševec Turopoljski</derivirana_varijabla>
  </DomainObject.Predmet.ProtustrankaFormatedWithAdressOIB>
  <DomainObject.Predmet.ProtustrankaWithAdress>
    <izvorni_sadrzaj>STEČAJNA MASA iza stečajnog dužnika EKO VELEBIT GRAĐEVINSKA ZADRUGA Markuševac 93, 10412 Markuševec Turopoljski</izvorni_sadrzaj>
    <derivirana_varijabla naziv="DomainObject.Predmet.ProtustrankaWithAdress_1">STEČAJNA MASA iza stečajnog dužnika EKO VELEBIT GRAĐEVINSKA ZADRUGA Markuševac 93, 10412 Markuševec Turopoljski</derivirana_varijabla>
  </DomainObject.Predmet.ProtustrankaWithAdress>
  <DomainObject.Predmet.ProtustrankaWithAdressOIB>
    <izvorni_sadrzaj>STEČAJNA MASA iza stečajnog dužnika EKO VELEBIT GRAĐEVINSKA ZADRUGA, OIB 49060091013, Markuševac 93, 10412 Markuševec Turopoljski</izvorni_sadrzaj>
    <derivirana_varijabla naziv="DomainObject.Predmet.ProtustrankaWithAdressOIB_1">STEČAJNA MASA iza stečajnog dužnika EKO VELEBIT GRAĐEVINSKA ZADRUGA, OIB 49060091013, Markuševac 93, 10412 Markuševec Turopoljski</derivirana_varijabla>
  </DomainObject.Predmet.ProtustrankaWithAdressOIB>
  <DomainObject.Predmet.ProtustrankaNazivFormated>
    <izvorni_sadrzaj>STEČAJNA MASA iza stečajnog dužnika EKO VELEBIT GRAĐEVINSKA ZADRUGA</izvorni_sadrzaj>
    <derivirana_varijabla naziv="DomainObject.Predmet.ProtustrankaNazivFormated_1">STEČAJNA MASA iza stečajnog dužnika EKO VELEBIT GRAĐEVINSKA ZADRUGA</derivirana_varijabla>
  </DomainObject.Predmet.ProtustrankaNazivFormated>
  <DomainObject.Predmet.ProtustrankaNazivFormatedOIB>
    <izvorni_sadrzaj>STEČAJNA MASA iza stečajnog dužnika EKO VELEBIT GRAĐEVINSKA ZADRUGA, OIB 49060091013</izvorni_sadrzaj>
    <derivirana_varijabla naziv="DomainObject.Predmet.ProtustrankaNazivFormatedOIB_1">STEČAJNA MASA iza stečajnog dužnika EKO VELEBIT GRAĐEVINSKA ZADRUGA, OIB 49060091013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stečajnog dužnika EKO VELEBIT GRAĐEVINSKA ZADRUGA</item>
    </izvorni_sadrzaj>
    <derivirana_varijabla naziv="DomainObject.Predmet.ProtuStrankaListFormated_1">
      <item>STEČAJNA MASA iza stečajnog dužnika EKO VELEBIT GRAĐEVINSKA ZADRUGA</item>
    </derivirana_varijabla>
  </DomainObject.Predmet.ProtuStrankaListFormated>
  <DomainObject.Predmet.ProtuStrankaListFormatedOIB>
    <izvorni_sadrzaj>
      <item>STEČAJNA MASA iza stečajnog dužnika EKO VELEBIT GRAĐEVINSKA ZADRUGA, OIB 49060091013</item>
    </izvorni_sadrzaj>
    <derivirana_varijabla naziv="DomainObject.Predmet.ProtuStrankaListFormatedOIB_1">
      <item>STEČAJNA MASA iza stečajnog dužnika EKO VELEBIT GRAĐEVINSKA ZADRUGA, OIB 49060091013</item>
    </derivirana_varijabla>
  </DomainObject.Predmet.ProtuStrankaListFormatedOIB>
  <DomainObject.Predmet.ProtuStrankaListFormatedWithAdress>
    <izvorni_sadrzaj>
      <item>STEČAJNA MASA iza stečajnog dužnika EKO VELEBIT GRAĐEVINSKA ZADRUGA, Markuševac 93, 10412 Markuševec Turopoljski</item>
    </izvorni_sadrzaj>
    <derivirana_varijabla naziv="DomainObject.Predmet.ProtuStrankaListFormatedWithAdress_1">
      <item>STEČAJNA MASA iza stečajnog dužnika EKO VELEBIT GRAĐEVINSKA ZADRUGA, Markuševac 93, 10412 Markuševec Turopoljski</item>
    </derivirana_varijabla>
  </DomainObject.Predmet.ProtuStrankaListFormatedWithAdress>
  <DomainObject.Predmet.ProtuStrankaListFormatedWithAdressOIB>
    <izvorni_sadrzaj>
      <item>STEČAJNA MASA iza stečajnog dužnika EKO VELEBIT GRAĐEVINSKA ZADRUGA, OIB 49060091013, Markuševac 93, 10412 Markuševec Turopoljski</item>
    </izvorni_sadrzaj>
    <derivirana_varijabla naziv="DomainObject.Predmet.ProtuStrankaListFormatedWithAdressOIB_1">
      <item>STEČAJNA MASA iza stečajnog dužnika EKO VELEBIT GRAĐEVINSKA ZADRUGA, OIB 49060091013, Markuševac 93, 10412 Markuševec Turopoljski</item>
    </derivirana_varijabla>
  </DomainObject.Predmet.ProtuStrankaListFormatedWithAdressOIB>
  <DomainObject.Predmet.ProtuStrankaListNazivFormated>
    <izvorni_sadrzaj>
      <item>STEČAJNA MASA iza stečajnog dužnika EKO VELEBIT GRAĐEVINSKA ZADRUGA</item>
    </izvorni_sadrzaj>
    <derivirana_varijabla naziv="DomainObject.Predmet.ProtuStrankaListNazivFormated_1">
      <item>STEČAJNA MASA iza stečajnog dužnika EKO VELEBIT GRAĐEVINSKA ZADRUGA</item>
    </derivirana_varijabla>
  </DomainObject.Predmet.ProtuStrankaListNazivFormated>
  <DomainObject.Predmet.ProtuStrankaListNazivFormatedOIB>
    <izvorni_sadrzaj>
      <item>STEČAJNA MASA iza stečajnog dužnika EKO VELEBIT GRAĐEVINSKA ZADRUGA, OIB 49060091013</item>
    </izvorni_sadrzaj>
    <derivirana_varijabla naziv="DomainObject.Predmet.ProtuStrankaListNazivFormatedOIB_1">
      <item>STEČAJNA MASA iza stečajnog dužnika EKO VELEBIT GRAĐEVINSKA ZADRUGA, OIB 49060091013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stečajnog dužnika EKO VELEBIT GRAĐEVINSKA ZADRUGA</izvorni_sadrzaj>
    <derivirana_varijabla naziv="DomainObject.Predmet.ProtustrankaIDrugi_1">STEČAJNA MASA iza stečajnog dužnika EKO VELEBIT GRAĐEVINSKA ZADRUGA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stečajnog dužnika EKO VELEBIT GRAĐEVINSKA ZADRUGA, OIB 49060091013, Markuševac 93, 10412 Markuševec Turopoljski</izvorni_sadrzaj>
    <derivirana_varijabla naziv="DomainObject.Predmet.ProtustrankaIDrugiAdressOIB_1">STEČAJNA MASA iza stečajnog dužnika EKO VELEBIT GRAĐEVINSKA ZADRUGA, OIB 49060091013, Markuševac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EKO VELEBIT GRAĐEVINSKA ZADRUGA</item>
    </izvorni_sadrzaj>
    <derivirana_varijabla naziv="DomainObject.Predmet.SudioniciListNaziv_1">
      <item>STEČAJNA MASA iza stečajnog dužnika EKO VELEBIT GRAĐEVINSKA ZADRUGA</item>
    </derivirana_varijabla>
  </DomainObject.Predmet.SudioniciListNaziv>
  <DomainObject.Predmet.SudioniciListAdressOIB>
    <izvorni_sadrzaj>
      <item>STEČAJNA MASA iza stečajnog dužnika EKO VELEBIT GRAĐEVINSKA ZADRUGA, OIB 49060091013, Markuševac 93,10412 Markuševec Turopoljski</item>
    </izvorni_sadrzaj>
    <derivirana_varijabla naziv="DomainObject.Predmet.SudioniciListAdressOIB_1">
      <item>STEČAJNA MASA iza stečajnog dužnika EKO VELEBIT GRAĐEVINSKA ZADRUGA, OIB 49060091013, Markuševac 93,10412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49060091013</item>
    </izvorni_sadrzaj>
    <derivirana_varijabla naziv="DomainObject.Predmet.SudioniciListNazivOIB_1">
      <item>, OIB 49060091013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St-2593/2018-22</izvorni_sadrzaj>
    <derivirana_varijabla naziv="DomainObject.PredzadnjaOdlukaIzPredmeta.Oznaka_1">St-2593/2018-22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1301</properties:Characters>
  <properties:Lines>41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2018-10-22T08:27:00Z</dcterms:created>
  <dc:creator>Nada Kraljić</dc:creator>
  <cp:lastModifiedBy>Matea Bizjak</cp:lastModifiedBy>
  <cp:lastPrinted>2018-10-22T08:34:00Z</cp:lastPrinted>
  <dcterms:modified xmlns:xsi="http://www.w3.org/2001/XMLSchema-instance" xsi:type="dcterms:W3CDTF">2018-10-22T08:34:00Z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(St-4646-15- ispravak rješenja (naziv).docx)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