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400c" w14:paraId="c25400c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544961">
        <w:t>85</w:t>
      </w:r>
      <w:r>
        <w:t>/1</w:t>
      </w:r>
      <w:r w:rsidR="005434C6">
        <w:t>8</w:t>
      </w:r>
      <w:r>
        <w:t>-</w:t>
      </w:r>
      <w:r w:rsidR="005434C6">
        <w:t>2</w:t>
      </w:r>
      <w:r w:rsidR="00544961">
        <w:t>3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5434C6" w:rsidP="00544961" w:rsidR="00544961">
      <w:pPr>
        <w:jc w:val="both"/>
      </w:pPr>
      <w:r>
        <w:tab/>
      </w:r>
      <w:r w:rsidR="00544961" w:rsidRPr="00611430">
        <w:t xml:space="preserve">Trgovački sud u Osijeku, po sucu mr. sc. Tihomiru Kovačeviću, kao stečajnom sucu, povodom prijedloga FINANCIJSKE AGENCIJE ZAGREB, Regionalni centar Osijek, L. Jagera 3, </w:t>
      </w:r>
      <w:r w:rsidR="00544961">
        <w:t xml:space="preserve">OIB 85821130368 </w:t>
      </w:r>
      <w:r w:rsidR="00544961" w:rsidRPr="00611430">
        <w:t xml:space="preserve">za otvaranje stečajnog postupka nad dužnikom </w:t>
      </w:r>
      <w:r w:rsidR="00544961">
        <w:t>ERMAS jednostavno društvo s ograničenom odgovornošću za proizvodnju, trgovinu i usluge, Osijek, J.J. Strossmayera 341, MBS 030144494</w:t>
      </w:r>
      <w:r w:rsidR="00544961" w:rsidRPr="00CB0390">
        <w:t xml:space="preserve">, OIB: </w:t>
      </w:r>
      <w:r w:rsidR="00544961">
        <w:t xml:space="preserve">25659787831, </w:t>
      </w:r>
      <w:r w:rsidR="00544961" w:rsidRPr="0041082E">
        <w:t xml:space="preserve">dana </w:t>
      </w:r>
      <w:r w:rsidR="00544961">
        <w:t>10</w:t>
      </w:r>
      <w:r w:rsidR="00544961" w:rsidRPr="00DB2D45">
        <w:t xml:space="preserve">. </w:t>
      </w:r>
      <w:r w:rsidR="00544961">
        <w:t>rujn</w:t>
      </w:r>
      <w:r w:rsidR="00544961" w:rsidRPr="00DB2D45">
        <w:t xml:space="preserve">a </w:t>
      </w:r>
      <w:r w:rsidR="00544961" w:rsidRPr="0041082E">
        <w:t>201</w:t>
      </w:r>
      <w:r w:rsidR="00544961">
        <w:t>8</w:t>
      </w:r>
      <w:r w:rsidR="00544961" w:rsidRPr="0041082E">
        <w:t>.</w:t>
      </w:r>
    </w:p>
    <w:p w:rsidRDefault="00571836" w:rsidP="00544961" w:rsidR="00571836">
      <w:pPr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544961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5803B2">
        <w:t xml:space="preserve">privremenoj stečajnoj upraviteljici </w:t>
      </w:r>
      <w:r w:rsidR="00544961" w:rsidRPr="00544961">
        <w:t>Vinka Ivanković, Vinkovci, Sv. Antuna Padovanskog 5a, OIB 75124619693</w:t>
      </w:r>
      <w:r w:rsidR="005803B2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544961">
        <w:t>311,10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544961">
        <w:t>s predmeta St-85/18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</w:t>
      </w:r>
      <w:r w:rsidR="005803B2">
        <w:t>e</w:t>
      </w:r>
      <w:r w:rsidR="00C90A91">
        <w:t xml:space="preserve"> </w:t>
      </w:r>
      <w:r>
        <w:t>stečajn</w:t>
      </w:r>
      <w:r w:rsidR="005803B2">
        <w:t>e</w:t>
      </w:r>
      <w:r>
        <w:t xml:space="preserve"> upravitelj</w:t>
      </w:r>
      <w:r w:rsidR="005803B2">
        <w:t>ice</w:t>
      </w:r>
      <w:r>
        <w:t xml:space="preserve"> broj </w:t>
      </w:r>
      <w:r w:rsidR="00544961">
        <w:t>HR 4325000093120429340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BB5964">
        <w:t xml:space="preserve">ERMAS </w:t>
      </w:r>
      <w:r w:rsidR="00EE10C1">
        <w:t>j.d.o.o.</w:t>
      </w:r>
      <w:r w:rsidR="00BB5964">
        <w:t xml:space="preserve"> Osijek, J.J. Strossmayera 341, </w:t>
      </w:r>
      <w:r>
        <w:t xml:space="preserve">podnesen je ovome sudu </w:t>
      </w:r>
      <w:r w:rsidR="00EE10C1">
        <w:t>26</w:t>
      </w:r>
      <w:r>
        <w:t>.</w:t>
      </w:r>
      <w:r w:rsidR="00FD2BB6">
        <w:t>0</w:t>
      </w:r>
      <w:r w:rsidR="00EE10C1">
        <w:t>1</w:t>
      </w:r>
      <w:r>
        <w:t>.201</w:t>
      </w:r>
      <w:r w:rsidR="00527F87">
        <w:t>8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EE10C1">
        <w:t>8</w:t>
      </w:r>
      <w:r>
        <w:t>.</w:t>
      </w:r>
      <w:r w:rsidR="00191F88">
        <w:t>0</w:t>
      </w:r>
      <w:r w:rsidR="00EE10C1">
        <w:t>2</w:t>
      </w:r>
      <w:r>
        <w:t>.201</w:t>
      </w:r>
      <w:r w:rsidR="00477FE7">
        <w:t>8</w:t>
      </w:r>
      <w:r w:rsidR="002E7859">
        <w:t xml:space="preserve">. godine i za </w:t>
      </w:r>
      <w:r w:rsidR="00191F88">
        <w:t>privremen</w:t>
      </w:r>
      <w:r w:rsidR="00477FE7">
        <w:t>u</w:t>
      </w:r>
      <w:r w:rsidR="00191F88">
        <w:t xml:space="preserve"> </w:t>
      </w:r>
      <w:r w:rsidR="002E7859">
        <w:t>stečajn</w:t>
      </w:r>
      <w:r w:rsidR="00477FE7">
        <w:t>u</w:t>
      </w:r>
      <w:r w:rsidR="002E7859">
        <w:t xml:space="preserve"> upravitelj</w:t>
      </w:r>
      <w:r w:rsidR="00477FE7">
        <w:t>icu</w:t>
      </w:r>
      <w:r w:rsidR="002E7859">
        <w:t xml:space="preserve"> je imenovan</w:t>
      </w:r>
      <w:r w:rsidR="00477FE7">
        <w:t>a</w:t>
      </w:r>
      <w:r w:rsidR="00191F88">
        <w:t xml:space="preserve"> </w:t>
      </w:r>
      <w:r w:rsidR="00EE10C1">
        <w:t>Vinka Ivanković iz Vinkovaca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935080" w:rsidR="00DD43F0">
      <w:pPr>
        <w:jc w:val="both"/>
      </w:pPr>
      <w:r>
        <w:tab/>
        <w:t>Privremen</w:t>
      </w:r>
      <w:r w:rsidR="00477FE7">
        <w:t>a</w:t>
      </w:r>
      <w:r>
        <w:t xml:space="preserve"> s</w:t>
      </w:r>
      <w:r w:rsidR="00935080">
        <w:t>tečajn</w:t>
      </w:r>
      <w:r w:rsidR="00477FE7">
        <w:t>a</w:t>
      </w:r>
      <w:r w:rsidR="00935080">
        <w:t xml:space="preserve"> upravitelj</w:t>
      </w:r>
      <w:r w:rsidR="00477FE7">
        <w:t>ica</w:t>
      </w:r>
      <w:r w:rsidR="00935080">
        <w:t xml:space="preserve"> je dana </w:t>
      </w:r>
      <w:r w:rsidR="004C392B">
        <w:t>1</w:t>
      </w:r>
      <w:r w:rsidR="00BD232C">
        <w:t>7</w:t>
      </w:r>
      <w:r w:rsidR="00441766">
        <w:t>.</w:t>
      </w:r>
      <w:r w:rsidR="00477FE7">
        <w:t>0</w:t>
      </w:r>
      <w:r w:rsidR="00BD232C">
        <w:t>4</w:t>
      </w:r>
      <w:r w:rsidR="00BB217D">
        <w:t>.</w:t>
      </w:r>
      <w:r w:rsidR="00935080">
        <w:t>201</w:t>
      </w:r>
      <w:r w:rsidR="00477FE7">
        <w:t>8</w:t>
      </w:r>
      <w:r w:rsidR="00935080">
        <w:t>. godine podni</w:t>
      </w:r>
      <w:r w:rsidR="001E3485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BD232C">
        <w:t xml:space="preserve">Potvrda Općinskog suda da nema imovine – biljezi 20,00 kn, Potvrda autokluba o vozilima u iznosu od 18,00 kn, Poštarina – slanje izvještaja 25,60 </w:t>
      </w:r>
      <w:r w:rsidR="003D1D21">
        <w:t>kn (5 potvrda 3,5 kn, poštanske marke po koverti 17,50 kn = 43,10 kn), pola bunta papira za printanje – izvješće + potvrde u 3 primjerka u iznosu od 30,00 kn, putni trošak dolaska na ročište 100,00 km x 2,00 kn = 200,00 kn</w:t>
      </w:r>
      <w:r w:rsidR="00DD43F0">
        <w:t>)</w:t>
      </w:r>
      <w:r w:rsidR="0042556F">
        <w:t>.</w:t>
      </w:r>
    </w:p>
    <w:p w:rsidRDefault="00BD232C" w:rsidP="00935080" w:rsidR="00BD232C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C100A7">
        <w:t>e</w:t>
      </w:r>
      <w:r>
        <w:t xml:space="preserve"> upravitelj</w:t>
      </w:r>
      <w:r w:rsidR="00C100A7">
        <w:t>ice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C100A7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C100A7" w:rsidRPr="00C100A7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10. </w:t>
      </w:r>
      <w:r w:rsidR="00E20B14">
        <w:rPr>
          <w:rFonts w:cs="Times New Roman" w:hAnsi="Times New Roman" w:ascii="Times New Roman"/>
          <w:b w:val="false"/>
          <w:i w:val="false"/>
          <w:sz w:val="24"/>
          <w:szCs w:val="24"/>
        </w:rPr>
        <w:t>rujn</w:t>
      </w:r>
      <w:r w:rsidR="00C100A7" w:rsidRPr="00C100A7">
        <w:rPr>
          <w:rFonts w:cs="Times New Roman" w:hAnsi="Times New Roman" w:ascii="Times New Roman"/>
          <w:b w:val="false"/>
          <w:i w:val="false"/>
          <w:sz w:val="24"/>
          <w:szCs w:val="24"/>
        </w:rPr>
        <w:t>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7112AC">
        <w:t>a</w:t>
      </w:r>
      <w:r>
        <w:t xml:space="preserve"> stečajn</w:t>
      </w:r>
      <w:r w:rsidR="007112AC">
        <w:t>a</w:t>
      </w:r>
      <w:r>
        <w:t xml:space="preserve"> upravitelj</w:t>
      </w:r>
      <w:r w:rsidR="007112AC">
        <w:t>ica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0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544961">
      <w:t>85</w:t>
    </w:r>
    <w:r w:rsidR="005434C6" w:rsidRPr="005434C6">
      <w:t>/18-2</w:t>
    </w:r>
    <w:r w:rsidR="00544961">
      <w:t>3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5916"/>
    <w:rsid w:val="001E3485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4195"/>
    <w:rsid w:val="003B010F"/>
    <w:rsid w:val="003C1E2F"/>
    <w:rsid w:val="003D1D21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77FE7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27F87"/>
    <w:rsid w:val="00535B53"/>
    <w:rsid w:val="00542A40"/>
    <w:rsid w:val="005434C6"/>
    <w:rsid w:val="00544961"/>
    <w:rsid w:val="00571836"/>
    <w:rsid w:val="005803B2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12AC"/>
    <w:rsid w:val="0071666D"/>
    <w:rsid w:val="00724A43"/>
    <w:rsid w:val="00725EE2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8305A"/>
    <w:rsid w:val="00AC78FC"/>
    <w:rsid w:val="00AD62E2"/>
    <w:rsid w:val="00AE693D"/>
    <w:rsid w:val="00B501F4"/>
    <w:rsid w:val="00B52C27"/>
    <w:rsid w:val="00BA2235"/>
    <w:rsid w:val="00BB217D"/>
    <w:rsid w:val="00BB5964"/>
    <w:rsid w:val="00BB6648"/>
    <w:rsid w:val="00BC5EF2"/>
    <w:rsid w:val="00BD232C"/>
    <w:rsid w:val="00BD718E"/>
    <w:rsid w:val="00BE411F"/>
    <w:rsid w:val="00C03938"/>
    <w:rsid w:val="00C100A7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0B14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10C1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0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0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05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05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3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0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0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0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0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ERMAS jednostavno društvo s ograničenom odgovornošću za proizvodnju, trgovinu i usluge</izvorni_sadrzaj>
    <derivirana_varijabla naziv="DomainObject.Predmet.ProtustrankaFormated_1">  ERMAS jednostavno društvo s ograničenom odgovornošću za proizvodnju, trgovinu i usluge</derivirana_varijabla>
  </DomainObject.Predmet.ProtustrankaFormated>
  <DomainObject.Predmet.ProtustrankaFormatedOIB>
    <izvorni_sadrzaj>  ERMAS jednostavno društvo s ograničenom odgovornošću za proizvodnju, trgovinu i usluge, OIB 25659787831</izvorni_sadrzaj>
    <derivirana_varijabla naziv="DomainObject.Predmet.ProtustrankaFormatedOIB_1">  ERMAS jednostavno društvo s ograničenom odgovornošću za proizvodnju, trgovinu i usluge, OIB 25659787831</derivirana_varijabla>
  </DomainObject.Predmet.ProtustrankaFormatedOIB>
  <DomainObject.Predmet.ProtustrankaFormatedWithAdress>
    <izvorni_sadrzaj> ERMAS jednostavno društvo s ograničenom odgovornošću za proizvodnju, trgovinu i usluge, J.J. Strossmayera 341, 31000 Osijek</izvorni_sadrzaj>
    <derivirana_varijabla naziv="DomainObject.Predmet.ProtustrankaFormatedWithAdress_1"> ERMAS jednostavno društvo s ograničenom odgovornošću za proizvodnju, trgovinu i usluge, J.J. Strossmayera 341, 31000 Osijek</derivirana_varijabla>
  </DomainObject.Predmet.ProtustrankaFormatedWithAdress>
  <DomainObject.Predmet.ProtustrankaFormatedWithAdressOIB>
    <izvorni_sadrzaj> ERMAS jednostavno društvo s ograničenom odgovornošću za proizvodnju, trgovinu i usluge, OIB 25659787831, J.J. Strossmayera 341, 31000 Osijek</izvorni_sadrzaj>
    <derivirana_varijabla naziv="DomainObject.Predmet.ProtustrankaFormatedWithAdressOIB_1"> ERMAS jednostavno društvo s ograničenom odgovornošću za proizvodnju, trgovinu i usluge, OIB 25659787831, J.J. Strossmayera 341, 31000 Osijek</derivirana_varijabla>
  </DomainObject.Predmet.ProtustrankaFormatedWithAdressOIB>
  <DomainObject.Predmet.ProtustrankaWithAdress>
    <izvorni_sadrzaj>ERMAS jednostavno društvo s ograničenom odgovornošću za proizvodnju, trgovinu i usluge J.J. Strossmayera 341, 31000 Osijek</izvorni_sadrzaj>
    <derivirana_varijabla naziv="DomainObject.Predmet.ProtustrankaWithAdress_1">ERMAS jednostavno društvo s ograničenom odgovornošću za proizvodnju, trgovinu i usluge J.J. Strossmayera 341, 31000 Osijek</derivirana_varijabla>
  </DomainObject.Predmet.ProtustrankaWithAdress>
  <DomainObject.Predmet.ProtustrankaWithAdressOIB>
    <izvorni_sadrzaj>ERMAS jednostavno društvo s ograničenom odgovornošću za proizvodnju, trgovinu i usluge, OIB 25659787831, J.J. Strossmayera 341, 31000 Osijek</izvorni_sadrzaj>
    <derivirana_varijabla naziv="DomainObject.Predmet.ProtustrankaWithAdressOIB_1">ERMAS jednostavno društvo s ograničenom odgovornošću za proizvodnju, trgovinu i usluge, OIB 25659787831, J.J. Strossmayera 341, 31000 Osijek</derivirana_varijabla>
  </DomainObject.Predmet.ProtustrankaWithAdressOIB>
  <DomainObject.Predmet.ProtustrankaNazivFormated>
    <izvorni_sadrzaj>ERMAS jednostavno društvo s ograničenom odgovornošću za proizvodnju, trgovinu i usluge</izvorni_sadrzaj>
    <derivirana_varijabla naziv="DomainObject.Predmet.ProtustrankaNazivFormated_1">ERMAS jednostavno društvo s ograničenom odgovornošću za proizvodnju, trgovinu i usluge</derivirana_varijabla>
  </DomainObject.Predmet.ProtustrankaNazivFormated>
  <DomainObject.Predmet.ProtustrankaNazivFormatedOIB>
    <izvorni_sadrzaj>ERMAS jednostavno društvo s ograničenom odgovornošću za proizvodnju, trgovinu i usluge, OIB 25659787831</izvorni_sadrzaj>
    <derivirana_varijabla naziv="DomainObject.Predmet.ProtustrankaNazivFormatedOIB_1">ERMAS jednostavno društvo s ograničenom odgovornošću za proizvodnju, trgovinu i usluge, OIB 25659787831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ERMAS jednostavno društvo s ograničenom odgovornošću za proizvodnju, trgovinu i usluge</item>
    </izvorni_sadrzaj>
    <derivirana_varijabla naziv="DomainObject.Predmet.ProtuStrankaListFormated_1">
      <item>ERMAS jednostavno društvo s ograničenom odgovornošću za proizvodnju, trgovinu i usluge</item>
    </derivirana_varijabla>
  </DomainObject.Predmet.ProtuStrankaListFormated>
  <DomainObject.Predmet.ProtuStrankaListFormatedOIB>
    <izvorni_sadrzaj>
      <item>ERMAS jednostavno društvo s ograničenom odgovornošću za proizvodnju, trgovinu i usluge, OIB 25659787831</item>
    </izvorni_sadrzaj>
    <derivirana_varijabla naziv="DomainObject.Predmet.ProtuStrankaListFormatedOIB_1">
      <item>ERMAS jednostavno društvo s ograničenom odgovornošću za proizvodnju, trgovinu i usluge, OIB 25659787831</item>
    </derivirana_varijabla>
  </DomainObject.Predmet.ProtuStrankaListFormatedOIB>
  <DomainObject.Predmet.ProtuStrankaListFormatedWithAdress>
    <izvorni_sadrzaj>
      <item>ERMAS jednostavno društvo s ograničenom odgovornošću za proizvodnju, trgovinu i usluge, J.J. Strossmayera 341, 31000 Osijek</item>
    </izvorni_sadrzaj>
    <derivirana_varijabla naziv="DomainObject.Predmet.ProtuStrankaListFormatedWithAdress_1">
      <item>ERMAS jednostavno društvo s ograničenom odgovornošću za proizvodnju, trgovinu i usluge, J.J. Strossmayera 341, 31000 Osijek</item>
    </derivirana_varijabla>
  </DomainObject.Predmet.ProtuStrankaListFormatedWithAdress>
  <DomainObject.Predmet.ProtuStrankaListFormatedWithAdressOIB>
    <izvorni_sadrzaj>
      <item>ERMAS jednostavno društvo s ograničenom odgovornošću za proizvodnju, trgovinu i usluge, OIB 25659787831, J.J. Strossmayera 341, 31000 Osijek</item>
    </izvorni_sadrzaj>
    <derivirana_varijabla naziv="DomainObject.Predmet.ProtuStrankaListFormatedWithAdressOIB_1">
      <item>ERMAS jednostavno društvo s ograničenom odgovornošću za proizvodnju, trgovinu i usluge, OIB 25659787831, J.J. Strossmayera 341, 31000 Osijek</item>
    </derivirana_varijabla>
  </DomainObject.Predmet.ProtuStrankaListFormatedWithAdressOIB>
  <DomainObject.Predmet.ProtuStrankaListNazivFormated>
    <izvorni_sadrzaj>
      <item>ERMAS jednostavno društvo s ograničenom odgovornošću za proizvodnju, trgovinu i usluge</item>
    </izvorni_sadrzaj>
    <derivirana_varijabla naziv="DomainObject.Predmet.ProtuStrankaListNazivFormated_1">
      <item>ERMAS jednostavno društvo s ograničenom odgovornošću za proizvodnju, trgovinu i usluge</item>
    </derivirana_varijabla>
  </DomainObject.Predmet.ProtuStrankaListNazivFormated>
  <DomainObject.Predmet.ProtuStrankaListNazivFormatedOIB>
    <izvorni_sadrzaj>
      <item>ERMAS jednostavno društvo s ograničenom odgovornošću za proizvodnju, trgovinu i usluge, OIB 25659787831</item>
    </izvorni_sadrzaj>
    <derivirana_varijabla naziv="DomainObject.Predmet.ProtuStrankaListNazivFormatedOIB_1">
      <item>ERMAS jednostavno društvo s ograničenom odgovornošću za proizvodnju, trgovinu i usluge, OIB 25659787831</item>
    </derivirana_varijabla>
  </DomainObject.Predmet.ProtuStrankaListNazivFormatedOIB>
  <DomainObject.Predmet.OstaliListFormated>
    <izvorni_sadrzaj>
      <item>Željko Erić</item>
    </izvorni_sadrzaj>
    <derivirana_varijabla naziv="DomainObject.Predmet.OstaliListFormated_1">
      <item>Željko Erić</item>
    </derivirana_varijabla>
  </DomainObject.Predmet.OstaliListFormated>
  <DomainObject.Predmet.OstaliListFormatedOIB>
    <izvorni_sadrzaj>
      <item>Željko Erić, OIB 21648457468</item>
    </izvorni_sadrzaj>
    <derivirana_varijabla naziv="DomainObject.Predmet.OstaliListFormatedOIB_1">
      <item>Željko Erić, OIB 21648457468</item>
    </derivirana_varijabla>
  </DomainObject.Predmet.OstaliListFormatedOIB>
  <DomainObject.Predmet.OstaliListFormatedWithAdress>
    <izvorni_sadrzaj>
      <item>Željko Erić, Braće Radić 18, 31222 Bizovac</item>
    </izvorni_sadrzaj>
    <derivirana_varijabla naziv="DomainObject.Predmet.OstaliListFormatedWithAdress_1">
      <item>Željko Erić, Braće Radić 18, 31222 Bizovac</item>
    </derivirana_varijabla>
  </DomainObject.Predmet.OstaliListFormatedWithAdress>
  <DomainObject.Predmet.OstaliListFormatedWithAdressOIB>
    <izvorni_sadrzaj>
      <item>Željko Erić, OIB 21648457468, Braće Radić 18, 31222 Bizovac</item>
    </izvorni_sadrzaj>
    <derivirana_varijabla naziv="DomainObject.Predmet.OstaliListFormatedWithAdressOIB_1">
      <item>Željko Erić, OIB 21648457468, Braće Radić 18, 31222 Bizovac</item>
    </derivirana_varijabla>
  </DomainObject.Predmet.OstaliListFormatedWithAdressOIB>
  <DomainObject.Predmet.OstaliListNazivFormated>
    <izvorni_sadrzaj>
      <item>Željko Erić</item>
    </izvorni_sadrzaj>
    <derivirana_varijabla naziv="DomainObject.Predmet.OstaliListNazivFormated_1">
      <item>Željko Erić</item>
    </derivirana_varijabla>
  </DomainObject.Predmet.OstaliListNazivFormated>
  <DomainObject.Predmet.OstaliListNazivFormatedOIB>
    <izvorni_sadrzaj>
      <item>Željko Erić, OIB 21648457468</item>
    </izvorni_sadrzaj>
    <derivirana_varijabla naziv="DomainObject.Predmet.OstaliListNazivFormatedOIB_1">
      <item>Željko Erić, OIB 21648457468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ERMAS jednostavno društvo s ograničenom odgovornošću za proizvodnju, trgovinu i usluge</izvorni_sadrzaj>
    <derivirana_varijabla naziv="DomainObject.Predmet.ProtustrankaIDrugi_1">ERMAS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ERMAS jednostavno društvo s ograničenom odgovornošću za proizvodnju, trgovinu i usluge, OIB 25659787831, J.J. Strossmayera 341, 31000 Osijek</izvorni_sadrzaj>
    <derivirana_varijabla naziv="DomainObject.Predmet.ProtustrankaIDrugiAdressOIB_1">ERMAS jednostavno društvo s ograničenom odgovornošću za proizvodnju, trgovinu i usluge, OIB 25659787831, J.J.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ERMAS jednostavno društvo s ograničenom odgovornošću za proizvodnju, trgovinu i usluge</item>
      <item>Željko Erić</item>
    </izvorni_sadrzaj>
    <derivirana_varijabla naziv="DomainObject.Predmet.SudioniciListNaziv_1">
      <item>FINA RC OSIJEK</item>
      <item>ERMAS jednostavno društvo s ograničenom odgovornošću za proizvodnju, trgovinu i usluge</item>
      <item>Željko Erić</item>
    </derivirana_varijabla>
  </DomainObject.Predmet.SudioniciListNaziv>
  <DomainObject.Predmet.SudioniciListAdressOIB>
    <izvorni_sadrzaj>
      <item>FINA RC OSIJEK, OIB 85821130368</item>
      <item>ERMAS jednostavno društvo s ograničenom odgovornošću za proizvodnju, trgovinu i usluge, OIB 25659787831, J.J. Strossmayera 341,31000 Osijek</item>
      <item>Željko Erić, OIB 21648457468, Braće Radić 18,31222 Bizovac</item>
    </izvorni_sadrzaj>
    <derivirana_varijabla naziv="DomainObject.Predmet.SudioniciListAdressOIB_1">
      <item>FINA RC OSIJEK, OIB 85821130368</item>
      <item>ERMAS jednostavno društvo s ograničenom odgovornošću za proizvodnju, trgovinu i usluge, OIB 25659787831, J.J. Strossmayera 341,31000 Osijek</item>
      <item>Željko Erić, OIB 21648457468, Braće Radić 18,31222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25659787831</item>
      <item>, OIB 21648457468</item>
    </izvorni_sadrzaj>
    <derivirana_varijabla naziv="DomainObject.Predmet.SudioniciListNazivOIB_1">
      <item>, OIB 85821130368</item>
      <item>, OIB 25659787831</item>
      <item>, OIB 21648457468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343</properties:Words>
  <properties:Characters>1922</properties:Characters>
  <properties:Lines>63</properties:Lines>
  <properties:Paragraphs>22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2018-09-10T11:36:00Z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