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582e" w14:paraId="334582e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431144">
        <w:rPr>
          <w:lang w:val="hr-HR"/>
        </w:rPr>
        <w:t>595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F86053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431144">
        <w:t xml:space="preserve"> DANIA </w:t>
      </w:r>
      <w:r w:rsidR="00247894">
        <w:t>d.o.o.</w:t>
      </w:r>
      <w:r w:rsidR="00F86053">
        <w:t xml:space="preserve"> u likvidaciji</w:t>
      </w:r>
      <w:r w:rsidR="002E00D7">
        <w:t>,</w:t>
      </w:r>
      <w:r w:rsidR="00431144">
        <w:t xml:space="preserve"> OIB: 91229054976</w:t>
      </w:r>
      <w:r w:rsidR="001F5919">
        <w:t xml:space="preserve"> sa sjedištem u</w:t>
      </w:r>
      <w:r w:rsidR="00431144">
        <w:t xml:space="preserve"> Vukovarska 1/a</w:t>
      </w:r>
      <w:r w:rsidR="00F86053">
        <w:t xml:space="preserve">, </w:t>
      </w:r>
      <w:r w:rsidR="00D733B0">
        <w:t xml:space="preserve">42000 </w:t>
      </w:r>
      <w:r w:rsidR="00431144">
        <w:t>Varaždin</w:t>
      </w:r>
      <w:r w:rsidR="00247894">
        <w:t>,</w:t>
      </w:r>
      <w:r w:rsidR="00712D93">
        <w:t xml:space="preserve"> dana 3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 dužnika </w:t>
      </w:r>
      <w:r w:rsidR="00431144">
        <w:t>DANIA d.o.o. u likvidaciji, OIB: 91229054976 sa sjedištem u Vukovarska 1/a,</w:t>
      </w:r>
      <w:r w:rsidR="00D733B0">
        <w:t xml:space="preserve"> 42000</w:t>
      </w:r>
      <w:r w:rsidR="00431144">
        <w:t xml:space="preserve"> Varaždin</w:t>
      </w:r>
      <w:r>
        <w:t>,</w:t>
      </w:r>
      <w:r w:rsidR="002E00D7">
        <w:t xml:space="preserve"> </w:t>
      </w:r>
      <w:r w:rsidR="00B82432">
        <w:t>iznosi</w:t>
      </w:r>
      <w:r w:rsidR="00431144">
        <w:t xml:space="preserve"> 39.252,95 </w:t>
      </w:r>
      <w:r w:rsidR="0020506B">
        <w:t>kn.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II/ Poziva se likvidator</w:t>
      </w:r>
      <w:r w:rsidR="002E00D7">
        <w:t xml:space="preserve"> dužnika</w:t>
      </w:r>
      <w:r w:rsidR="00431144">
        <w:t xml:space="preserve"> Zlatko Dania</w:t>
      </w:r>
      <w:r w:rsidR="00247894">
        <w:t>,</w:t>
      </w:r>
      <w:r w:rsidR="008B1AD9">
        <w:t xml:space="preserve"> OIB:</w:t>
      </w:r>
      <w:r w:rsidR="00431144">
        <w:t xml:space="preserve"> 68339752647</w:t>
      </w:r>
      <w:r w:rsidR="00C76D69">
        <w:t>,</w:t>
      </w:r>
      <w:r w:rsidR="00431144">
        <w:t xml:space="preserve"> Varaždin, Vukovarska 1/a</w:t>
      </w:r>
      <w:r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III/ Upozorava se likvidator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F5919">
        <w:rPr>
          <w:lang w:val="hr-HR"/>
        </w:rPr>
        <w:t>Dana 30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 xml:space="preserve">žnik </w:t>
      </w:r>
      <w:r w:rsidR="00431144">
        <w:t>DANIA d.o.o. u likvidaciji, OIB: 91229054976</w:t>
      </w:r>
      <w:r w:rsidR="00D733B0">
        <w:t xml:space="preserve"> sa sjedištem u Vukovarska 1/a, 42000 </w:t>
      </w:r>
      <w:r w:rsidR="00431144">
        <w:t xml:space="preserve">Varaždin </w:t>
      </w:r>
      <w:r w:rsidR="006222F7">
        <w:t>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431144">
        <w:t xml:space="preserve">39.252,95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2D93">
        <w:rPr>
          <w:lang w:val="hr-HR"/>
        </w:rPr>
        <w:t>3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733B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F6C" w:rsidP="007F64E0" w:rsidR="00845F6C">
      <w:r>
        <w:separator/>
      </w:r>
    </w:p>
  </w:endnote>
  <w:endnote w:id="0" w:type="continuationSeparator">
    <w:p w:rsidRDefault="00845F6C" w:rsidP="007F64E0" w:rsidR="00845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F6C" w:rsidP="007F64E0" w:rsidR="00845F6C">
      <w:r>
        <w:separator/>
      </w:r>
    </w:p>
  </w:footnote>
  <w:footnote w:id="0" w:type="continuationSeparator">
    <w:p w:rsidRDefault="00845F6C" w:rsidP="007F64E0" w:rsidR="00845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B76233">
      <w:rPr>
        <w:lang w:val="hr-HR"/>
      </w:rPr>
      <w:t>595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B76233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33B0" w:rsidRPr="00D733B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6233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3B0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6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6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St-595/2015-6</izvorni_sadrzaj>
    <derivirana_varijabla naziv="DomainObject.Oznaka_1">St-595/2015-6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DANIA društvo s ograničenom odgovornošću za trgovinu i usluge "u likvidaciji"</izvorni_sadrzaj>
    <derivirana_varijabla naziv="DomainObject.Predmet.ProtustrankaFormated_1">  DANIA društvo s ograničenom odgovornošću za trgovinu i usluge "u likvidaciji"</derivirana_varijabla>
  </DomainObject.Predmet.ProtustrankaFormated>
  <DomainObject.Predmet.ProtustrankaFormatedOIB>
    <izvorni_sadrzaj>  DANIA društvo s ograničenom odgovornošću za trgovinu i usluge "u likvidaciji", OIB 91229054976</izvorni_sadrzaj>
    <derivirana_varijabla naziv="DomainObject.Predmet.ProtustrankaFormatedOIB_1">  DANIA društvo s ograničenom odgovornošću za trgovinu i usluge "u likvidaciji", OIB 91229054976</derivirana_varijabla>
  </DomainObject.Predmet.ProtustrankaFormatedOIB>
  <DomainObject.Predmet.ProtustrankaFormatedWithAdress>
    <izvorni_sadrzaj> DANIA društvo s ograničenom odgovornošću za trgovinu i usluge "u likvidaciji", Vukovarska 1/a, 42000 Varaždin</izvorni_sadrzaj>
    <derivirana_varijabla naziv="DomainObject.Predmet.ProtustrankaFormatedWithAdress_1"> DANIA društvo s ograničenom odgovornošću za trgovinu i usluge "u likvidaciji", Vukovarska 1/a, 42000 Varaždin</derivirana_varijabla>
  </DomainObject.Predmet.ProtustrankaFormatedWithAdress>
  <DomainObject.Predmet.ProtustrankaFormatedWithAdressOIB>
    <izvorni_sadrzaj> DANIA društvo s ograničenom odgovornošću za trgovinu i usluge "u likvidaciji", OIB 91229054976, Vukovarska 1/a, 42000 Varaždin</izvorni_sadrzaj>
    <derivirana_varijabla naziv="DomainObject.Predmet.ProtustrankaFormatedWithAdressOIB_1"> DANIA društvo s ograničenom odgovornošću za trgovinu i usluge "u likvidaciji", OIB 91229054976, Vukovarska 1/a, 42000 Varaždin</derivirana_varijabla>
  </DomainObject.Predmet.ProtustrankaFormatedWithAdressOIB>
  <DomainObject.Predmet.ProtustrankaWithAdress>
    <izvorni_sadrzaj>DANIA društvo s ograničenom odgovornošću za trgovinu i usluge "u likvidaciji" Vukovarska 1/a, 42000 Varaždin</izvorni_sadrzaj>
    <derivirana_varijabla naziv="DomainObject.Predmet.ProtustrankaWithAdress_1">DANIA društvo s ograničenom odgovornošću za trgovinu i usluge "u likvidaciji" Vukovarska 1/a, 42000 Varaždin</derivirana_varijabla>
  </DomainObject.Predmet.ProtustrankaWithAdress>
  <DomainObject.Predmet.ProtustrankaWithAdressOIB>
    <izvorni_sadrzaj>DANIA društvo s ograničenom odgovornošću za trgovinu i usluge "u likvidaciji", OIB 91229054976, Vukovarska 1/a, 42000 Varaždin</izvorni_sadrzaj>
    <derivirana_varijabla naziv="DomainObject.Predmet.ProtustrankaWithAdressOIB_1">DANIA društvo s ograničenom odgovornošću za trgovinu i usluge "u likvidaciji", OIB 91229054976, Vukovarska 1/a, 42000 Varaždin</derivirana_varijabla>
  </DomainObject.Predmet.ProtustrankaWithAdressOIB>
  <DomainObject.Predmet.ProtustrankaNazivFormated>
    <izvorni_sadrzaj>DANIA društvo s ograničenom odgovornošću za trgovinu i usluge "u likvidaciji"</izvorni_sadrzaj>
    <derivirana_varijabla naziv="DomainObject.Predmet.ProtustrankaNazivFormated_1">DANIA društvo s ograničenom odgovornošću za trgovinu i usluge "u likvidaciji"</derivirana_varijabla>
  </DomainObject.Predmet.ProtustrankaNazivFormated>
  <DomainObject.Predmet.ProtustrankaNazivFormatedOIB>
    <izvorni_sadrzaj>DANIA društvo s ograničenom odgovornošću za trgovinu i usluge "u likvidaciji", OIB 91229054976</izvorni_sadrzaj>
    <derivirana_varijabla naziv="DomainObject.Predmet.ProtustrankaNazivFormatedOIB_1">DANIA društvo s ograničenom odgovornošću za trgovinu i usluge "u likvidaciji", OIB 91229054976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39252.95</izvorni_sadrzaj>
    <derivirana_varijabla naziv="DomainObject.Predmet.TrenutnaVrijednost_1">39252.95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DANIA društvo s ograničenom odgovornošću za trgovinu i usluge "u likvidaciji"</item>
    </izvorni_sadrzaj>
    <derivirana_varijabla naziv="DomainObject.Predmet.ProtuStrankaListFormated_1">
      <item>DANIA društvo s ograničenom odgovornošću za trgovinu i usluge "u likvidaciji"</item>
    </derivirana_varijabla>
  </DomainObject.Predmet.ProtuStrankaListFormated>
  <DomainObject.Predmet.ProtuStrankaListFormatedOIB>
    <izvorni_sadrzaj>
      <item>DANIA društvo s ograničenom odgovornošću za trgovinu i usluge "u likvidaciji", OIB 91229054976</item>
    </izvorni_sadrzaj>
    <derivirana_varijabla naziv="DomainObject.Predmet.ProtuStrankaListFormatedOIB_1">
      <item>DANIA društvo s ograničenom odgovornošću za trgovinu i usluge "u likvidaciji", OIB 91229054976</item>
    </derivirana_varijabla>
  </DomainObject.Predmet.ProtuStrankaListFormatedOIB>
  <DomainObject.Predmet.ProtuStrankaListFormatedWithAdress>
    <izvorni_sadrzaj>
      <item>DANIA društvo s ograničenom odgovornošću za trgovinu i usluge "u likvidaciji", Vukovarska 1/a, 42000 Varaždin</item>
    </izvorni_sadrzaj>
    <derivirana_varijabla naziv="DomainObject.Predmet.ProtuStrankaListFormatedWithAdress_1">
      <item>DANIA društvo s ograničenom odgovornošću za trgovinu i usluge "u likvidaciji", Vukovarska 1/a, 42000 Varaždin</item>
    </derivirana_varijabla>
  </DomainObject.Predmet.ProtuStrankaListFormatedWithAdress>
  <DomainObject.Predmet.ProtuStrankaListFormatedWithAdressOIB>
    <izvorni_sadrzaj>
      <item>DANIA društvo s ograničenom odgovornošću za trgovinu i usluge "u likvidaciji", OIB 91229054976, Vukovarska 1/a, 42000 Varaždin</item>
    </izvorni_sadrzaj>
    <derivirana_varijabla naziv="DomainObject.Predmet.ProtuStrankaListFormatedWithAdressOIB_1">
      <item>DANIA društvo s ograničenom odgovornošću za trgovinu i usluge "u likvidaciji", OIB 91229054976, Vukovarska 1/a, 42000 Varaždin</item>
    </derivirana_varijabla>
  </DomainObject.Predmet.ProtuStrankaListFormatedWithAdressOIB>
  <DomainObject.Predmet.ProtuStrankaListNazivFormated>
    <izvorni_sadrzaj>
      <item>DANIA društvo s ograničenom odgovornošću za trgovinu i usluge "u likvidaciji"</item>
    </izvorni_sadrzaj>
    <derivirana_varijabla naziv="DomainObject.Predmet.ProtuStrankaListNazivFormated_1">
      <item>DANIA društvo s ograničenom odgovornošću za trgovinu i usluge "u likvidaciji"</item>
    </derivirana_varijabla>
  </DomainObject.Predmet.ProtuStrankaListNazivFormated>
  <DomainObject.Predmet.ProtuStrankaListNazivFormatedOIB>
    <izvorni_sadrzaj>
      <item>DANIA društvo s ograničenom odgovornošću za trgovinu i usluge "u likvidaciji", OIB 91229054976</item>
    </izvorni_sadrzaj>
    <derivirana_varijabla naziv="DomainObject.Predmet.ProtuStrankaListNazivFormatedOIB_1">
      <item>DANIA društvo s ograničenom odgovornošću za trgovinu i usluge "u likvidaciji", OIB 91229054976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St-595/2015-6</izvorni_sadrzaj>
    <derivirana_varijabla naziv="DomainObject.PoslovniBrojDokumenta_1">St-595/2015-6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DANIA društvo s ograničenom odgovornošću za trgovinu i usluge "u likvidaciji"</izvorni_sadrzaj>
    <derivirana_varijabla naziv="DomainObject.Predmet.ProtustrankaIDrugi_1">DANIA društvo s ograničenom odgovornošću za trgovinu i usluge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DANIA društvo s ograničenom odgovornošću za trgovinu i usluge "u likvidaciji", OIB 91229054976, Vukovarska 1/a, 42000 Varaždin</izvorni_sadrzaj>
    <derivirana_varijabla naziv="DomainObject.Predmet.ProtustrankaIDrugiAdressOIB_1">DANIA društvo s ograničenom odgovornošću za trgovinu i usluge "u likvidaciji", OIB 91229054976, Vukovarska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DANIA društvo s ograničenom odgovornošću za trgovinu i usluge "u likvidaciji"</item>
      <item>E-oglasna ploča</item>
      <item>Sudski registar, Trgovački sud u Varaždinu</item>
    </izvorni_sadrzaj>
    <derivirana_varijabla naziv="DomainObject.Predmet.SudioniciListNaziv_1">
      <item>Financijska agencija</item>
      <item>DANIA društvo s ograničenom odgovornošću za trgovinu i usluge "u likvidaciji"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DANIA društvo s ograničenom odgovornošću za trgovinu i usluge "u likvidaciji", OIB 91229054976, Vukovarska 1/a,42000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DANIA društvo s ograničenom odgovornošću za trgovinu i usluge "u likvidaciji", OIB 91229054976, Vukovarska 1/a,42000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91229054976</item>
      <item>, OIB null</item>
      <item>, OIB null</item>
    </izvorni_sadrzaj>
    <derivirana_varijabla naziv="DomainObject.Predmet.SudioniciListNazivOIB_1">
      <item>, OIB 85821130368</item>
      <item>, OIB 91229054976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2550</properties:Characters>
  <properties:Lines>72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2015-12-03T11:59:00Z</dcterms:created>
  <dc:creator>user</dc:creator>
  <cp:lastModifiedBy>Maja Marčec</cp:lastModifiedBy>
  <cp:lastPrinted>2015-12-03T13:18:00Z</cp:lastPrinted>
  <dcterms:modified xmlns:xsi="http://www.w3.org/2001/XMLSchema-instance" xsi:type="dcterms:W3CDTF">2015-12-03T13:18:00Z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