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d136a" w14:paraId="d8d136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37032">
        <w:rPr>
          <w:b/>
          <w:sz w:val="22"/>
          <w:szCs w:val="22"/>
        </w:rPr>
        <w:t>2970</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005BEF">
        <w:rPr>
          <w:sz w:val="22"/>
          <w:szCs w:val="22"/>
        </w:rPr>
        <w:t>MALA KAPJA d.o.o., Ulica 36 6, 20271 Blato, OIB: 88274145012</w:t>
      </w:r>
      <w:r w:rsidR="002E166D">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E37032">
        <w:rPr>
          <w:sz w:val="22"/>
          <w:szCs w:val="22"/>
        </w:rPr>
        <w:t>MALA KAPJA d.o.o.</w:t>
      </w:r>
      <w:r w:rsidR="00294E82">
        <w:rPr>
          <w:sz w:val="22"/>
          <w:szCs w:val="22"/>
        </w:rPr>
        <w:t>, Ulica 36 6, 20271 Blato</w:t>
      </w:r>
      <w:r w:rsidR="00005BEF">
        <w:rPr>
          <w:sz w:val="22"/>
          <w:szCs w:val="22"/>
        </w:rPr>
        <w:t xml:space="preserve">, OIB: 88274145012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CF651C">
        <w:rPr>
          <w:sz w:val="22"/>
          <w:szCs w:val="22"/>
        </w:rPr>
        <w:t>23.714,06</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CF651C">
        <w:rPr>
          <w:sz w:val="22"/>
          <w:szCs w:val="22"/>
        </w:rPr>
        <w:t>712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5871B4">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20F56"/>
    <w:rsid w:val="00422968"/>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871B4"/>
    <w:rsid w:val="00593916"/>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2B2C"/>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D29"/>
    <w:rsid w:val="00B45D9A"/>
    <w:rsid w:val="00B4708C"/>
    <w:rsid w:val="00B4781C"/>
    <w:rsid w:val="00B52D90"/>
    <w:rsid w:val="00B77E6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2970</izvorni_sadrzaj>
    <derivirana_varijabla naziv="DomainObject.Predmet.Broj_1">2970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SZ-a</izvorni_sadrzaj>
    <derivirana_varijabla naziv="DomainObject.Predmet.Opis_1">čl. 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St-2970/2015</izvorni_sadrzaj>
    <derivirana_varijabla naziv="DomainObject.Predmet.OznakaBroj_1">St-2970/2015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KAPJA, d.o.o. za poljoprivredu, proizvodnju i trgovinu</izvorni_sadrzaj>
    <derivirana_varijabla naziv="DomainObject.Predmet.ProtustrankaFormated_1">  MALA KAPJA, d.o.o. za poljoprivredu, proizvodnju i trgovinu</derivirana_varijabla>
  </DomainObject.Predmet.ProtustrankaFormated>
  <DomainObject.Predmet.ProtustrankaFormatedOIB>
    <izvorni_sadrzaj>  MALA KAPJA, d.o.o. za poljoprivredu, proizvodnju i trgovinu, OIB 88274145012</izvorni_sadrzaj>
    <derivirana_varijabla naziv="DomainObject.Predmet.ProtustrankaFormatedOIB_1">  MALA KAPJA, d.o.o. za poljoprivredu, proizvodnju i trgovinu, OIB 88274145012</derivirana_varijabla>
  </DomainObject.Predmet.ProtustrankaFormatedOIB>
  <DomainObject.Predmet.ProtustrankaFormatedWithAdress>
    <izvorni_sadrzaj> MALA KAPJA, d.o.o. za poljoprivredu, proizvodnju i trgovinu, Ulica 36/6, 20271 Blato</izvorni_sadrzaj>
    <derivirana_varijabla naziv="DomainObject.Predmet.ProtustrankaFormatedWithAdress_1"> MALA KAPJA, d.o.o. za poljoprivredu, proizvodnju i trgovinu, Ulica 36/6, 20271 Blato</derivirana_varijabla>
  </DomainObject.Predmet.ProtustrankaFormatedWithAdress>
  <DomainObject.Predmet.ProtustrankaFormatedWithAdressOIB>
    <izvorni_sadrzaj> MALA KAPJA, d.o.o. za poljoprivredu, proizvodnju i trgovinu, OIB 88274145012, Ulica 36/6, 20271 Blato</izvorni_sadrzaj>
    <derivirana_varijabla naziv="DomainObject.Predmet.ProtustrankaFormatedWithAdressOIB_1"> MALA KAPJA, d.o.o. za poljoprivredu, proizvodnju i trgovinu, OIB 88274145012, Ulica 36/6, 20271 Blato</derivirana_varijabla>
  </DomainObject.Predmet.ProtustrankaFormatedWithAdressOIB>
  <DomainObject.Predmet.ProtustrankaWithAdress>
    <izvorni_sadrzaj>MALA KAPJA, d.o.o. za poljoprivredu, proizvodnju i trgovinu Ulica 36/6, 20271 Blato</izvorni_sadrzaj>
    <derivirana_varijabla naziv="DomainObject.Predmet.ProtustrankaWithAdress_1">MALA KAPJA, d.o.o. za poljoprivredu, proizvodnju i trgovinu Ulica 36/6, 20271 Blato</derivirana_varijabla>
  </DomainObject.Predmet.ProtustrankaWithAdress>
  <DomainObject.Predmet.ProtustrankaWithAdressOIB>
    <izvorni_sadrzaj>MALA KAPJA, d.o.o. za poljoprivredu, proizvodnju i trgovinu, OIB 88274145012, Ulica 36/6, 20271 Blato</izvorni_sadrzaj>
    <derivirana_varijabla naziv="DomainObject.Predmet.ProtustrankaWithAdressOIB_1">MALA KAPJA, d.o.o. za poljoprivredu, proizvodnju i trgovinu, OIB 88274145012, Ulica 36/6, 20271 Blato</derivirana_varijabla>
  </DomainObject.Predmet.ProtustrankaWithAdressOIB>
  <DomainObject.Predmet.ProtustrankaNazivFormated>
    <izvorni_sadrzaj>MALA KAPJA, d.o.o. za poljoprivredu, proizvodnju i trgovinu</izvorni_sadrzaj>
    <derivirana_varijabla naziv="DomainObject.Predmet.ProtustrankaNazivFormated_1">MALA KAPJA, d.o.o. za poljoprivredu, proizvodnju i trgovinu</derivirana_varijabla>
  </DomainObject.Predmet.ProtustrankaNazivFormated>
  <DomainObject.Predmet.ProtustrankaNazivFormatedOIB>
    <izvorni_sadrzaj>MALA KAPJA, d.o.o. za poljoprivredu, proizvodnju i trgovinu, OIB 88274145012</izvorni_sadrzaj>
    <derivirana_varijabla naziv="DomainObject.Predmet.ProtustrankaNazivFormatedOIB_1">MALA KAPJA, d.o.o. za poljoprivredu, proizvodnju i trgovinu, OIB 88274145012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MALA KAPJA, d.o.o. za poljoprivredu, proizvodnju i trgovinu</item>
    </izvorni_sadrzaj>
    <derivirana_varijabla naziv="DomainObject.Predmet.ProtuStrankaListFormated_1">
      <item>MALA KAPJA, d.o.o. za poljoprivredu, proizvodnju i trgovinu</item>
    </derivirana_varijabla>
  </DomainObject.Predmet.ProtuStrankaListFormated>
  <DomainObject.Predmet.ProtuStrankaListFormatedOIB>
    <izvorni_sadrzaj>
      <item>MALA KAPJA, d.o.o. za poljoprivredu, proizvodnju i trgovinu, OIB 88274145012</item>
    </izvorni_sadrzaj>
    <derivirana_varijabla naziv="DomainObject.Predmet.ProtuStrankaListFormatedOIB_1">
      <item>MALA KAPJA, d.o.o. za poljoprivredu, proizvodnju i trgovinu, OIB 88274145012</item>
    </derivirana_varijabla>
  </DomainObject.Predmet.ProtuStrankaListFormatedOIB>
  <DomainObject.Predmet.ProtuStrankaListFormatedWithAdress>
    <izvorni_sadrzaj>
      <item>MALA KAPJA, d.o.o. za poljoprivredu, proizvodnju i trgovinu, Ulica 36/6, 20271 Blato</item>
    </izvorni_sadrzaj>
    <derivirana_varijabla naziv="DomainObject.Predmet.ProtuStrankaListFormatedWithAdress_1">
      <item>MALA KAPJA, d.o.o. za poljoprivredu, proizvodnju i trgovinu, Ulica 36/6, 20271 Blato</item>
    </derivirana_varijabla>
  </DomainObject.Predmet.ProtuStrankaListFormatedWithAdress>
  <DomainObject.Predmet.ProtuStrankaListFormatedWithAdressOIB>
    <izvorni_sadrzaj>
      <item>MALA KAPJA, d.o.o. za poljoprivredu, proizvodnju i trgovinu, OIB 88274145012, Ulica 36/6, 20271 Blato</item>
    </izvorni_sadrzaj>
    <derivirana_varijabla naziv="DomainObject.Predmet.ProtuStrankaListFormatedWithAdressOIB_1">
      <item>MALA KAPJA, d.o.o. za poljoprivredu, proizvodnju i trgovinu, OIB 88274145012, Ulica 36/6, 20271 Blato</item>
    </derivirana_varijabla>
  </DomainObject.Predmet.ProtuStrankaListFormatedWithAdressOIB>
  <DomainObject.Predmet.ProtuStrankaListNazivFormated>
    <izvorni_sadrzaj>
      <item>MALA KAPJA, d.o.o. za poljoprivredu, proizvodnju i trgovinu</item>
    </izvorni_sadrzaj>
    <derivirana_varijabla naziv="DomainObject.Predmet.ProtuStrankaListNazivFormated_1">
      <item>MALA KAPJA, d.o.o. za poljoprivredu, proizvodnju i trgovinu</item>
    </derivirana_varijabla>
  </DomainObject.Predmet.ProtuStrankaListNazivFormated>
  <DomainObject.Predmet.ProtuStrankaListNazivFormatedOIB>
    <izvorni_sadrzaj>
      <item>MALA KAPJA, d.o.o. za poljoprivredu, proizvodnju i trgovinu, OIB 88274145012</item>
    </izvorni_sadrzaj>
    <derivirana_varijabla naziv="DomainObject.Predmet.ProtuStrankaListNazivFormatedOIB_1">
      <item>MALA KAPJA, d.o.o. za poljoprivredu, proizvodnju i trgovinu, OIB 88274145012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MALA KAPJA, d.o.o. za poljoprivredu, proizvodnju i trgovinu</izvorni_sadrzaj>
    <derivirana_varijabla naziv="DomainObject.Predmet.ProtustrankaIDrugi_1">MALA KAPJA, d.o.o. za poljoprivredu, proizvodnju i trgovinu</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MALA KAPJA, d.o.o. za poljoprivredu, proizvodnju i trgovinu, OIB 88274145012, Ulica 36/6, 20271 Blato</izvorni_sadrzaj>
    <derivirana_varijabla naziv="DomainObject.Predmet.ProtustrankaIDrugiAdressOIB_1">MALA KAPJA, d.o.o. za poljoprivredu, proizvodnju i trgovinu, OIB 88274145012, Ulica 36/6,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MALA KAPJA, d.o.o. za poljoprivredu, proizvodnju i trgovinu</item>
      <item>FINA,RC Split,Podružnica Dubrovnik</item>
    </izvorni_sadrzaj>
    <derivirana_varijabla naziv="DomainObject.Predmet.SudioniciListNaziv_1">
      <item>MALA KAPJA, d.o.o. za poljoprivredu, proizvodnju i trgovinu</item>
      <item>FINA,RC Split,Podružnica Dubrovnik</item>
    </derivirana_varijabla>
  </DomainObject.Predmet.SudioniciListNaziv>
  <DomainObject.Predmet.SudioniciListAdressOIB>
    <izvorni_sadrzaj>
      <item>MALA KAPJA, d.o.o. za poljoprivredu, proizvodnju i trgovinu, OIB 88274145012, Ulica 36/6,20271 Blato</item>
      <item>FINA,RC Split,Podružnica Dubrovnik, OIB 85821130368, Vukovarska 2,20000 Dubrovnik</item>
    </izvorni_sadrzaj>
    <derivirana_varijabla naziv="DomainObject.Predmet.SudioniciListAdressOIB_1">
      <item>MALA KAPJA, d.o.o. za poljoprivredu, proizvodnju i trgovinu, OIB 88274145012, Ulica 36/6,20271 Blato</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88274145012</item>
    </izvorni_sadrzaj>
    <derivirana_varijabla naziv="DomainObject.Predmet.SudioniciListNazivOIB_1">
      <item>, OIB 85821130368</item>
      <item>, OIB 88274145012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1939</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2016-02-08T14:34:00Z</dcterms:created>
  <dc:creator>Joško Livaković</dc:creator>
  <cp:lastModifiedBy>Sandra Lazo Oblizalo</cp:lastModifiedBy>
  <cp:lastPrinted>2016-02-08T14:32:00Z</cp:lastPrinted>
  <dcterms:modified xmlns:xsi="http://www.w3.org/2001/XMLSchema-instance" xsi:type="dcterms:W3CDTF">2016-02-09T08:00:00Z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