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85f51" w14:paraId="5e85f51"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45696" w:rsidP="00645696" w:rsidR="00645696">
      <w:pPr>
        <w:jc w:val="right"/>
        <w:rPr>
          <w:b/>
        </w:rPr>
      </w:pPr>
      <w:r>
        <w:t>Poslovni broj:7 St-240/2017-41</w:t>
      </w:r>
    </w:p>
    <w:p w:rsidRDefault="00645696" w:rsidP="00645696" w:rsidR="00645696">
      <w:pPr>
        <w:jc w:val="center"/>
        <w:rPr>
          <w:b/>
        </w:rPr>
      </w:pPr>
    </w:p>
    <w:p w:rsidRDefault="00645696" w:rsidP="00645696" w:rsidR="00645696">
      <w:pPr>
        <w:jc w:val="center"/>
      </w:pPr>
      <w:r>
        <w:t>R E P U B L I K A   H R V A T S K A</w:t>
      </w:r>
    </w:p>
    <w:p w:rsidRDefault="00645696" w:rsidP="00645696" w:rsidR="00645696">
      <w:pPr>
        <w:jc w:val="center"/>
      </w:pPr>
      <w:r>
        <w:t>R J E Š E N J E</w:t>
      </w:r>
    </w:p>
    <w:p w:rsidRDefault="00645696" w:rsidP="00645696" w:rsidR="00645696">
      <w:pPr>
        <w:jc w:val="both"/>
      </w:pPr>
      <w:r>
        <w:t xml:space="preserve">Trgovački sud u Bjelovaru, po sucu pojedincu Tomislavu </w:t>
      </w:r>
      <w:proofErr w:type="spellStart"/>
      <w:r>
        <w:t>Mrazoviću</w:t>
      </w:r>
      <w:proofErr w:type="spellEnd"/>
      <w:r>
        <w:t xml:space="preserve">, u </w:t>
      </w:r>
      <w:proofErr w:type="spellStart"/>
      <w:r>
        <w:t>predstečajnom</w:t>
      </w:r>
      <w:proofErr w:type="spellEnd"/>
      <w:r>
        <w:t xml:space="preserve"> postupku povodom prijedloga dužnika VS GRADNJA d.o.o. za građevinarstvo, trgovinu i posredovanje iz Slatine, Nikole Šubića Zrinskog 28, OIB 16640403502, nakon održanog ročišta radi ispitivanja tražbina, 29. kolovoza 2017.  </w:t>
      </w:r>
    </w:p>
    <w:p w:rsidRDefault="00645696" w:rsidP="00645696" w:rsidR="00645696">
      <w:pPr>
        <w:jc w:val="center"/>
        <w:rPr>
          <w:b/>
        </w:rPr>
      </w:pPr>
      <w:r>
        <w:rPr>
          <w:b/>
        </w:rPr>
        <w:t>r i j e š i o   j e</w:t>
      </w:r>
    </w:p>
    <w:p w:rsidRDefault="00645696" w:rsidP="00645696" w:rsidR="00645696">
      <w:pPr>
        <w:jc w:val="both"/>
        <w:rPr>
          <w:b/>
        </w:rPr>
      </w:pPr>
      <w:r>
        <w:rPr>
          <w:b/>
        </w:rPr>
        <w:tab/>
      </w:r>
      <w:proofErr w:type="spellStart"/>
      <w:r>
        <w:rPr>
          <w:b/>
        </w:rPr>
        <w:t>I.Utvrđuju</w:t>
      </w:r>
      <w:proofErr w:type="spellEnd"/>
      <w:r>
        <w:rPr>
          <w:b/>
        </w:rPr>
        <w:t xml:space="preserve"> se osnovanim slijedeće tražbine vjerovnika prema ovoj </w:t>
      </w:r>
    </w:p>
    <w:p w:rsidRDefault="00645696" w:rsidP="00645696" w:rsidR="00645696">
      <w:pPr>
        <w:jc w:val="center"/>
        <w:rPr>
          <w:b/>
        </w:rPr>
      </w:pPr>
      <w:r>
        <w:rPr>
          <w:b/>
        </w:rPr>
        <w:t>TABLICI ISPITANIH TRAŽBINA</w:t>
      </w:r>
    </w:p>
    <w:p w:rsidRDefault="00645696" w:rsidP="00645696" w:rsidR="00645696">
      <w:pPr>
        <w:jc w:val="center"/>
        <w:rPr>
          <w:b/>
        </w:rPr>
      </w:pPr>
    </w:p>
    <w:p w:rsidRDefault="00645696" w:rsidP="00645696" w:rsidR="00645696">
      <w:pPr>
        <w:jc w:val="both"/>
      </w:pPr>
      <w:r>
        <w:t xml:space="preserve">1. AUTO CENTAR PEPA d.o.o. iz Virovitice </w:t>
      </w:r>
    </w:p>
    <w:p w:rsidRDefault="00645696" w:rsidP="00645696" w:rsidR="00645696">
      <w:pPr>
        <w:jc w:val="both"/>
      </w:pPr>
      <w:r>
        <w:t xml:space="preserve">Vinkovačka cesta 20, OIB 44302820949                                              24.836,90 kuna </w:t>
      </w:r>
    </w:p>
    <w:p w:rsidRDefault="00645696" w:rsidP="00645696" w:rsidR="00645696">
      <w:pPr>
        <w:jc w:val="both"/>
      </w:pPr>
    </w:p>
    <w:p w:rsidRDefault="00645696" w:rsidP="00645696" w:rsidR="00645696">
      <w:pPr>
        <w:jc w:val="both"/>
      </w:pPr>
      <w:r>
        <w:t>2.Dr.IVAN BAČURA Ordinacija medicine rada</w:t>
      </w:r>
    </w:p>
    <w:p w:rsidRDefault="00645696" w:rsidP="00645696" w:rsidR="00645696">
      <w:pPr>
        <w:jc w:val="both"/>
      </w:pPr>
      <w:r>
        <w:t xml:space="preserve">iz Slatine, </w:t>
      </w:r>
      <w:proofErr w:type="spellStart"/>
      <w:r>
        <w:t>B.Jelačića</w:t>
      </w:r>
      <w:proofErr w:type="spellEnd"/>
      <w:r>
        <w:t xml:space="preserve"> 33, OIB 66924602647                                           7.965,00 kuna</w:t>
      </w:r>
    </w:p>
    <w:p w:rsidRDefault="00645696" w:rsidP="00645696" w:rsidR="00645696">
      <w:pPr>
        <w:jc w:val="both"/>
      </w:pPr>
    </w:p>
    <w:p w:rsidRDefault="00645696" w:rsidP="00645696" w:rsidR="00645696">
      <w:pPr>
        <w:jc w:val="both"/>
      </w:pPr>
      <w:r>
        <w:t>3.BRANITELJSKA ZADRUGA TONER SLATINA</w:t>
      </w:r>
    </w:p>
    <w:p w:rsidRDefault="00645696" w:rsidP="00645696" w:rsidR="00645696">
      <w:pPr>
        <w:jc w:val="both"/>
      </w:pPr>
      <w:r>
        <w:t xml:space="preserve">u stečaju iz Slatine, </w:t>
      </w:r>
      <w:proofErr w:type="spellStart"/>
      <w:r>
        <w:t>V.Nazora</w:t>
      </w:r>
      <w:proofErr w:type="spellEnd"/>
      <w:r>
        <w:t xml:space="preserve"> 35, OIB 89350352584                                500,00 kuna</w:t>
      </w:r>
    </w:p>
    <w:p w:rsidRDefault="00645696" w:rsidP="00645696" w:rsidR="00645696">
      <w:pPr>
        <w:jc w:val="both"/>
      </w:pPr>
    </w:p>
    <w:p w:rsidRDefault="00645696" w:rsidP="00645696" w:rsidR="00645696">
      <w:pPr>
        <w:jc w:val="both"/>
      </w:pPr>
      <w:r>
        <w:t xml:space="preserve">4.CESTE d.d. iz Bjelovara, </w:t>
      </w:r>
      <w:proofErr w:type="spellStart"/>
      <w:r>
        <w:t>Ul.Josipa</w:t>
      </w:r>
      <w:proofErr w:type="spellEnd"/>
      <w:r>
        <w:t xml:space="preserve"> Jelačića 2</w:t>
      </w:r>
    </w:p>
    <w:p w:rsidRDefault="00645696" w:rsidP="00645696" w:rsidR="00645696">
      <w:pPr>
        <w:jc w:val="both"/>
      </w:pPr>
      <w:r>
        <w:t>OIB 35299396580                                                                                   88.754,07 kuna</w:t>
      </w:r>
    </w:p>
    <w:p w:rsidRDefault="00645696" w:rsidP="00645696" w:rsidR="00645696">
      <w:pPr>
        <w:jc w:val="both"/>
      </w:pPr>
    </w:p>
    <w:p w:rsidRDefault="00645696" w:rsidP="00645696" w:rsidR="00645696">
      <w:pPr>
        <w:jc w:val="both"/>
      </w:pPr>
      <w:r>
        <w:t xml:space="preserve">5.DLAB MIHAEL, vlasnik obrta D &amp; D ELMONT </w:t>
      </w:r>
    </w:p>
    <w:p w:rsidRDefault="00645696" w:rsidP="00645696" w:rsidR="00645696">
      <w:pPr>
        <w:jc w:val="both"/>
      </w:pPr>
      <w:r>
        <w:t xml:space="preserve">iz Slatine, </w:t>
      </w:r>
      <w:proofErr w:type="spellStart"/>
      <w:r>
        <w:t>M.Kraljevića</w:t>
      </w:r>
      <w:proofErr w:type="spellEnd"/>
      <w:r>
        <w:t xml:space="preserve"> 3, OIB 66434171955                                     153.102,72 kuna</w:t>
      </w:r>
    </w:p>
    <w:p w:rsidRDefault="00645696" w:rsidP="00645696" w:rsidR="00645696">
      <w:pPr>
        <w:jc w:val="both"/>
      </w:pPr>
    </w:p>
    <w:p w:rsidRDefault="00645696" w:rsidP="00645696" w:rsidR="00645696">
      <w:pPr>
        <w:jc w:val="both"/>
      </w:pPr>
      <w:r>
        <w:t>6.FIN-a Zagreb, Ulica grada Vukovara 70</w:t>
      </w:r>
    </w:p>
    <w:p w:rsidRDefault="00645696" w:rsidP="00645696" w:rsidR="00645696">
      <w:pPr>
        <w:jc w:val="both"/>
      </w:pPr>
      <w:r>
        <w:t>OIB 85821130368                                                                                       285,25 kuna</w:t>
      </w:r>
    </w:p>
    <w:p w:rsidRDefault="00645696" w:rsidP="00645696" w:rsidR="00645696">
      <w:pPr>
        <w:jc w:val="both"/>
      </w:pPr>
    </w:p>
    <w:p w:rsidRDefault="00645696" w:rsidP="00645696" w:rsidR="00645696">
      <w:pPr>
        <w:jc w:val="both"/>
      </w:pPr>
      <w:r>
        <w:t>7.ŠTEFICA FUČKAR vlasnik obrta PANONA</w:t>
      </w:r>
    </w:p>
    <w:p w:rsidRDefault="00645696" w:rsidP="00645696" w:rsidR="00645696">
      <w:pPr>
        <w:jc w:val="both"/>
      </w:pPr>
      <w:r>
        <w:t xml:space="preserve">iz Slatine, Trg </w:t>
      </w:r>
      <w:proofErr w:type="spellStart"/>
      <w:r>
        <w:t>Sv.Josipa</w:t>
      </w:r>
      <w:proofErr w:type="spellEnd"/>
      <w:r>
        <w:t xml:space="preserve"> 5,</w:t>
      </w:r>
    </w:p>
    <w:p w:rsidRDefault="00645696" w:rsidP="00645696" w:rsidR="00645696">
      <w:pPr>
        <w:jc w:val="both"/>
      </w:pPr>
      <w:r>
        <w:t xml:space="preserve"> OIB 73296586381                                                                                      124,90 kuna</w:t>
      </w:r>
    </w:p>
    <w:p w:rsidRDefault="00645696" w:rsidP="00645696" w:rsidR="00645696"/>
    <w:p w:rsidRDefault="00645696" w:rsidP="00645696" w:rsidR="00645696">
      <w:pPr>
        <w:jc w:val="both"/>
      </w:pPr>
      <w:r>
        <w:t>8.GECKO d.o.o. iz Zagreba, Rapska 46</w:t>
      </w:r>
    </w:p>
    <w:p w:rsidRDefault="00645696" w:rsidP="00645696" w:rsidR="00645696">
      <w:pPr>
        <w:jc w:val="both"/>
      </w:pPr>
      <w:r>
        <w:t>OIB 08450756505                                                                                         21,50 kuna</w:t>
      </w:r>
    </w:p>
    <w:p w:rsidRDefault="00645696" w:rsidP="00645696" w:rsidR="00645696">
      <w:pPr>
        <w:jc w:val="both"/>
      </w:pPr>
    </w:p>
    <w:p w:rsidRDefault="00645696" w:rsidP="00645696" w:rsidR="00645696">
      <w:pPr>
        <w:jc w:val="both"/>
      </w:pPr>
      <w:r>
        <w:t xml:space="preserve">9.GRAD SLATINA, Trg </w:t>
      </w:r>
      <w:proofErr w:type="spellStart"/>
      <w:r>
        <w:t>Sv.Josipa</w:t>
      </w:r>
      <w:proofErr w:type="spellEnd"/>
      <w:r>
        <w:t xml:space="preserve"> 10</w:t>
      </w:r>
    </w:p>
    <w:p w:rsidRDefault="00645696" w:rsidP="00645696" w:rsidR="00645696">
      <w:pPr>
        <w:jc w:val="both"/>
      </w:pPr>
      <w:r>
        <w:t xml:space="preserve">OIB 68254459599                                                                                 211.471,65 kuna </w:t>
      </w:r>
    </w:p>
    <w:p w:rsidRDefault="00645696" w:rsidP="00645696" w:rsidR="00645696">
      <w:pPr>
        <w:jc w:val="both"/>
      </w:pPr>
    </w:p>
    <w:p w:rsidRDefault="00645696" w:rsidP="00645696" w:rsidR="00645696">
      <w:pPr>
        <w:jc w:val="both"/>
      </w:pPr>
      <w:r>
        <w:t xml:space="preserve">10.HEP ELEKTRA d.o.o. iz Zagreba, </w:t>
      </w:r>
      <w:proofErr w:type="spellStart"/>
      <w:r>
        <w:t>Ul.grada</w:t>
      </w:r>
      <w:proofErr w:type="spellEnd"/>
      <w:r>
        <w:t xml:space="preserve"> Vukovara 37</w:t>
      </w:r>
    </w:p>
    <w:p w:rsidRDefault="00645696" w:rsidP="00645696" w:rsidR="00645696">
      <w:pPr>
        <w:jc w:val="both"/>
      </w:pPr>
      <w:r>
        <w:t>OIB 43965974818                                                                                     1.828,82 kuna</w:t>
      </w:r>
    </w:p>
    <w:p w:rsidRDefault="00645696" w:rsidP="00645696" w:rsidR="00645696">
      <w:pPr>
        <w:jc w:val="both"/>
      </w:pPr>
    </w:p>
    <w:p w:rsidRDefault="00645696" w:rsidP="00645696" w:rsidR="00645696">
      <w:pPr>
        <w:jc w:val="both"/>
      </w:pPr>
      <w:r>
        <w:t xml:space="preserve">11.HEP-PLIN d.o.o. iz Osijeka, Cara </w:t>
      </w:r>
      <w:proofErr w:type="spellStart"/>
      <w:r>
        <w:t>Hadrijana</w:t>
      </w:r>
      <w:proofErr w:type="spellEnd"/>
      <w:r>
        <w:t xml:space="preserve"> 7</w:t>
      </w:r>
    </w:p>
    <w:p w:rsidRDefault="00645696" w:rsidP="00645696" w:rsidR="00645696">
      <w:pPr>
        <w:jc w:val="both"/>
      </w:pPr>
      <w:r>
        <w:t>OIB 41317489366                                                                                   11.848,30 kuna</w:t>
      </w:r>
    </w:p>
    <w:p w:rsidRDefault="00645696" w:rsidP="00645696" w:rsidR="00645696">
      <w:pPr>
        <w:jc w:val="both"/>
      </w:pPr>
    </w:p>
    <w:p w:rsidRDefault="00645696" w:rsidP="00645696" w:rsidR="00645696">
      <w:pPr>
        <w:jc w:val="both"/>
      </w:pPr>
      <w:r>
        <w:t>12.HRVATSKA RADIO TELEVIZIJA iz Zagreba,</w:t>
      </w:r>
    </w:p>
    <w:p w:rsidRDefault="00645696" w:rsidP="00645696" w:rsidR="00645696">
      <w:pPr>
        <w:jc w:val="both"/>
      </w:pPr>
      <w:r>
        <w:t xml:space="preserve">Prisavlje 3, OIB 68419124305                                                                 1.779,21 kuna </w:t>
      </w:r>
    </w:p>
    <w:p w:rsidRDefault="00645696" w:rsidP="00645696" w:rsidR="00645696">
      <w:pPr>
        <w:jc w:val="both"/>
      </w:pPr>
    </w:p>
    <w:p w:rsidRDefault="00645696" w:rsidP="00645696" w:rsidR="00645696">
      <w:pPr>
        <w:jc w:val="both"/>
      </w:pPr>
      <w:r>
        <w:t xml:space="preserve">13.HRVATSKE VODE iz Zagreba, </w:t>
      </w:r>
      <w:proofErr w:type="spellStart"/>
      <w:r>
        <w:t>Ul.grada</w:t>
      </w:r>
      <w:proofErr w:type="spellEnd"/>
      <w:r>
        <w:t xml:space="preserve"> Vukovara 220</w:t>
      </w:r>
    </w:p>
    <w:p w:rsidRDefault="00645696" w:rsidP="00645696" w:rsidR="00645696">
      <w:pPr>
        <w:jc w:val="both"/>
      </w:pPr>
      <w:r>
        <w:t xml:space="preserve">OIB 28921383001                                                                                       227,39 kuna   </w:t>
      </w:r>
    </w:p>
    <w:p w:rsidRDefault="00645696" w:rsidP="00645696" w:rsidR="00645696">
      <w:pPr>
        <w:jc w:val="both"/>
      </w:pPr>
    </w:p>
    <w:p w:rsidRDefault="00645696" w:rsidP="00645696" w:rsidR="00645696">
      <w:pPr>
        <w:jc w:val="both"/>
      </w:pPr>
      <w:r>
        <w:lastRenderedPageBreak/>
        <w:t>14.MARKO HRELJAC ODVJETNIK iz Varaždina,</w:t>
      </w:r>
    </w:p>
    <w:p w:rsidRDefault="00645696" w:rsidP="00645696" w:rsidR="00645696">
      <w:pPr>
        <w:jc w:val="both"/>
      </w:pPr>
      <w:r>
        <w:t xml:space="preserve">Ankice </w:t>
      </w:r>
      <w:proofErr w:type="spellStart"/>
      <w:r>
        <w:t>Opolski</w:t>
      </w:r>
      <w:proofErr w:type="spellEnd"/>
      <w:r>
        <w:t xml:space="preserve"> 2, OIB 92362687750                                                        7.531,25 kuna</w:t>
      </w:r>
    </w:p>
    <w:p w:rsidRDefault="00645696" w:rsidP="00645696" w:rsidR="00645696">
      <w:pPr>
        <w:jc w:val="both"/>
      </w:pPr>
    </w:p>
    <w:p w:rsidRDefault="00645696" w:rsidP="00645696" w:rsidR="00645696">
      <w:pPr>
        <w:jc w:val="both"/>
      </w:pPr>
      <w:r>
        <w:t xml:space="preserve">15.HRVATSKI ZAVOD ZA MIROVINSKO OSIGURANJE </w:t>
      </w:r>
    </w:p>
    <w:p w:rsidRDefault="00645696" w:rsidP="00645696" w:rsidR="00645696">
      <w:pPr>
        <w:jc w:val="both"/>
      </w:pPr>
      <w:r>
        <w:t xml:space="preserve">iz Zagreba, </w:t>
      </w:r>
      <w:proofErr w:type="spellStart"/>
      <w:r>
        <w:t>A.Mihanovića</w:t>
      </w:r>
      <w:proofErr w:type="spellEnd"/>
      <w:r>
        <w:t xml:space="preserve"> 3, OIB 84397956623                                      19.944,56 kuna                                                                                  </w:t>
      </w:r>
    </w:p>
    <w:p w:rsidRDefault="00645696" w:rsidP="00645696" w:rsidR="00645696">
      <w:pPr>
        <w:jc w:val="both"/>
      </w:pPr>
    </w:p>
    <w:p w:rsidRDefault="00645696" w:rsidP="00645696" w:rsidR="00645696">
      <w:pPr>
        <w:jc w:val="both"/>
      </w:pPr>
      <w:r>
        <w:t>16.BRANKO JURLINA vlasnik obrta "JURLINA"</w:t>
      </w:r>
    </w:p>
    <w:p w:rsidRDefault="00645696" w:rsidP="00645696" w:rsidR="00645696">
      <w:pPr>
        <w:jc w:val="both"/>
      </w:pPr>
      <w:r>
        <w:t xml:space="preserve">vulkanizerski servis i trgovina iz Slatine, </w:t>
      </w:r>
      <w:proofErr w:type="spellStart"/>
      <w:r>
        <w:t>B.Radić</w:t>
      </w:r>
      <w:proofErr w:type="spellEnd"/>
      <w:r>
        <w:t xml:space="preserve"> 207</w:t>
      </w:r>
    </w:p>
    <w:p w:rsidRDefault="00645696" w:rsidP="00645696" w:rsidR="00645696">
      <w:pPr>
        <w:jc w:val="both"/>
      </w:pPr>
      <w:r>
        <w:t>OIB 88090372285                                                                                         3.786,80 kuna</w:t>
      </w:r>
    </w:p>
    <w:p w:rsidRDefault="00645696" w:rsidP="00645696" w:rsidR="00645696">
      <w:pPr>
        <w:jc w:val="both"/>
      </w:pPr>
    </w:p>
    <w:p w:rsidRDefault="00645696" w:rsidP="00645696" w:rsidR="00645696">
      <w:pPr>
        <w:jc w:val="both"/>
      </w:pPr>
      <w:r>
        <w:t>17.VLADO KONTIĆ vlasnik obrta Restoran</w:t>
      </w:r>
    </w:p>
    <w:p w:rsidRDefault="00645696" w:rsidP="00645696" w:rsidR="00645696">
      <w:pPr>
        <w:jc w:val="both"/>
      </w:pPr>
      <w:r>
        <w:t xml:space="preserve">"STARI PODRUM" iz Slatine, </w:t>
      </w:r>
      <w:proofErr w:type="spellStart"/>
      <w:r>
        <w:t>K.Zvonimira</w:t>
      </w:r>
      <w:proofErr w:type="spellEnd"/>
      <w:r>
        <w:t xml:space="preserve"> 6, OIB 02914123625              230,00 kuna</w:t>
      </w:r>
    </w:p>
    <w:p w:rsidRDefault="00645696" w:rsidP="00645696" w:rsidR="00645696">
      <w:pPr>
        <w:jc w:val="both"/>
      </w:pPr>
    </w:p>
    <w:p w:rsidRDefault="00645696" w:rsidP="00645696" w:rsidR="00645696">
      <w:pPr>
        <w:jc w:val="both"/>
      </w:pPr>
      <w:r>
        <w:t xml:space="preserve">18.KOTLAR d.o.o. iz Đurđevca, </w:t>
      </w:r>
      <w:proofErr w:type="spellStart"/>
      <w:r>
        <w:t>Ul.Grada</w:t>
      </w:r>
      <w:proofErr w:type="spellEnd"/>
      <w:r>
        <w:t xml:space="preserve"> Vukovara 10</w:t>
      </w:r>
    </w:p>
    <w:p w:rsidRDefault="00645696" w:rsidP="00645696" w:rsidR="00645696">
      <w:pPr>
        <w:jc w:val="both"/>
      </w:pPr>
      <w:r>
        <w:t>OIB 35544290067                                                                                      38.552,00 kuna</w:t>
      </w:r>
    </w:p>
    <w:p w:rsidRDefault="00645696" w:rsidP="00645696" w:rsidR="00645696">
      <w:pPr>
        <w:jc w:val="both"/>
      </w:pPr>
    </w:p>
    <w:p w:rsidRDefault="00645696" w:rsidP="00645696" w:rsidR="00645696">
      <w:pPr>
        <w:jc w:val="both"/>
      </w:pPr>
      <w:r>
        <w:t xml:space="preserve">19.KRASA METALI d.o.o. iz </w:t>
      </w:r>
      <w:proofErr w:type="spellStart"/>
      <w:r>
        <w:t>Podpičan</w:t>
      </w:r>
      <w:proofErr w:type="spellEnd"/>
      <w:r>
        <w:t>,</w:t>
      </w:r>
      <w:proofErr w:type="spellStart"/>
      <w:r>
        <w:t>Marčane</w:t>
      </w:r>
      <w:proofErr w:type="spellEnd"/>
      <w:r>
        <w:t xml:space="preserve">, </w:t>
      </w:r>
      <w:proofErr w:type="spellStart"/>
      <w:r>
        <w:t>Hreljići</w:t>
      </w:r>
      <w:proofErr w:type="spellEnd"/>
      <w:r>
        <w:t xml:space="preserve"> 24A</w:t>
      </w:r>
    </w:p>
    <w:p w:rsidRDefault="00645696" w:rsidP="00645696" w:rsidR="00645696">
      <w:pPr>
        <w:jc w:val="both"/>
      </w:pPr>
      <w:r>
        <w:t xml:space="preserve">OIB 30570095889                                                                                      25.596,00 kuna </w:t>
      </w:r>
    </w:p>
    <w:p w:rsidRDefault="00645696" w:rsidP="00645696" w:rsidR="00645696">
      <w:pPr>
        <w:jc w:val="both"/>
      </w:pPr>
    </w:p>
    <w:p w:rsidRDefault="00645696" w:rsidP="00645696" w:rsidR="00645696">
      <w:pPr>
        <w:jc w:val="both"/>
      </w:pPr>
      <w:r>
        <w:t>20.KOSTA LACMANOVIĆ ODVJETNIČKI URED</w:t>
      </w:r>
    </w:p>
    <w:p w:rsidRDefault="00645696" w:rsidP="00645696" w:rsidR="00645696">
      <w:pPr>
        <w:jc w:val="both"/>
      </w:pPr>
      <w:r>
        <w:t xml:space="preserve">iz Virovitice, </w:t>
      </w:r>
      <w:proofErr w:type="spellStart"/>
      <w:r>
        <w:t>V.Nazora</w:t>
      </w:r>
      <w:proofErr w:type="spellEnd"/>
      <w:r>
        <w:t xml:space="preserve"> 3, OIB 02582705438                                             3.437,50 kuna</w:t>
      </w:r>
    </w:p>
    <w:p w:rsidRDefault="00645696" w:rsidP="00645696" w:rsidR="00645696">
      <w:pPr>
        <w:jc w:val="both"/>
      </w:pPr>
    </w:p>
    <w:p w:rsidRDefault="00645696" w:rsidP="00645696" w:rsidR="00645696">
      <w:pPr>
        <w:jc w:val="both"/>
      </w:pPr>
      <w:r>
        <w:t xml:space="preserve">21.LANMONT j.d.o.o. iz </w:t>
      </w:r>
      <w:proofErr w:type="spellStart"/>
      <w:r>
        <w:t>Milanovca</w:t>
      </w:r>
      <w:proofErr w:type="spellEnd"/>
      <w:r>
        <w:t>, Vinogradski put 55</w:t>
      </w:r>
    </w:p>
    <w:p w:rsidRDefault="00645696" w:rsidP="00645696" w:rsidR="00645696">
      <w:pPr>
        <w:jc w:val="both"/>
      </w:pPr>
      <w:r>
        <w:t>OIB 73729675120                                                                                      11.250,00 kuna</w:t>
      </w:r>
    </w:p>
    <w:p w:rsidRDefault="00645696" w:rsidP="00645696" w:rsidR="00645696">
      <w:pPr>
        <w:jc w:val="both"/>
      </w:pPr>
      <w:r>
        <w:t xml:space="preserve"> 22.LEKO BIRO d.o.o. iz Slavonskog Broda, </w:t>
      </w:r>
      <w:proofErr w:type="spellStart"/>
      <w:r>
        <w:t>Dr.Mile</w:t>
      </w:r>
      <w:proofErr w:type="spellEnd"/>
      <w:r>
        <w:t xml:space="preserve"> Budaka 1</w:t>
      </w:r>
    </w:p>
    <w:p w:rsidRDefault="00645696" w:rsidP="00645696" w:rsidR="00645696">
      <w:pPr>
        <w:jc w:val="both"/>
      </w:pPr>
      <w:r>
        <w:t>OIB 57796381630                                                                                     23.400,00 kuna</w:t>
      </w:r>
    </w:p>
    <w:p w:rsidRDefault="00645696" w:rsidP="00645696" w:rsidR="00645696">
      <w:pPr>
        <w:jc w:val="both"/>
      </w:pPr>
    </w:p>
    <w:p w:rsidRDefault="00645696" w:rsidP="00645696" w:rsidR="00645696">
      <w:pPr>
        <w:jc w:val="both"/>
      </w:pPr>
      <w:r>
        <w:t>23.JASNA LIC vlasnik obrta CVJEĆARNICA I POKLON</w:t>
      </w:r>
    </w:p>
    <w:p w:rsidRDefault="00645696" w:rsidP="00645696" w:rsidR="00645696">
      <w:pPr>
        <w:jc w:val="both"/>
      </w:pPr>
      <w:r>
        <w:t>GALERIJA TRNORUŽICA iz Slatine, B.J.Jelačića 2</w:t>
      </w:r>
    </w:p>
    <w:p w:rsidRDefault="00645696" w:rsidP="00645696" w:rsidR="00645696">
      <w:pPr>
        <w:jc w:val="both"/>
      </w:pPr>
      <w:r>
        <w:t>OIB 27614538518                                                                                            81,20 kuna</w:t>
      </w:r>
    </w:p>
    <w:p w:rsidRDefault="00645696" w:rsidP="00645696" w:rsidR="00645696">
      <w:pPr>
        <w:jc w:val="both"/>
      </w:pPr>
    </w:p>
    <w:p w:rsidRDefault="00645696" w:rsidP="00645696" w:rsidR="00645696">
      <w:pPr>
        <w:jc w:val="both"/>
      </w:pPr>
      <w:r>
        <w:t>24.LJEKARNE PLANTAK iz Slatine, Bana Jelačića 8</w:t>
      </w:r>
    </w:p>
    <w:p w:rsidRDefault="00645696" w:rsidP="00645696" w:rsidR="00645696">
      <w:pPr>
        <w:jc w:val="both"/>
      </w:pPr>
      <w:r>
        <w:t>OIB 54461868279                                                                                            58,50 kuna</w:t>
      </w:r>
    </w:p>
    <w:p w:rsidRDefault="00645696" w:rsidP="00645696" w:rsidR="00645696">
      <w:pPr>
        <w:jc w:val="both"/>
      </w:pPr>
    </w:p>
    <w:p w:rsidRDefault="00645696" w:rsidP="00645696" w:rsidR="00645696">
      <w:pPr>
        <w:jc w:val="both"/>
      </w:pPr>
      <w:r>
        <w:t>25.M.D.R. d.o.o. iz Lovrana, C.43.I.Divizije 43</w:t>
      </w:r>
    </w:p>
    <w:p w:rsidRDefault="00645696" w:rsidP="00645696" w:rsidR="00645696">
      <w:pPr>
        <w:jc w:val="both"/>
      </w:pPr>
      <w:r>
        <w:t>OIB 46332498460                                                                                          696,87 kuna</w:t>
      </w:r>
    </w:p>
    <w:p w:rsidRDefault="00645696" w:rsidP="00645696" w:rsidR="00645696">
      <w:pPr>
        <w:jc w:val="both"/>
      </w:pPr>
    </w:p>
    <w:p w:rsidRDefault="00645696" w:rsidP="00645696" w:rsidR="00645696">
      <w:pPr>
        <w:jc w:val="both"/>
      </w:pPr>
      <w:r>
        <w:t>26.MAGNATI d.o.o. iz Slatine, Bana Jelačića 2</w:t>
      </w:r>
    </w:p>
    <w:p w:rsidRDefault="00645696" w:rsidP="00645696" w:rsidR="00645696">
      <w:pPr>
        <w:jc w:val="both"/>
      </w:pPr>
      <w:r>
        <w:t>OIB 63630762018                                                                                      15.529,06 kuna</w:t>
      </w:r>
    </w:p>
    <w:p w:rsidRDefault="00645696" w:rsidP="00645696" w:rsidR="00645696">
      <w:pPr>
        <w:jc w:val="both"/>
      </w:pPr>
    </w:p>
    <w:p w:rsidRDefault="00645696" w:rsidP="00645696" w:rsidR="00645696">
      <w:pPr>
        <w:jc w:val="both"/>
      </w:pPr>
      <w:r>
        <w:t xml:space="preserve">27.MASTER d.o.o. iz Čazme, Grge </w:t>
      </w:r>
      <w:proofErr w:type="spellStart"/>
      <w:r>
        <w:t>Jankesa</w:t>
      </w:r>
      <w:proofErr w:type="spellEnd"/>
      <w:r>
        <w:t xml:space="preserve"> 14</w:t>
      </w:r>
    </w:p>
    <w:p w:rsidRDefault="00645696" w:rsidP="00645696" w:rsidR="00645696">
      <w:pPr>
        <w:jc w:val="both"/>
      </w:pPr>
      <w:r>
        <w:t>OIB 12476139552                                                                                             0,10 kuna</w:t>
      </w:r>
    </w:p>
    <w:p w:rsidRDefault="00645696" w:rsidP="00645696" w:rsidR="00645696">
      <w:pPr>
        <w:jc w:val="both"/>
      </w:pPr>
    </w:p>
    <w:p w:rsidRDefault="00645696" w:rsidP="00645696" w:rsidR="00645696">
      <w:pPr>
        <w:jc w:val="both"/>
      </w:pPr>
      <w:r>
        <w:t>28.MESOPRERADA d.o.o. iz Slatine, Industrijska 5</w:t>
      </w:r>
    </w:p>
    <w:p w:rsidRDefault="00645696" w:rsidP="00645696" w:rsidR="00645696">
      <w:pPr>
        <w:jc w:val="both"/>
      </w:pPr>
      <w:r>
        <w:t>OIB 55769571592                                                                                          591,23 kuna</w:t>
      </w:r>
    </w:p>
    <w:p w:rsidRDefault="00645696" w:rsidP="00645696" w:rsidR="00645696">
      <w:pPr>
        <w:jc w:val="both"/>
      </w:pPr>
    </w:p>
    <w:p w:rsidRDefault="00645696" w:rsidP="00645696" w:rsidR="00645696">
      <w:pPr>
        <w:jc w:val="both"/>
      </w:pPr>
      <w:r>
        <w:t xml:space="preserve">29.MICK d.o.o. iz </w:t>
      </w:r>
      <w:proofErr w:type="spellStart"/>
      <w:r>
        <w:t>Kukuljanova</w:t>
      </w:r>
      <w:proofErr w:type="spellEnd"/>
      <w:r>
        <w:t xml:space="preserve"> 447, OIB 04021334723                          10.147,23 kuna</w:t>
      </w:r>
    </w:p>
    <w:p w:rsidRDefault="00645696" w:rsidP="00645696" w:rsidR="00645696">
      <w:pPr>
        <w:jc w:val="both"/>
      </w:pPr>
    </w:p>
    <w:p w:rsidRDefault="00645696" w:rsidP="00645696" w:rsidR="00645696">
      <w:pPr>
        <w:jc w:val="both"/>
      </w:pPr>
      <w:r>
        <w:t>30.IVICA MIKIĆ vlasnik obrta PILANA IVČA iz Lukača 186</w:t>
      </w:r>
    </w:p>
    <w:p w:rsidRDefault="00645696" w:rsidP="00645696" w:rsidR="00645696">
      <w:pPr>
        <w:jc w:val="both"/>
      </w:pPr>
      <w:r>
        <w:t>OIB 76058002212                                                                                         128,00 kuna</w:t>
      </w:r>
    </w:p>
    <w:p w:rsidRDefault="00645696" w:rsidP="00645696" w:rsidR="00645696">
      <w:pPr>
        <w:jc w:val="both"/>
      </w:pPr>
    </w:p>
    <w:p w:rsidRDefault="00645696" w:rsidP="00645696" w:rsidR="00645696">
      <w:pPr>
        <w:jc w:val="both"/>
      </w:pPr>
    </w:p>
    <w:p w:rsidRDefault="00645696" w:rsidP="00645696" w:rsidR="00645696">
      <w:pPr>
        <w:jc w:val="both"/>
      </w:pPr>
      <w:r>
        <w:lastRenderedPageBreak/>
        <w:t>31.DRAŽENA MILKOVIĆ  i DRAGAN JOVANIĆ vlasnici</w:t>
      </w:r>
    </w:p>
    <w:p w:rsidRDefault="00645696" w:rsidP="00645696" w:rsidR="00645696">
      <w:pPr>
        <w:jc w:val="both"/>
      </w:pPr>
      <w:r>
        <w:t xml:space="preserve"> zajedničkog obrta CALCO iz Slatine, </w:t>
      </w:r>
      <w:proofErr w:type="spellStart"/>
      <w:r>
        <w:t>A.Kovačića</w:t>
      </w:r>
      <w:proofErr w:type="spellEnd"/>
      <w:r>
        <w:t xml:space="preserve"> 6,</w:t>
      </w:r>
    </w:p>
    <w:p w:rsidRDefault="00645696" w:rsidP="00645696" w:rsidR="00645696">
      <w:pPr>
        <w:jc w:val="both"/>
      </w:pPr>
      <w:r>
        <w:t>OIB 23774865026                                                                                      1.154,92 kuna</w:t>
      </w:r>
    </w:p>
    <w:p w:rsidRDefault="00645696" w:rsidP="00645696" w:rsidR="00645696">
      <w:pPr>
        <w:jc w:val="both"/>
      </w:pPr>
    </w:p>
    <w:p w:rsidRDefault="00645696" w:rsidP="00645696" w:rsidR="00645696">
      <w:pPr>
        <w:jc w:val="both"/>
      </w:pPr>
      <w:r>
        <w:t>32.REPUBLIKA HRVATSKA MINISTARSTVO FINANCIJA</w:t>
      </w:r>
    </w:p>
    <w:p w:rsidRDefault="00645696" w:rsidP="00645696" w:rsidR="00645696">
      <w:pPr>
        <w:jc w:val="both"/>
      </w:pPr>
      <w:r>
        <w:t xml:space="preserve">iz Zagreba, Boškovićeva 5, OIB 18683136487                                  1.143.187,95 kuna </w:t>
      </w:r>
    </w:p>
    <w:p w:rsidRDefault="00645696" w:rsidP="00645696" w:rsidR="00645696">
      <w:pPr>
        <w:jc w:val="both"/>
      </w:pPr>
    </w:p>
    <w:p w:rsidRDefault="00645696" w:rsidP="00645696" w:rsidR="00645696">
      <w:pPr>
        <w:jc w:val="both"/>
      </w:pPr>
      <w:r>
        <w:t>33.SANDRA NAUMOVSKA JAVNI BILJEŽNIK iz</w:t>
      </w:r>
    </w:p>
    <w:p w:rsidRDefault="00645696" w:rsidP="00645696" w:rsidR="00645696">
      <w:pPr>
        <w:jc w:val="both"/>
      </w:pPr>
      <w:r>
        <w:t xml:space="preserve">Slatine, Trg </w:t>
      </w:r>
      <w:proofErr w:type="spellStart"/>
      <w:r>
        <w:t>Sv.Josipa</w:t>
      </w:r>
      <w:proofErr w:type="spellEnd"/>
      <w:r>
        <w:t xml:space="preserve"> 9, OIB 24839769530                                               301,25 kuna</w:t>
      </w:r>
    </w:p>
    <w:p w:rsidRDefault="00645696" w:rsidP="00645696" w:rsidR="00645696">
      <w:pPr>
        <w:jc w:val="both"/>
      </w:pPr>
    </w:p>
    <w:p w:rsidRDefault="00645696" w:rsidP="00645696" w:rsidR="00645696">
      <w:pPr>
        <w:jc w:val="both"/>
      </w:pPr>
      <w:r>
        <w:t>34.NIKOLA OBUĆINA i MARKO OBUĆINA vlasnici</w:t>
      </w:r>
    </w:p>
    <w:p w:rsidRDefault="00645696" w:rsidP="00645696" w:rsidR="00645696">
      <w:pPr>
        <w:jc w:val="both"/>
      </w:pPr>
      <w:r>
        <w:t>zajedničkog obrta NIKAŠ iz Perušića, Hrvatske mladeži 1,</w:t>
      </w:r>
    </w:p>
    <w:p w:rsidRDefault="00645696" w:rsidP="00645696" w:rsidR="00645696">
      <w:pPr>
        <w:jc w:val="both"/>
      </w:pPr>
      <w:r>
        <w:t>OIB 44409899857                                                                                     9.332,63 kuna</w:t>
      </w:r>
    </w:p>
    <w:p w:rsidRDefault="00645696" w:rsidP="00645696" w:rsidR="00645696">
      <w:pPr>
        <w:jc w:val="both"/>
      </w:pPr>
    </w:p>
    <w:p w:rsidRDefault="00645696" w:rsidP="00645696" w:rsidR="00645696">
      <w:pPr>
        <w:jc w:val="both"/>
      </w:pPr>
      <w:r>
        <w:t xml:space="preserve">35.PILANA JAKLIĆ d.o.o. iz </w:t>
      </w:r>
      <w:proofErr w:type="spellStart"/>
      <w:r>
        <w:t>Četekovca</w:t>
      </w:r>
      <w:proofErr w:type="spellEnd"/>
      <w:r>
        <w:t xml:space="preserve"> 26A, </w:t>
      </w:r>
    </w:p>
    <w:p w:rsidRDefault="00645696" w:rsidP="00645696" w:rsidR="00645696">
      <w:pPr>
        <w:jc w:val="both"/>
      </w:pPr>
      <w:r>
        <w:t>OIB 44975782959                                                                                     3.437,50 kuna</w:t>
      </w:r>
    </w:p>
    <w:p w:rsidRDefault="00645696" w:rsidP="00645696" w:rsidR="00645696">
      <w:pPr>
        <w:jc w:val="both"/>
      </w:pPr>
    </w:p>
    <w:p w:rsidRDefault="00645696" w:rsidP="00645696" w:rsidR="00645696">
      <w:pPr>
        <w:jc w:val="both"/>
      </w:pPr>
      <w:r>
        <w:t xml:space="preserve">36.IGOR PLAVŠIĆ ODVJETNIK iz Vinkovaca, </w:t>
      </w:r>
      <w:proofErr w:type="spellStart"/>
      <w:r>
        <w:t>V.Nazora</w:t>
      </w:r>
      <w:proofErr w:type="spellEnd"/>
      <w:r>
        <w:t xml:space="preserve"> 1,</w:t>
      </w:r>
    </w:p>
    <w:p w:rsidRDefault="00645696" w:rsidP="00645696" w:rsidR="00645696">
      <w:pPr>
        <w:jc w:val="both"/>
      </w:pPr>
      <w:r>
        <w:t xml:space="preserve"> OIB 26135705792                                                                                    9.750,00 kuna</w:t>
      </w:r>
    </w:p>
    <w:p w:rsidRDefault="00645696" w:rsidP="00645696" w:rsidR="00645696">
      <w:pPr>
        <w:jc w:val="both"/>
      </w:pPr>
    </w:p>
    <w:p w:rsidRDefault="00645696" w:rsidP="00645696" w:rsidR="00645696">
      <w:pPr>
        <w:jc w:val="both"/>
      </w:pPr>
      <w:r>
        <w:t>37.ESTERA POLJAK JAVNI BILJEŽNIK iz Zaprešića, Tržna 16,</w:t>
      </w:r>
    </w:p>
    <w:p w:rsidRDefault="00645696" w:rsidP="00645696" w:rsidR="00645696">
      <w:pPr>
        <w:jc w:val="both"/>
      </w:pPr>
      <w:r>
        <w:t>OIB 15791357775                                                                                   1.694,45 kuna</w:t>
      </w:r>
    </w:p>
    <w:p w:rsidRDefault="00645696" w:rsidP="00645696" w:rsidR="00645696">
      <w:pPr>
        <w:jc w:val="both"/>
      </w:pPr>
    </w:p>
    <w:p w:rsidRDefault="00645696" w:rsidP="00645696" w:rsidR="00645696">
      <w:pPr>
        <w:jc w:val="both"/>
      </w:pPr>
      <w:r>
        <w:t>38.PROJEKT INŽENJERING j.d.o.o. iz Slatine, Kralja Tomislava 106,</w:t>
      </w:r>
    </w:p>
    <w:p w:rsidRDefault="00645696" w:rsidP="00645696" w:rsidR="00645696">
      <w:pPr>
        <w:jc w:val="both"/>
      </w:pPr>
      <w:r>
        <w:t>OIB 85050371842                                                                                        27,00 kuna</w:t>
      </w:r>
    </w:p>
    <w:p w:rsidRDefault="00645696" w:rsidP="00645696" w:rsidR="00645696">
      <w:pPr>
        <w:jc w:val="both"/>
      </w:pPr>
    </w:p>
    <w:p w:rsidRDefault="00645696" w:rsidP="00645696" w:rsidR="00645696">
      <w:pPr>
        <w:jc w:val="both"/>
      </w:pPr>
      <w:r>
        <w:lastRenderedPageBreak/>
        <w:t>39.REMIX d.o.o. iz Osijeka, Sv.L.B.Mandića 22,</w:t>
      </w:r>
    </w:p>
    <w:p w:rsidRDefault="00645696" w:rsidP="00645696" w:rsidR="00645696">
      <w:pPr>
        <w:jc w:val="both"/>
      </w:pPr>
      <w:r>
        <w:t>OIB 59155057736                                                                                  12.819,47 kuna</w:t>
      </w:r>
    </w:p>
    <w:p w:rsidRDefault="00645696" w:rsidP="00645696" w:rsidR="00645696">
      <w:pPr>
        <w:jc w:val="both"/>
      </w:pPr>
    </w:p>
    <w:p w:rsidRDefault="00645696" w:rsidP="00645696" w:rsidR="00645696">
      <w:pPr>
        <w:jc w:val="both"/>
      </w:pPr>
      <w:r>
        <w:t xml:space="preserve">40.RESTORAN VIŠNJICA d.o.o. iz </w:t>
      </w:r>
      <w:proofErr w:type="spellStart"/>
      <w:r>
        <w:t>Višnjice</w:t>
      </w:r>
      <w:proofErr w:type="spellEnd"/>
      <w:r>
        <w:t xml:space="preserve"> </w:t>
      </w:r>
      <w:proofErr w:type="spellStart"/>
      <w:r>
        <w:t>bb</w:t>
      </w:r>
      <w:proofErr w:type="spellEnd"/>
      <w:r>
        <w:t>,</w:t>
      </w:r>
    </w:p>
    <w:p w:rsidRDefault="00645696" w:rsidP="00645696" w:rsidR="00645696">
      <w:pPr>
        <w:jc w:val="both"/>
      </w:pPr>
      <w:r>
        <w:t>OIB 86363129630                                                                                   1.025,00 kuna</w:t>
      </w:r>
    </w:p>
    <w:p w:rsidRDefault="00645696" w:rsidP="00645696" w:rsidR="00645696">
      <w:pPr>
        <w:jc w:val="both"/>
      </w:pPr>
    </w:p>
    <w:p w:rsidRDefault="00645696" w:rsidP="00645696" w:rsidR="00645696">
      <w:pPr>
        <w:jc w:val="both"/>
      </w:pPr>
      <w:r>
        <w:t>41.SATO d.o.o. iz Zagreba, Zagrebačka avenija 108,</w:t>
      </w:r>
    </w:p>
    <w:p w:rsidRDefault="00645696" w:rsidP="00645696" w:rsidR="00645696">
      <w:pPr>
        <w:jc w:val="both"/>
      </w:pPr>
      <w:r>
        <w:t>OIB 65194295219                                                                                    3.602,66 kuna</w:t>
      </w:r>
    </w:p>
    <w:p w:rsidRDefault="00645696" w:rsidP="00645696" w:rsidR="00645696">
      <w:pPr>
        <w:jc w:val="both"/>
      </w:pPr>
    </w:p>
    <w:p w:rsidRDefault="00645696" w:rsidP="00645696" w:rsidR="00645696">
      <w:pPr>
        <w:jc w:val="both"/>
      </w:pPr>
      <w:r>
        <w:t>42.SAVA OSIGURANJE d.d. iz Zagreba, Savska 144a,</w:t>
      </w:r>
    </w:p>
    <w:p w:rsidRDefault="00645696" w:rsidP="00645696" w:rsidR="00645696">
      <w:pPr>
        <w:jc w:val="both"/>
      </w:pPr>
      <w:r>
        <w:t>OIB 45237012600                                                                                184.341,80 kuna</w:t>
      </w:r>
    </w:p>
    <w:p w:rsidRDefault="00645696" w:rsidP="00645696" w:rsidR="00645696">
      <w:pPr>
        <w:jc w:val="both"/>
      </w:pPr>
    </w:p>
    <w:p w:rsidRDefault="00645696" w:rsidP="00645696" w:rsidR="00645696">
      <w:pPr>
        <w:jc w:val="both"/>
      </w:pPr>
      <w:r>
        <w:t xml:space="preserve">43.SITRA-PROM d.o.o. iz Slatine, Trg </w:t>
      </w:r>
      <w:proofErr w:type="spellStart"/>
      <w:r>
        <w:t>Sv.Josipa</w:t>
      </w:r>
      <w:proofErr w:type="spellEnd"/>
      <w:r>
        <w:t xml:space="preserve"> </w:t>
      </w:r>
      <w:proofErr w:type="spellStart"/>
      <w:r>
        <w:t>bb</w:t>
      </w:r>
      <w:proofErr w:type="spellEnd"/>
      <w:r>
        <w:t>,</w:t>
      </w:r>
    </w:p>
    <w:p w:rsidRDefault="00645696" w:rsidP="00645696" w:rsidR="00645696">
      <w:pPr>
        <w:jc w:val="both"/>
      </w:pPr>
      <w:r>
        <w:t>OIB 71201121405                                                                                    2.113,14 kuna</w:t>
      </w:r>
    </w:p>
    <w:p w:rsidRDefault="00645696" w:rsidP="00645696" w:rsidR="00645696">
      <w:pPr>
        <w:jc w:val="both"/>
      </w:pPr>
    </w:p>
    <w:p w:rsidRDefault="00645696" w:rsidP="00645696" w:rsidR="00645696">
      <w:pPr>
        <w:jc w:val="both"/>
      </w:pPr>
      <w:r>
        <w:t>44.SLATINA-KOM d.o.o. iz Slatine, Trg Ruđera Boškovića 16b,</w:t>
      </w:r>
    </w:p>
    <w:p w:rsidRDefault="00645696" w:rsidP="00645696" w:rsidR="00645696">
      <w:pPr>
        <w:jc w:val="both"/>
      </w:pPr>
      <w:r>
        <w:t>OIB 69440520360                                                                                      52.240,24 kuna</w:t>
      </w:r>
    </w:p>
    <w:p w:rsidRDefault="00645696" w:rsidP="00645696" w:rsidR="00645696">
      <w:pPr>
        <w:jc w:val="both"/>
      </w:pPr>
    </w:p>
    <w:p w:rsidRDefault="00645696" w:rsidP="00645696" w:rsidR="00645696">
      <w:pPr>
        <w:jc w:val="both"/>
      </w:pPr>
      <w:r>
        <w:t>45.SLATINSKI INFORMATIVNI CENTAR d.o.o. iz Slatine,</w:t>
      </w:r>
    </w:p>
    <w:p w:rsidRDefault="00645696" w:rsidP="00645696" w:rsidR="00645696">
      <w:pPr>
        <w:jc w:val="both"/>
      </w:pPr>
      <w:r>
        <w:t xml:space="preserve">Šetalište Julija </w:t>
      </w:r>
      <w:proofErr w:type="spellStart"/>
      <w:r>
        <w:t>Birgera</w:t>
      </w:r>
      <w:proofErr w:type="spellEnd"/>
      <w:r>
        <w:t xml:space="preserve"> 1, OIB 54412083997                                                125,00 kuna</w:t>
      </w:r>
    </w:p>
    <w:p w:rsidRDefault="00645696" w:rsidP="00645696" w:rsidR="00645696">
      <w:pPr>
        <w:jc w:val="both"/>
      </w:pPr>
    </w:p>
    <w:p w:rsidRDefault="00645696" w:rsidP="00645696" w:rsidR="00645696">
      <w:pPr>
        <w:jc w:val="both"/>
      </w:pPr>
      <w:r>
        <w:t>46.SINIŠA SUDEC vlasnik obrta INFOSS iz Slatine,</w:t>
      </w:r>
    </w:p>
    <w:p w:rsidRDefault="00645696" w:rsidP="00645696" w:rsidR="00645696">
      <w:pPr>
        <w:jc w:val="both"/>
      </w:pPr>
      <w:proofErr w:type="spellStart"/>
      <w:r>
        <w:t>B.Radića</w:t>
      </w:r>
      <w:proofErr w:type="spellEnd"/>
      <w:r>
        <w:t xml:space="preserve"> 13, OIB 80707173410                                                                 1.100,00 kuna</w:t>
      </w:r>
    </w:p>
    <w:p w:rsidRDefault="00645696" w:rsidP="00645696" w:rsidR="00645696">
      <w:pPr>
        <w:jc w:val="both"/>
      </w:pPr>
    </w:p>
    <w:p w:rsidRDefault="00645696" w:rsidP="00645696" w:rsidR="00645696">
      <w:pPr>
        <w:jc w:val="both"/>
      </w:pPr>
      <w:r>
        <w:t>47.ŠAFRAM d.o.o. iz Zagreba, Oranice 118,</w:t>
      </w:r>
    </w:p>
    <w:p w:rsidRDefault="00645696" w:rsidP="00645696" w:rsidR="00645696">
      <w:pPr>
        <w:jc w:val="both"/>
      </w:pPr>
      <w:r>
        <w:t>OIB 58257645837                                                                                    610.000,00 kuna</w:t>
      </w:r>
    </w:p>
    <w:p w:rsidRDefault="00645696" w:rsidP="00645696" w:rsidR="00645696">
      <w:pPr>
        <w:jc w:val="both"/>
      </w:pPr>
    </w:p>
    <w:p w:rsidRDefault="00645696" w:rsidP="00645696" w:rsidR="00645696">
      <w:pPr>
        <w:jc w:val="both"/>
      </w:pPr>
      <w:r>
        <w:t>48.TRGOCENTAR d.d. iz Virovitice, Zbora Narodne Garde 1,</w:t>
      </w:r>
    </w:p>
    <w:p w:rsidRDefault="00645696" w:rsidP="00645696" w:rsidR="00645696">
      <w:pPr>
        <w:jc w:val="both"/>
      </w:pPr>
      <w:r>
        <w:t>OIB 17649565367                                                                                     477.046,43 kuna</w:t>
      </w:r>
    </w:p>
    <w:p w:rsidRDefault="00645696" w:rsidP="00645696" w:rsidR="00645696">
      <w:pPr>
        <w:jc w:val="both"/>
      </w:pPr>
    </w:p>
    <w:p w:rsidRDefault="00645696" w:rsidP="00645696" w:rsidR="00645696">
      <w:pPr>
        <w:jc w:val="both"/>
      </w:pPr>
      <w:r>
        <w:t>49.TURBO-COMMERCE d.o.o. iz Slatine, Braće Radića 48,</w:t>
      </w:r>
    </w:p>
    <w:p w:rsidRDefault="00645696" w:rsidP="00645696" w:rsidR="00645696">
      <w:pPr>
        <w:jc w:val="both"/>
      </w:pPr>
      <w:r>
        <w:t>OIB 22352507124                                                                                         1.215,33 kuna</w:t>
      </w:r>
    </w:p>
    <w:p w:rsidRDefault="00645696" w:rsidP="00645696" w:rsidR="00645696">
      <w:pPr>
        <w:jc w:val="both"/>
      </w:pPr>
    </w:p>
    <w:p w:rsidRDefault="00645696" w:rsidP="00645696" w:rsidR="00645696">
      <w:pPr>
        <w:jc w:val="both"/>
      </w:pPr>
      <w:r>
        <w:t>50.VATROGASNA ZAJEDNICA GRADA SLATINE iz Slatine,</w:t>
      </w:r>
    </w:p>
    <w:p w:rsidRDefault="00645696" w:rsidP="00645696" w:rsidR="00645696">
      <w:pPr>
        <w:jc w:val="both"/>
      </w:pPr>
      <w:proofErr w:type="spellStart"/>
      <w:r>
        <w:t>A.Kovačića</w:t>
      </w:r>
      <w:proofErr w:type="spellEnd"/>
      <w:r>
        <w:t xml:space="preserve"> 2, OIB 25720441782                                                                  2.768,33 kuna</w:t>
      </w:r>
    </w:p>
    <w:p w:rsidRDefault="00645696" w:rsidP="00645696" w:rsidR="00645696">
      <w:pPr>
        <w:jc w:val="both"/>
      </w:pPr>
    </w:p>
    <w:p w:rsidRDefault="00645696" w:rsidP="00645696" w:rsidR="00645696">
      <w:pPr>
        <w:jc w:val="both"/>
      </w:pPr>
      <w:r>
        <w:t xml:space="preserve">51.VIŠNJICA d.o.o. iz </w:t>
      </w:r>
      <w:proofErr w:type="spellStart"/>
      <w:r>
        <w:t>Višnjice</w:t>
      </w:r>
      <w:proofErr w:type="spellEnd"/>
      <w:r>
        <w:t xml:space="preserve"> </w:t>
      </w:r>
      <w:proofErr w:type="spellStart"/>
      <w:r>
        <w:t>bb</w:t>
      </w:r>
      <w:proofErr w:type="spellEnd"/>
      <w:r>
        <w:t>, OIB 72544487148                                  913,00 kuna</w:t>
      </w:r>
    </w:p>
    <w:p w:rsidRDefault="00645696" w:rsidP="00645696" w:rsidR="00645696">
      <w:pPr>
        <w:jc w:val="both"/>
      </w:pPr>
    </w:p>
    <w:p w:rsidRDefault="00645696" w:rsidP="00645696" w:rsidR="00645696">
      <w:pPr>
        <w:jc w:val="both"/>
      </w:pPr>
      <w:r>
        <w:t xml:space="preserve">52.ZAGREBAČKI HOLDING d.o.o. iz Zagreba, </w:t>
      </w:r>
      <w:proofErr w:type="spellStart"/>
      <w:r>
        <w:t>Ul.grada</w:t>
      </w:r>
      <w:proofErr w:type="spellEnd"/>
      <w:r>
        <w:t xml:space="preserve"> Vukovara 41,</w:t>
      </w:r>
    </w:p>
    <w:p w:rsidRDefault="00645696" w:rsidP="00645696" w:rsidR="00645696">
      <w:pPr>
        <w:jc w:val="both"/>
      </w:pPr>
      <w:r>
        <w:t>OIB 85584865987                                                                                            358,19 kuna</w:t>
      </w:r>
    </w:p>
    <w:p w:rsidRDefault="00645696" w:rsidP="00645696" w:rsidR="00645696">
      <w:pPr>
        <w:jc w:val="both"/>
      </w:pPr>
    </w:p>
    <w:p w:rsidRDefault="00645696" w:rsidP="00645696" w:rsidR="00645696">
      <w:pPr>
        <w:jc w:val="both"/>
      </w:pPr>
      <w:r>
        <w:t xml:space="preserve">53.ZITEX d.o.o. iz Donjeg Miholjca, Vukovarska 12, </w:t>
      </w:r>
    </w:p>
    <w:p w:rsidRDefault="00645696" w:rsidP="00645696" w:rsidR="00645696">
      <w:pPr>
        <w:jc w:val="both"/>
      </w:pPr>
      <w:r>
        <w:t>OIB 91166929650                                                                                   1.407.622,51 kuna</w:t>
      </w:r>
    </w:p>
    <w:p w:rsidRDefault="00645696" w:rsidP="00645696" w:rsidR="00645696">
      <w:pPr>
        <w:jc w:val="both"/>
      </w:pPr>
    </w:p>
    <w:p w:rsidRDefault="00645696" w:rsidP="00645696" w:rsidR="00645696">
      <w:pPr>
        <w:jc w:val="both"/>
      </w:pPr>
      <w:r>
        <w:t xml:space="preserve">54.ŽIVKO-PROM d.o.o. iz </w:t>
      </w:r>
      <w:proofErr w:type="spellStart"/>
      <w:r>
        <w:t>Medinaca</w:t>
      </w:r>
      <w:proofErr w:type="spellEnd"/>
      <w:r>
        <w:t>, Antuna Mihanovića 14,</w:t>
      </w:r>
    </w:p>
    <w:p w:rsidRDefault="00645696" w:rsidP="00645696" w:rsidR="00645696">
      <w:pPr>
        <w:jc w:val="both"/>
      </w:pPr>
      <w:r>
        <w:t>OIB 54812658540                                                                                          1.062,50 kuna</w:t>
      </w:r>
    </w:p>
    <w:p w:rsidRDefault="00645696" w:rsidP="00645696" w:rsidR="00645696">
      <w:pPr>
        <w:jc w:val="both"/>
        <w:rPr>
          <w:b/>
        </w:rPr>
      </w:pPr>
      <w:r>
        <w:t xml:space="preserve">  </w:t>
      </w:r>
    </w:p>
    <w:p w:rsidRDefault="00645696" w:rsidP="00645696" w:rsidR="00645696">
      <w:pPr>
        <w:ind w:firstLine="720"/>
        <w:jc w:val="both"/>
        <w:rPr>
          <w:b/>
        </w:rPr>
      </w:pPr>
      <w:proofErr w:type="spellStart"/>
      <w:r>
        <w:rPr>
          <w:b/>
        </w:rPr>
        <w:t>II.Utvrđuju</w:t>
      </w:r>
      <w:proofErr w:type="spellEnd"/>
      <w:r>
        <w:rPr>
          <w:b/>
        </w:rPr>
        <w:t xml:space="preserve"> se osporenim slijedeće tražbine vjerovnika prema ovoj </w:t>
      </w:r>
    </w:p>
    <w:p w:rsidRDefault="00645696" w:rsidP="00645696" w:rsidR="00645696">
      <w:pPr>
        <w:jc w:val="center"/>
        <w:rPr>
          <w:b/>
        </w:rPr>
      </w:pPr>
      <w:r>
        <w:rPr>
          <w:b/>
        </w:rPr>
        <w:t>TABLICI ISPITANIH TRAŽBINA</w:t>
      </w:r>
    </w:p>
    <w:p w:rsidRDefault="00645696" w:rsidP="00645696" w:rsidR="00645696">
      <w:pPr>
        <w:jc w:val="both"/>
      </w:pPr>
      <w:r>
        <w:t xml:space="preserve">1.Petar </w:t>
      </w:r>
      <w:proofErr w:type="spellStart"/>
      <w:r>
        <w:t>Beneš</w:t>
      </w:r>
      <w:proofErr w:type="spellEnd"/>
      <w:r>
        <w:t xml:space="preserve"> iz Slatine, Jakova Gotovca 8,</w:t>
      </w:r>
    </w:p>
    <w:p w:rsidRDefault="00645696" w:rsidP="00645696" w:rsidR="00645696">
      <w:pPr>
        <w:jc w:val="both"/>
      </w:pPr>
      <w:r>
        <w:t>OIB  54520122944                                                                                         10.152,20 kuna</w:t>
      </w:r>
    </w:p>
    <w:p w:rsidRDefault="00645696" w:rsidP="00645696" w:rsidR="00645696">
      <w:pPr>
        <w:jc w:val="both"/>
      </w:pPr>
    </w:p>
    <w:p w:rsidRDefault="00645696" w:rsidP="00645696" w:rsidR="00645696">
      <w:pPr>
        <w:jc w:val="both"/>
      </w:pPr>
      <w:r>
        <w:lastRenderedPageBreak/>
        <w:t xml:space="preserve">2.Dragutin </w:t>
      </w:r>
      <w:proofErr w:type="spellStart"/>
      <w:r>
        <w:t>Sokačić</w:t>
      </w:r>
      <w:proofErr w:type="spellEnd"/>
      <w:r>
        <w:t xml:space="preserve"> iz Slatine, S.S.Kranjčevića 2,</w:t>
      </w:r>
    </w:p>
    <w:p w:rsidRDefault="00645696" w:rsidP="00645696" w:rsidR="00645696">
      <w:pPr>
        <w:jc w:val="both"/>
      </w:pPr>
      <w:r>
        <w:t xml:space="preserve">OIB 57453085196                                                                                     11.115.782,99 kuna </w:t>
      </w:r>
    </w:p>
    <w:p w:rsidRDefault="00645696" w:rsidP="00645696" w:rsidR="00645696">
      <w:pPr>
        <w:jc w:val="both"/>
      </w:pPr>
    </w:p>
    <w:p w:rsidRDefault="00645696" w:rsidP="00645696" w:rsidR="00645696">
      <w:pPr>
        <w:jc w:val="both"/>
      </w:pPr>
      <w:r>
        <w:t xml:space="preserve">3.Zdenko </w:t>
      </w:r>
      <w:proofErr w:type="spellStart"/>
      <w:r>
        <w:t>Lisak</w:t>
      </w:r>
      <w:proofErr w:type="spellEnd"/>
      <w:r>
        <w:t xml:space="preserve"> iz Slatine, </w:t>
      </w:r>
      <w:proofErr w:type="spellStart"/>
      <w:r>
        <w:t>Kreminac</w:t>
      </w:r>
      <w:proofErr w:type="spellEnd"/>
      <w:r>
        <w:t xml:space="preserve"> 13,</w:t>
      </w:r>
    </w:p>
    <w:p w:rsidRDefault="00645696" w:rsidP="00645696" w:rsidR="00645696">
      <w:pPr>
        <w:jc w:val="both"/>
      </w:pPr>
      <w:r>
        <w:t xml:space="preserve">OIB 92145155965                                                                                             4.877,45 kuna    </w:t>
      </w:r>
    </w:p>
    <w:p w:rsidRDefault="00645696" w:rsidP="00645696" w:rsidR="00645696">
      <w:pPr>
        <w:jc w:val="both"/>
      </w:pPr>
    </w:p>
    <w:p w:rsidRDefault="00645696" w:rsidP="00645696" w:rsidR="00645696">
      <w:pPr>
        <w:jc w:val="both"/>
      </w:pPr>
      <w:r>
        <w:t>4.SAVA OSIGURANJE d.d. Podružnica Hrvatska za osiguranje</w:t>
      </w:r>
    </w:p>
    <w:p w:rsidRDefault="00645696" w:rsidP="00645696" w:rsidR="00645696">
      <w:pPr>
        <w:jc w:val="both"/>
      </w:pPr>
      <w:r>
        <w:t>iz Zagreba, Savska 144A,</w:t>
      </w:r>
    </w:p>
    <w:p w:rsidRDefault="00645696" w:rsidP="00645696" w:rsidR="00645696">
      <w:pPr>
        <w:jc w:val="both"/>
      </w:pPr>
      <w:r>
        <w:t xml:space="preserve">OIB 45237012600                                                                                            98.448,35 kuna    </w:t>
      </w:r>
    </w:p>
    <w:p w:rsidRDefault="00645696" w:rsidP="00645696" w:rsidR="00645696">
      <w:pPr>
        <w:jc w:val="both"/>
      </w:pPr>
      <w:r>
        <w:t xml:space="preserve">                                                                              </w:t>
      </w:r>
    </w:p>
    <w:p w:rsidRDefault="00645696" w:rsidP="00645696" w:rsidR="00645696">
      <w:pPr>
        <w:jc w:val="both"/>
      </w:pPr>
      <w:r>
        <w:t>5.SVJETLANA SOKAČIĆ iz Slatine, S.S.Kranjčevića 2,</w:t>
      </w:r>
    </w:p>
    <w:p w:rsidRDefault="00645696" w:rsidP="00645696" w:rsidR="00645696">
      <w:pPr>
        <w:jc w:val="both"/>
      </w:pPr>
      <w:r>
        <w:t>OIB 91636255858                                                                                      12.306.751,65 kuna</w:t>
      </w:r>
    </w:p>
    <w:p w:rsidRDefault="00645696" w:rsidP="00645696" w:rsidR="00645696">
      <w:pPr>
        <w:jc w:val="both"/>
      </w:pPr>
    </w:p>
    <w:p w:rsidRDefault="00645696" w:rsidP="00645696" w:rsidR="00645696">
      <w:pPr>
        <w:jc w:val="both"/>
      </w:pPr>
      <w:r>
        <w:t>6.VELEBIT OSIGURANJE d.d. iz Zagreba, Savska 144 A,</w:t>
      </w:r>
    </w:p>
    <w:p w:rsidRDefault="00645696" w:rsidP="00645696" w:rsidR="00645696">
      <w:pPr>
        <w:jc w:val="both"/>
      </w:pPr>
      <w:r>
        <w:t>OIB 42098054984                                                                                          447.213,77 kuna</w:t>
      </w:r>
    </w:p>
    <w:p w:rsidRDefault="00645696" w:rsidP="00645696" w:rsidR="00645696">
      <w:pPr>
        <w:jc w:val="both"/>
      </w:pPr>
    </w:p>
    <w:p w:rsidRDefault="00645696" w:rsidP="00645696" w:rsidR="00645696">
      <w:pPr>
        <w:jc w:val="both"/>
      </w:pPr>
      <w:r>
        <w:t>7.ZITEX d.o.o. iz Donjeg Miholjca, Vukovarska 12,</w:t>
      </w:r>
    </w:p>
    <w:p w:rsidRDefault="00645696" w:rsidP="00645696" w:rsidR="00645696">
      <w:pPr>
        <w:jc w:val="both"/>
      </w:pPr>
      <w:r>
        <w:t xml:space="preserve"> OIB 91166929650                                                                                          687.346,67 kuna</w:t>
      </w:r>
    </w:p>
    <w:p w:rsidRDefault="00645696" w:rsidP="00645696" w:rsidR="00645696">
      <w:pPr>
        <w:jc w:val="both"/>
      </w:pPr>
    </w:p>
    <w:p w:rsidRDefault="00645696" w:rsidP="00645696" w:rsidR="00645696">
      <w:pPr>
        <w:jc w:val="both"/>
      </w:pPr>
      <w:r>
        <w:tab/>
      </w:r>
      <w:proofErr w:type="spellStart"/>
      <w:r>
        <w:rPr>
          <w:b/>
        </w:rPr>
        <w:t>III</w:t>
      </w:r>
      <w:r>
        <w:t>.Osporavatelj</w:t>
      </w:r>
      <w:proofErr w:type="spellEnd"/>
      <w:r>
        <w:t xml:space="preserve"> tražbine vjerovnika Petra </w:t>
      </w:r>
      <w:proofErr w:type="spellStart"/>
      <w:r>
        <w:t>Beneša</w:t>
      </w:r>
      <w:proofErr w:type="spellEnd"/>
      <w:r>
        <w:t xml:space="preserve"> iz Slatine u iznosu od 10.152,20 kuna,  TRGOCENTAR d.d. iz Virovitice, upućuje se na parnicu radi utvrđivanja osporene tražbine, u roku od 8 dana od pravomoćnosti ovog rješenja, odnosno primitka drugostupanjske odluke, te osporavatelj u takvom postupku nastupa u ime i za račun dužnika. Ako osporavatelj tražbine TRGOCENTAR d.d. iz Virovitice u navedenom roku od 8 dana od pravomoćnosti ovog rješenja odnosno primitka drugostupanjske odluke, ne pokrene parnicu radi utvrđivanja osporene tražbine, smatrat će se da je odustao od prava na vođenje parnice.  </w:t>
      </w:r>
    </w:p>
    <w:p w:rsidRDefault="00645696" w:rsidP="00645696" w:rsidR="00645696">
      <w:pPr>
        <w:jc w:val="both"/>
      </w:pPr>
      <w:r>
        <w:tab/>
        <w:t xml:space="preserve">    Osporavatelji tražbine vjerovnika Dragutina </w:t>
      </w:r>
      <w:proofErr w:type="spellStart"/>
      <w:r>
        <w:t>Sokačić</w:t>
      </w:r>
      <w:proofErr w:type="spellEnd"/>
      <w:r>
        <w:t xml:space="preserve"> iz Slatine u iznosu od 11.115.782,99 kuna, TRGOCENTAR d.d. iz Virovitice i REPUBLIKA HRVATSKA, Ministarstvo financija, upućuju se na parnicu radi utvrđivanja osporene tražbine, u roku od 8 dana od pravomoćnosti ovog rješenja, odnosno primitka drugostupanjske odluke, te osporavatelji u takvom postupku nastupaju u ime i za račun dužnika. Ako osporavatelji </w:t>
      </w:r>
      <w:r>
        <w:lastRenderedPageBreak/>
        <w:t xml:space="preserve">tražbine TRGOCENTAR d.d. iz Virovitice i REPUBLIKA HRVATSKA, Ministarstvo financija u navedenom roku od 8 dana od pravomoćnosti ovog rješenja, odnosno primitka drugostupanjske odluke, ne pokrenu parnicu radi utvrđivanja osporene tražbine, smatrat će se da su odustali od prava na vođenje parnice.  </w:t>
      </w:r>
    </w:p>
    <w:p w:rsidRDefault="00645696" w:rsidP="00645696" w:rsidR="00645696">
      <w:pPr>
        <w:ind w:firstLine="720"/>
        <w:jc w:val="both"/>
      </w:pPr>
      <w:r>
        <w:t xml:space="preserve">Osporavatelj tražbine vjerovnika Zdenka </w:t>
      </w:r>
      <w:proofErr w:type="spellStart"/>
      <w:r>
        <w:t>Lisak</w:t>
      </w:r>
      <w:proofErr w:type="spellEnd"/>
      <w:r>
        <w:t xml:space="preserve"> iz Slatine u iznosu od 4.877,45 kuna,  TRGOCENTAR d.d. iz Virovitice, upućuje se na parnicu radi utvrđivanja osporene tražbine, u roku od 8 dana od pravomoćnosti ovog rješenja, odnosno primitka drugostupanjske odluke, te osporavatelj u takvom postupku nastupa u ime i za račun dužnika. Ako osporavatelj tražbine TRGOCENTAR d.d. iz Virovitice u navedenom roku od 8 dana od pravomoćnosti ovog rješenja odnosno primitka drugostupanjske odluke, ne pokrene parnicu radi utvrđivanja osporene tražbine, smatrat će se da je odustao od prava na vođenje parnice. </w:t>
      </w:r>
    </w:p>
    <w:p w:rsidRDefault="00645696" w:rsidP="00645696" w:rsidR="00645696">
      <w:pPr>
        <w:ind w:firstLine="720"/>
        <w:jc w:val="both"/>
      </w:pPr>
      <w:r>
        <w:t xml:space="preserve">Vjerovnik SAVA OSIGURANJE d.d. iz Zagreba upućuje se na parnicu protiv dužnika radi utvrđivanja osporene tražbine u iznosu od 98.448,35 kuna, u roku od 8 dana od pravomoćnosti ovog rješenja, odnosno primitka drugostupanjske odluke. Ako ovaj vjerovnik u navedenom roku od 8 dana od pravomoćnosti ovog rješenja odnosno primitka drugostupanjske odluke, ne pokrene parnicu radi utvrđivanja osporene tražbine, smatrat će se da je odustao od prava na vođenje parnice.  </w:t>
      </w:r>
    </w:p>
    <w:p w:rsidRDefault="00645696" w:rsidP="00645696" w:rsidR="00645696">
      <w:pPr>
        <w:jc w:val="both"/>
      </w:pPr>
      <w:r>
        <w:t xml:space="preserve">    </w:t>
      </w:r>
      <w:r>
        <w:tab/>
        <w:t xml:space="preserve">Osporavatelji tražbine vjerovnika Svjetlane </w:t>
      </w:r>
      <w:proofErr w:type="spellStart"/>
      <w:r>
        <w:t>Sokačić</w:t>
      </w:r>
      <w:proofErr w:type="spellEnd"/>
      <w:r>
        <w:t xml:space="preserve"> iz Slatine u iznosu od 12.306.751,65 kuna, TRGOCENTAR d.d. iz Virovitice i REPUBLIKA HRVATSKA, Ministarstvo financija, upućuju se na parnicu radi utvrđivanja osporene tražbine, u roku od 8 dana od pravomoćnosti ovog rješenja, odnosno primitka drugostupanjske odluke, te osporavatelji u takvom postupku nastupaju u ime i za račun dužnika. Ako osporavatelji tražbine TRGOCENTAR d.d. iz Virovitice i REPUBLIKA HRVATSKA, Ministarstvo financija u navedenom roku od 8 dana od pravomoćnosti ovog rješenja, odnosno primitka drugostupanjske odluke, ne pokrenu parnicu radi utvrđivanja osporene tražbine, smatrat će se da su odustali od prava na vođenje parnice. </w:t>
      </w:r>
    </w:p>
    <w:p w:rsidRDefault="00645696" w:rsidP="00645696" w:rsidR="00645696">
      <w:pPr>
        <w:ind w:firstLine="720"/>
        <w:jc w:val="both"/>
      </w:pPr>
      <w:r>
        <w:t>Vjerovnik VELEBIT OSIGURANJE d.d. iz Zagreba upućuje se na parnicu protiv dužnika radi utvrđivanja osporene tražbine u iznosu od 447.213,77 kuna, u roku od 8 dana od pravomoćnosti ovog rješenja, odnosno primitka drugostupanjske odluke. Ako ovaj vjerovnik u navedenom roku od 8 dana od pravomoćnosti ovog rješenja odnosno primitka drugostupanjske odluke, ne pokrene parnicu radi utvrđivanja osporene tražbine, smatrat će se da je odustao od prava na vođenje parnice. U takvom postupku povjerenik nastupa u ime i za račun, te na trošak dužnika.</w:t>
      </w:r>
    </w:p>
    <w:p w:rsidRDefault="00645696" w:rsidP="00645696" w:rsidR="00645696">
      <w:pPr>
        <w:ind w:firstLine="720"/>
        <w:jc w:val="both"/>
      </w:pPr>
      <w:r>
        <w:t>Vjerovnik ZITEX d.o.o. iz Donjeg Miholjca upućuje se na parnicu protiv dužnika radi utvrđivanja osporene tražbine u iznosu od 687.346,67 kuna, u roku od 8 dana od pravomoćnosti ovog rješenja, odnosno primitka drugostupanjske odluke. Ako ovaj vjerovnik u navedenom roku od 8 dana od pravomoćnosti ovog rješenja odnosno primitka drugostupanjske odluke, ne pokrene parnicu radi utvrđivanja osporene tražbine, smatrat će se da je odustao od prava na vođenje parnice.</w:t>
      </w:r>
    </w:p>
    <w:tbl>
      <w:tblPr>
        <w:tblW w:type="pct" w:w="5000"/>
        <w:tblLook w:val="04A0" w:noVBand="1" w:noHBand="0" w:lastColumn="0" w:firstColumn="1" w:lastRow="0" w:firstRow="1"/>
      </w:tblPr>
      <w:tblGrid>
        <w:gridCol w:w="534"/>
        <w:gridCol w:w="1997"/>
        <w:gridCol w:w="1124"/>
        <w:gridCol w:w="1289"/>
        <w:gridCol w:w="1261"/>
        <w:gridCol w:w="992"/>
        <w:gridCol w:w="2092"/>
      </w:tblGrid>
      <w:tr w:rsidTr="00645696" w:rsidR="00645696">
        <w:trPr>
          <w:trHeight w:val="204"/>
        </w:trPr>
        <w:tc>
          <w:tcPr>
            <w:tcW w:type="pct" w:w="287"/>
            <w:noWrap/>
            <w:vAlign w:val="bottom"/>
            <w:hideMark/>
          </w:tcPr>
          <w:p w:rsidRDefault="00645696" w:rsidR="00645696">
            <w:pPr>
              <w:rPr>
                <w:sz w:val="20"/>
              </w:rPr>
            </w:pPr>
          </w:p>
        </w:tc>
        <w:tc>
          <w:tcPr>
            <w:tcW w:type="pct" w:w="1075"/>
            <w:vAlign w:val="bottom"/>
            <w:hideMark/>
          </w:tcPr>
          <w:p w:rsidRDefault="00645696" w:rsidR="00645696">
            <w:pPr>
              <w:rPr>
                <w:sz w:val="20"/>
              </w:rPr>
            </w:pPr>
          </w:p>
        </w:tc>
        <w:tc>
          <w:tcPr>
            <w:tcW w:type="pct" w:w="605"/>
            <w:vAlign w:val="bottom"/>
            <w:hideMark/>
          </w:tcPr>
          <w:p w:rsidRDefault="00645696" w:rsidR="00645696">
            <w:pPr>
              <w:rPr>
                <w:sz w:val="20"/>
              </w:rPr>
            </w:pPr>
          </w:p>
        </w:tc>
        <w:tc>
          <w:tcPr>
            <w:tcW w:type="pct" w:w="694"/>
            <w:vAlign w:val="bottom"/>
            <w:hideMark/>
          </w:tcPr>
          <w:p w:rsidRDefault="00645696" w:rsidR="00645696">
            <w:pPr>
              <w:rPr>
                <w:sz w:val="20"/>
              </w:rPr>
            </w:pPr>
          </w:p>
        </w:tc>
        <w:tc>
          <w:tcPr>
            <w:tcW w:type="pct" w:w="679"/>
            <w:noWrap/>
            <w:vAlign w:val="bottom"/>
            <w:hideMark/>
          </w:tcPr>
          <w:p w:rsidRDefault="00645696" w:rsidR="00645696">
            <w:pPr>
              <w:rPr>
                <w:sz w:val="20"/>
              </w:rPr>
            </w:pPr>
          </w:p>
        </w:tc>
        <w:tc>
          <w:tcPr>
            <w:tcW w:type="pct" w:w="534"/>
            <w:noWrap/>
            <w:vAlign w:val="bottom"/>
            <w:hideMark/>
          </w:tcPr>
          <w:p w:rsidRDefault="00645696" w:rsidR="00645696">
            <w:pPr>
              <w:rPr>
                <w:sz w:val="20"/>
              </w:rPr>
            </w:pPr>
          </w:p>
        </w:tc>
        <w:tc>
          <w:tcPr>
            <w:tcW w:type="pct" w:w="1126"/>
            <w:vAlign w:val="bottom"/>
            <w:hideMark/>
          </w:tcPr>
          <w:p w:rsidRDefault="00645696" w:rsidR="00645696">
            <w:pPr>
              <w:rPr>
                <w:sz w:val="20"/>
              </w:rPr>
            </w:pPr>
          </w:p>
        </w:tc>
      </w:tr>
      <w:tr w:rsidTr="00645696" w:rsidR="00645696">
        <w:trPr>
          <w:trHeight w:val="204"/>
        </w:trPr>
        <w:tc>
          <w:tcPr>
            <w:tcW w:type="pct" w:w="287"/>
            <w:noWrap/>
            <w:vAlign w:val="bottom"/>
            <w:hideMark/>
          </w:tcPr>
          <w:p w:rsidRDefault="00645696" w:rsidR="00645696">
            <w:pPr>
              <w:rPr>
                <w:sz w:val="20"/>
              </w:rPr>
            </w:pPr>
          </w:p>
        </w:tc>
        <w:tc>
          <w:tcPr>
            <w:tcW w:type="pct" w:w="1075"/>
            <w:vAlign w:val="bottom"/>
            <w:hideMark/>
          </w:tcPr>
          <w:p w:rsidRDefault="00645696" w:rsidR="00645696">
            <w:pPr>
              <w:rPr>
                <w:sz w:val="20"/>
              </w:rPr>
            </w:pPr>
          </w:p>
        </w:tc>
        <w:tc>
          <w:tcPr>
            <w:tcW w:type="pct" w:w="605"/>
            <w:vAlign w:val="bottom"/>
            <w:hideMark/>
          </w:tcPr>
          <w:p w:rsidRDefault="00645696" w:rsidR="00645696">
            <w:pPr>
              <w:rPr>
                <w:sz w:val="20"/>
              </w:rPr>
            </w:pPr>
          </w:p>
        </w:tc>
        <w:tc>
          <w:tcPr>
            <w:tcW w:type="pct" w:w="694"/>
            <w:vAlign w:val="bottom"/>
            <w:hideMark/>
          </w:tcPr>
          <w:p w:rsidRDefault="00645696" w:rsidR="00645696">
            <w:pPr>
              <w:rPr>
                <w:sz w:val="20"/>
              </w:rPr>
            </w:pPr>
          </w:p>
        </w:tc>
        <w:tc>
          <w:tcPr>
            <w:tcW w:type="pct" w:w="679"/>
            <w:noWrap/>
            <w:vAlign w:val="bottom"/>
            <w:hideMark/>
          </w:tcPr>
          <w:p w:rsidRDefault="00645696" w:rsidR="00645696">
            <w:pPr>
              <w:rPr>
                <w:sz w:val="20"/>
              </w:rPr>
            </w:pPr>
          </w:p>
        </w:tc>
        <w:tc>
          <w:tcPr>
            <w:tcW w:type="pct" w:w="534"/>
            <w:noWrap/>
            <w:vAlign w:val="bottom"/>
            <w:hideMark/>
          </w:tcPr>
          <w:p w:rsidRDefault="00645696" w:rsidR="00645696">
            <w:pPr>
              <w:rPr>
                <w:sz w:val="20"/>
              </w:rPr>
            </w:pPr>
          </w:p>
        </w:tc>
        <w:tc>
          <w:tcPr>
            <w:tcW w:type="pct" w:w="1126"/>
            <w:vAlign w:val="bottom"/>
            <w:hideMark/>
          </w:tcPr>
          <w:p w:rsidRDefault="00645696" w:rsidR="00645696">
            <w:pPr>
              <w:rPr>
                <w:sz w:val="20"/>
              </w:rPr>
            </w:pPr>
          </w:p>
        </w:tc>
      </w:tr>
    </w:tbl>
    <w:p w:rsidRDefault="00645696" w:rsidP="00645696" w:rsidR="00645696">
      <w:pPr>
        <w:ind w:firstLine="720"/>
        <w:jc w:val="both"/>
      </w:pPr>
    </w:p>
    <w:p w:rsidRDefault="00645696" w:rsidP="00645696" w:rsidR="00645696">
      <w:pPr>
        <w:jc w:val="center"/>
        <w:rPr>
          <w:b/>
        </w:rPr>
      </w:pPr>
      <w:r>
        <w:rPr>
          <w:b/>
        </w:rPr>
        <w:lastRenderedPageBreak/>
        <w:t>Obrazloženje</w:t>
      </w:r>
    </w:p>
    <w:p w:rsidRDefault="00645696" w:rsidP="00645696" w:rsidR="00645696">
      <w:pPr>
        <w:jc w:val="center"/>
      </w:pPr>
    </w:p>
    <w:p w:rsidRDefault="00645696" w:rsidP="00645696" w:rsidR="00645696">
      <w:pPr>
        <w:ind w:firstLine="720"/>
        <w:jc w:val="both"/>
      </w:pPr>
      <w:r>
        <w:t xml:space="preserve">Dužnik je podnio ovom sudu prijedlog za otvaranje </w:t>
      </w:r>
      <w:proofErr w:type="spellStart"/>
      <w:r>
        <w:t>predstečajnog</w:t>
      </w:r>
      <w:proofErr w:type="spellEnd"/>
      <w:r>
        <w:t xml:space="preserve"> postupka na temelju odredbe čl.25.st.1.Stečajnog zakona (Narodne novine broj 71/15, dalje SZ-a), nakon čega je ovaj sud donio rješenje o otvaranju </w:t>
      </w:r>
      <w:proofErr w:type="spellStart"/>
      <w:r>
        <w:t>predstečajnog</w:t>
      </w:r>
      <w:proofErr w:type="spellEnd"/>
      <w:r>
        <w:t xml:space="preserve"> postupka, kojim je između ostalog imenovao povjerenika i odredio ročište radi ispitivanja tražbina dana 29. kolovoza 2017. godine, kada su ispitane sve prijavljene tražbine. </w:t>
      </w:r>
    </w:p>
    <w:p w:rsidRDefault="00645696" w:rsidP="00645696" w:rsidR="00645696">
      <w:pPr>
        <w:ind w:firstLine="720"/>
        <w:jc w:val="both"/>
      </w:pPr>
      <w:r>
        <w:t xml:space="preserve">Na ročištu radi ispitivanja tražbina sud je sastavio tablicu ispitanih tražbina (čl.49.st.1.SZ-a) i na temelju te tablice donio ovo rješenje o utvrđenim i osporenim tražbina, uz naznaku razloga osporavanja, te o upućivanju na parnicu radi osporavanja tražbina (čl.50.st.1. i st.2.SZ-a). </w:t>
      </w:r>
    </w:p>
    <w:p w:rsidRDefault="00645696" w:rsidP="00645696" w:rsidR="00645696">
      <w:pPr>
        <w:ind w:firstLine="720"/>
        <w:jc w:val="both"/>
      </w:pPr>
      <w:r>
        <w:t xml:space="preserve">Prema čl.47.SZ-a tražbine prijavljene u propisanom roku, smatraju se utvrđenim, ako ih nije osporio dužnik, povjerenik ili vjerovnik, slijedom čega je riješeno kao u točki </w:t>
      </w:r>
      <w:proofErr w:type="spellStart"/>
      <w:r>
        <w:t>I.izreke</w:t>
      </w:r>
      <w:proofErr w:type="spellEnd"/>
      <w:r>
        <w:t xml:space="preserve"> ovog rješenja. </w:t>
      </w:r>
    </w:p>
    <w:p w:rsidRDefault="00645696" w:rsidP="00645696" w:rsidR="00645696">
      <w:pPr>
        <w:ind w:firstLine="720"/>
        <w:jc w:val="both"/>
      </w:pPr>
      <w:r>
        <w:t xml:space="preserve">Tražbine vjerovnika Petra </w:t>
      </w:r>
      <w:proofErr w:type="spellStart"/>
      <w:r>
        <w:t>Beneša</w:t>
      </w:r>
      <w:proofErr w:type="spellEnd"/>
      <w:r>
        <w:t xml:space="preserve"> iz Slatine i vjerovnika Zdenke </w:t>
      </w:r>
      <w:proofErr w:type="spellStart"/>
      <w:r>
        <w:t>Lisak</w:t>
      </w:r>
      <w:proofErr w:type="spellEnd"/>
      <w:r>
        <w:t xml:space="preserve"> iz Slatine osporio je vjerovnik TRGOCENTAR d.d. iz Virovitice, dok su te tražbine priznali dužnik i povjerenik. Zbog toga je sud uputio vjerovnika TRGOCENTAR d.d. Virovitica kao osporavatelja tih tražbina,  na parnicu radi utvrđivanja osporenih tražbina protiv tih vjerovnika, time da osporavatelj u takvim postupcima nastupa u ime i za račun dužnika. Pored toga, sud je upozorio osobu koja je upućena na parnicu na rok za pokretanje te parnice, te na posljedice propuštanja tog roka, slijedom čega je temeljem čl.48.st.3. i čl.267.st.1. u svezi čl.50.st.3.SZ-a riješio kao u točki II. i III. izreke ovog rješenja.</w:t>
      </w:r>
    </w:p>
    <w:p w:rsidRDefault="00645696" w:rsidP="00645696" w:rsidR="00645696">
      <w:pPr>
        <w:ind w:firstLine="720"/>
        <w:jc w:val="both"/>
      </w:pPr>
      <w:r>
        <w:t xml:space="preserve">Tražbine vjerovnika Dragutina </w:t>
      </w:r>
      <w:proofErr w:type="spellStart"/>
      <w:r>
        <w:t>Sokačića</w:t>
      </w:r>
      <w:proofErr w:type="spellEnd"/>
      <w:r>
        <w:t xml:space="preserve"> iz Slatine i vjerovnika Svjetlane </w:t>
      </w:r>
      <w:proofErr w:type="spellStart"/>
      <w:r>
        <w:t>Sokačić</w:t>
      </w:r>
      <w:proofErr w:type="spellEnd"/>
      <w:r>
        <w:t xml:space="preserve"> iz Slatine osporili su vjerovnici TRGOCENTAR d.d. Virovitica i REPUBLIKA HRVATSKA, Ministarstvo financija, dok su te tražbine priznali dužnik i povjerenik. Zbog toga je sud uputio vjerovnike TRGOCENTAR d.d. Virovitica i REPUBLIKU HRVATSKU, Ministarstvo financija, kao osporavatelje tih tražbina na parnicu radi utvrđivanja osporenih tražbina protiv tih vjerovnika, a osporavatelji u takvim postupcima nastupaju u ime i za račun dužnika. Pored toga, sud je upozorio osobe koje je uputio na parnicu na rok za pokretanje te parnice, te na posljedice propuštanja tog roka, slijedom čega je temeljem čl.48.st.3. i čl.267. st.1. u svezi čl.50.st.3.SZ-a riješio kao u točki II. i III. izreke ovog rješenja.</w:t>
      </w:r>
    </w:p>
    <w:p w:rsidRDefault="00645696" w:rsidP="00645696" w:rsidR="00645696">
      <w:pPr>
        <w:ind w:firstLine="720"/>
        <w:jc w:val="both"/>
      </w:pPr>
      <w:r>
        <w:t>Tražbine vjerovnika SAVA OSIGURANJE d.d. iz Zagreba i vjerovnika VELEBIT OSIGURANJE d.d. iz Zagreba osporili su dužnik i povjerenik, te je sud zbog toga vjerovnike SAVA OSIGURANJE d.d. iz Zagreba i VELEBIT OSIGURANJE d.d. iz Zagreba, uputio na parnicu protiv dužnika radi utvrđivanja osporene tražbine. Pored toga, sud je upozorio osobe koje je uputio na parnicu na rok za pokretanje te parnice, te na posljedice propuštanja tog roka, slijedom čega je temeljem čl.48.st.1. i st.2.SZ-a, te čl.267. st.1. u svezi čl.50.st.3.SZ-a riješio kao u točki II. i III. izreke ovog rješenja.</w:t>
      </w:r>
    </w:p>
    <w:p w:rsidRDefault="00645696" w:rsidP="00645696" w:rsidR="00645696">
      <w:pPr>
        <w:ind w:firstLine="720"/>
        <w:jc w:val="both"/>
      </w:pPr>
      <w:r>
        <w:t xml:space="preserve">Tražbinu vjerovnika ZITEX d.o.o. iz Donjeg Miholjca osporio je dužnik pa je sud zbog toga uputio vjerovnika ZITEX d.o.o. iz Donjeg Miholjca na parnicu protiv dužnika radi utvrđivanja osporene tražbine. Pored toga, sud je upozorio osobu koje je uputio na parnicu na </w:t>
      </w:r>
      <w:r>
        <w:lastRenderedPageBreak/>
        <w:t>rok za pokretanje te parnice, te na posljedice propuštanja tog roka, slijedom čega je temeljem čl.48.st.1. i čl.267. st.1. u svezi čl.50.st.3.SZ-a riješio kao u točki II. i III. izreke ovog rješenja.</w:t>
      </w:r>
    </w:p>
    <w:p w:rsidRDefault="00645696" w:rsidP="00645696" w:rsidR="00645696">
      <w:pPr>
        <w:ind w:firstLine="720"/>
        <w:jc w:val="both"/>
      </w:pPr>
      <w:r>
        <w:t xml:space="preserve">U Bjelovaru 29. kolovoza 2017. </w:t>
      </w:r>
    </w:p>
    <w:p w:rsidRDefault="00645696" w:rsidP="00645696" w:rsidR="00645696">
      <w:pPr>
        <w:ind w:firstLine="720"/>
        <w:jc w:val="both"/>
      </w:pPr>
      <w:r>
        <w:tab/>
      </w:r>
      <w:r>
        <w:tab/>
      </w:r>
      <w:r>
        <w:tab/>
      </w:r>
      <w:r>
        <w:tab/>
      </w:r>
      <w:r>
        <w:tab/>
      </w:r>
      <w:r>
        <w:tab/>
      </w:r>
      <w:r>
        <w:tab/>
        <w:t xml:space="preserve">               Sudac</w:t>
      </w:r>
    </w:p>
    <w:p w:rsidRDefault="00645696" w:rsidP="00645696" w:rsidR="00645696">
      <w:pPr>
        <w:ind w:firstLine="720"/>
        <w:jc w:val="both"/>
      </w:pPr>
      <w:r>
        <w:tab/>
      </w:r>
      <w:r>
        <w:tab/>
      </w:r>
      <w:r>
        <w:tab/>
      </w:r>
      <w:r>
        <w:tab/>
      </w:r>
      <w:r>
        <w:tab/>
      </w:r>
      <w:r>
        <w:tab/>
      </w:r>
      <w:r>
        <w:tab/>
        <w:t xml:space="preserve">   Tomislav Mrazović </w:t>
      </w:r>
    </w:p>
    <w:p w:rsidRDefault="00645696" w:rsidP="00645696" w:rsidR="00645696">
      <w:pPr>
        <w:ind w:firstLine="720"/>
        <w:jc w:val="both"/>
      </w:pPr>
    </w:p>
    <w:p w:rsidRDefault="00645696" w:rsidP="00645696" w:rsidR="00645696">
      <w:pPr>
        <w:jc w:val="both"/>
      </w:pPr>
      <w:r>
        <w:t xml:space="preserve">POUKA O PRAVNOM LIJEKU:Protiv ovog rješenja pravo na žalbu ima dužnik i svaki vjerovnik u dijelu koji se odnosi na njegovu prijavljenu tražbinu i tražbinu koju je osporio (čl.51.st.1.SZ-a), u roku od 8 dana od isteka osmog dana od dana objave ovog rješenja na mrežnoj stranici e-oglasna ploča. Žalba se podnosi u tri primjerka putem ovog suda, a o žalbi odlučuje Visoki trgovački sud Republike Hrvatske. </w:t>
      </w:r>
    </w:p>
    <w:p w:rsidRDefault="00645696" w:rsidP="00645696" w:rsidR="00645696">
      <w:pPr>
        <w:jc w:val="both"/>
      </w:pPr>
    </w:p>
    <w:p w:rsidRDefault="00645696" w:rsidP="00645696" w:rsidR="00645696">
      <w:pPr>
        <w:jc w:val="both"/>
      </w:pPr>
    </w:p>
    <w:p w:rsidRDefault="00645696" w:rsidP="00645696" w:rsidR="00645696">
      <w:pPr>
        <w:ind w:firstLine="720"/>
        <w:jc w:val="both"/>
      </w:pPr>
      <w:bookmarkStart w:name="_GoBack" w:id="0"/>
      <w:bookmarkEnd w:id="0"/>
      <w:r>
        <w:tab/>
      </w:r>
      <w:r>
        <w:tab/>
      </w:r>
      <w:r>
        <w:tab/>
      </w:r>
      <w:r>
        <w:tab/>
      </w:r>
      <w:r>
        <w:tab/>
        <w:t xml:space="preserve">   </w:t>
      </w:r>
    </w:p>
    <w:p w:rsidRDefault="00645696" w:rsidP="00645696" w:rsidR="00645696">
      <w:pPr>
        <w:jc w:val="both"/>
      </w:pPr>
      <w:proofErr w:type="spellStart"/>
      <w:r>
        <w:t>Rj</w:t>
      </w:r>
      <w:proofErr w:type="spellEnd"/>
      <w:r>
        <w:t>.</w:t>
      </w:r>
    </w:p>
    <w:p w:rsidRDefault="00645696" w:rsidP="00645696" w:rsidR="00645696">
      <w:pPr>
        <w:jc w:val="both"/>
      </w:pPr>
      <w:r>
        <w:t>Dna: predlagatelju-dužniku VS GRADNJA d.o.o. putem e-oglasne ploče suda</w:t>
      </w:r>
    </w:p>
    <w:p w:rsidRDefault="00645696" w:rsidP="00645696" w:rsidR="00645696">
      <w:pPr>
        <w:jc w:val="both"/>
      </w:pPr>
      <w:r>
        <w:t xml:space="preserve">         povjereniku Branku Valentiću putem e-oglasne ploče suda</w:t>
      </w:r>
    </w:p>
    <w:p w:rsidRDefault="00645696" w:rsidP="00645696" w:rsidR="00645696">
      <w:pPr>
        <w:jc w:val="both"/>
      </w:pPr>
      <w:r>
        <w:t xml:space="preserve">         svim vjerovnicima putem e-oglasne ploče suda</w:t>
      </w:r>
    </w:p>
    <w:p w:rsidRDefault="00645696" w:rsidP="00645696" w:rsidR="00645696">
      <w:pPr>
        <w:jc w:val="both"/>
      </w:pPr>
      <w:proofErr w:type="spellStart"/>
      <w:r>
        <w:t>Sc.pravomoćnost</w:t>
      </w:r>
      <w:proofErr w:type="spellEnd"/>
    </w:p>
    <w:p w:rsidRDefault="00645696" w:rsidP="00645696" w:rsidR="00645696">
      <w:pPr>
        <w:jc w:val="both"/>
      </w:pPr>
      <w:r>
        <w:t>Bjelovar, 9.10.2017.</w:t>
      </w:r>
    </w:p>
    <w:p w:rsidRDefault="00645696" w:rsidP="00645696" w:rsidR="00645696">
      <w:pPr>
        <w:jc w:val="both"/>
      </w:pPr>
    </w:p>
    <w:p w:rsidRDefault="00645696" w:rsidP="00645696" w:rsidR="00645696"/>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5696"/>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4415355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listopada 2017.</izvorni_sadrzaj>
    <derivirana_varijabla naziv="DomainObject.DatumDonosenjaOdluke_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St-240/2017-41</izvorni_sadrzaj>
    <derivirana_varijabla naziv="DomainObject.Oznaka_1">St-240/2017-41</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izvorni_sadrzaj>
    <derivirana_varijabla naziv="DomainObject.Predmet.Broj_1">240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2017.</izvorni_sadrzaj>
    <derivirana_varijabla naziv="DomainObject.Predmet.DatumOsnivanja_1">29.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St-240/2017</izvorni_sadrzaj>
    <derivirana_varijabla naziv="DomainObject.Predmet.OznakaBroj_1">St-240/2017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VS GRADNJA društvo s ograničenom odgovornošću za građevinarstvo, trgovinu i posredovanje</izvorni_sadrzaj>
    <derivirana_varijabla naziv="DomainObject.Predmet.StrankaFormated_1">  VS GRADNJA društvo s ograničenom odgovornošću za građevinarstvo, trgovinu i posredovanje</derivirana_varijabla>
  </DomainObject.Predmet.StrankaFormated>
  <DomainObject.Predmet.StrankaFormatedOIB>
    <izvorni_sadrzaj>  VS GRADNJA društvo s ograničenom odgovornošću za građevinarstvo, trgovinu i posredovanje, OIB 16640403502</izvorni_sadrzaj>
    <derivirana_varijabla naziv="DomainObject.Predmet.StrankaFormatedOIB_1">  VS GRADNJA društvo s ograničenom odgovornošću za građevinarstvo, trgovinu i posredovanje, OIB 16640403502</derivirana_varijabla>
  </DomainObject.Predmet.StrankaFormatedOIB>
  <DomainObject.Predmet.StrankaFormatedWithAdress>
    <izvorni_sadrzaj> VS GRADNJA društvo s ograničenom odgovornošću za građevinarstvo, trgovinu i posredovanje, Nikole Šubića Zrinskog 28, 33520 Slatina</izvorni_sadrzaj>
    <derivirana_varijabla naziv="DomainObject.Predmet.StrankaFormatedWithAdress_1"> VS GRADNJA društvo s ograničenom odgovornošću za građevinarstvo, trgovinu i posredovanje, Nikole Šubića Zrinskog 28, 33520 Slatina</derivirana_varijabla>
  </DomainObject.Predmet.StrankaFormatedWithAdress>
  <DomainObject.Predmet.StrankaFormatedWithAdressOIB>
    <izvorni_sadrzaj> VS GRADNJA društvo s ograničenom odgovornošću za građevinarstvo, trgovinu i posredovanje, OIB 16640403502, Nikole Šubića Zrinskog 28, 33520 Slatina</izvorni_sadrzaj>
    <derivirana_varijabla naziv="DomainObject.Predmet.StrankaFormatedWithAdressOIB_1"> VS GRADNJA društvo s ograničenom odgovornošću za građevinarstvo, trgovinu i posredovanje, OIB 16640403502, Nikole Šubića Zrinskog 28, 33520 Slatina</derivirana_varijabla>
  </DomainObject.Predmet.StrankaFormatedWithAdressOIB>
  <DomainObject.Predmet.StrankaWithAdress>
    <izvorni_sadrzaj>VS GRADNJA društvo s ograničenom odgovornošću za građevinarstvo, trgovinu i posredovanje Nikole Šubića Zrinskog 28,33520 Slatina</izvorni_sadrzaj>
    <derivirana_varijabla naziv="DomainObject.Predmet.StrankaWithAdress_1">VS GRADNJA društvo s ograničenom odgovornošću za građevinarstvo, trgovinu i posredovanje Nikole Šubića Zrinskog 28,33520 Slatina</derivirana_varijabla>
  </DomainObject.Predmet.StrankaWithAdress>
  <DomainObject.Predmet.StrankaWithAdressOIB>
    <izvorni_sadrzaj>VS GRADNJA društvo s ograničenom odgovornošću za građevinarstvo, trgovinu i posredovanje, OIB 16640403502, Nikole Šubića Zrinskog 28,33520 Slatina</izvorni_sadrzaj>
    <derivirana_varijabla naziv="DomainObject.Predmet.StrankaWithAdressOIB_1">VS GRADNJA društvo s ograničenom odgovornošću za građevinarstvo, trgovinu i posredovanje, OIB 16640403502, Nikole Šubića Zrinskog 28,33520 Slatina</derivirana_varijabla>
  </DomainObject.Predmet.StrankaWithAdressOIB>
  <DomainObject.Predmet.StrankaNazivFormated>
    <izvorni_sadrzaj>VS GRADNJA društvo s ograničenom odgovornošću za građevinarstvo, trgovinu i posredovanje</izvorni_sadrzaj>
    <derivirana_varijabla naziv="DomainObject.Predmet.StrankaNazivFormated_1">VS GRADNJA društvo s ograničenom odgovornošću za građevinarstvo, trgovinu i posredovanje</derivirana_varijabla>
  </DomainObject.Predmet.StrankaNazivFormated>
  <DomainObject.Predmet.StrankaNazivFormatedOIB>
    <izvorni_sadrzaj>VS GRADNJA društvo s ograničenom odgovornošću za građevinarstvo, trgovinu i posredovanje, OIB 16640403502</izvorni_sadrzaj>
    <derivirana_varijabla naziv="DomainObject.Predmet.StrankaNazivFormatedOIB_1">VS GRADNJA društvo s ograničenom odgovornošću za građevinarstvo, trgovinu i posredovanje, OIB 16640403502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VS GRADNJA društvo s ograničenom odgovornošću za građevinarstvo, trgovinu i posredovanje</item>
    </izvorni_sadrzaj>
    <derivirana_varijabla naziv="DomainObject.Predmet.StrankaListFormated_1">
      <item>VS GRADNJA društvo s ograničenom odgovornošću za građevinarstvo, trgovinu i posredovanje</item>
    </derivirana_varijabla>
  </DomainObject.Predmet.StrankaListFormated>
  <DomainObject.Predmet.StrankaListFormatedOIB>
    <izvorni_sadrzaj>
      <item>VS GRADNJA društvo s ograničenom odgovornošću za građevinarstvo, trgovinu i posredovanje, OIB 16640403502</item>
    </izvorni_sadrzaj>
    <derivirana_varijabla naziv="DomainObject.Predmet.StrankaListFormatedOIB_1">
      <item>VS GRADNJA društvo s ograničenom odgovornošću za građevinarstvo, trgovinu i posredovanje, OIB 16640403502</item>
    </derivirana_varijabla>
  </DomainObject.Predmet.StrankaListFormatedOIB>
  <DomainObject.Predmet.StrankaListFormatedWithAdress>
    <izvorni_sadrzaj>
      <item>VS GRADNJA društvo s ograničenom odgovornošću za građevinarstvo, trgovinu i posredovanje, Nikole Šubića Zrinskog 28, 33520 Slatina</item>
    </izvorni_sadrzaj>
    <derivirana_varijabla naziv="DomainObject.Predmet.StrankaListFormatedWithAdress_1">
      <item>VS GRADNJA društvo s ograničenom odgovornošću za građevinarstvo, trgovinu i posredovanje, Nikole Šubića Zrinskog 28, 33520 Slatina</item>
    </derivirana_varijabla>
  </DomainObject.Predmet.StrankaListFormatedWithAdress>
  <DomainObject.Predmet.StrankaListFormatedWithAdressOIB>
    <izvorni_sadrzaj>
      <item>VS GRADNJA društvo s ograničenom odgovornošću za građevinarstvo, trgovinu i posredovanje, OIB 16640403502, Nikole Šubića Zrinskog 28, 33520 Slatina</item>
    </izvorni_sadrzaj>
    <derivirana_varijabla naziv="DomainObject.Predmet.StrankaListFormatedWithAdressOIB_1">
      <item>VS GRADNJA društvo s ograničenom odgovornošću za građevinarstvo, trgovinu i posredovanje, OIB 16640403502, Nikole Šubića Zrinskog 28, 33520 Slatina</item>
    </derivirana_varijabla>
  </DomainObject.Predmet.StrankaListFormatedWithAdressOIB>
  <DomainObject.Predmet.StrankaListNazivFormated>
    <izvorni_sadrzaj>
      <item>VS GRADNJA društvo s ograničenom odgovornošću za građevinarstvo, trgovinu i posredovanje</item>
    </izvorni_sadrzaj>
    <derivirana_varijabla naziv="DomainObject.Predmet.StrankaListNazivFormated_1">
      <item>VS GRADNJA društvo s ograničenom odgovornošću za građevinarstvo, trgovinu i posredovanje</item>
    </derivirana_varijabla>
  </DomainObject.Predmet.StrankaListNazivFormated>
  <DomainObject.Predmet.StrankaListNazivFormatedOIB>
    <izvorni_sadrzaj>
      <item>VS GRADNJA društvo s ograničenom odgovornošću za građevinarstvo, trgovinu i posredovanje, OIB 16640403502</item>
    </izvorni_sadrzaj>
    <derivirana_varijabla naziv="DomainObject.Predmet.StrankaListNazivFormatedOIB_1">
      <item>VS GRADNJA društvo s ograničenom odgovornošću za građevinarstvo, trgovinu i posredovanje, OIB 16640403502</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2017.</izvorni_sadrzaj>
    <derivirana_varijabla naziv="DomainObject.Datum_1">9. listopada 2017.</derivirana_varijabla>
  </DomainObject.Datum>
  <DomainObject.PoslovniBrojDokumenta>
    <izvorni_sadrzaj>St-240/2017-41</izvorni_sadrzaj>
    <derivirana_varijabla naziv="DomainObject.PoslovniBrojDokumenta_1">St-240/2017-41</derivirana_varijabla>
  </DomainObject.PoslovniBrojDokumenta>
  <DomainObject.Predmet.StrankaIDrugi>
    <izvorni_sadrzaj>VS GRADNJA društvo s ograničenom odgovornošću za građevinarstvo, trgovinu i posredovanje</izvorni_sadrzaj>
    <derivirana_varijabla naziv="DomainObject.Predmet.StrankaIDrugi_1">VS GRADNJA društvo s ograničenom odgovornošću za građevinarstvo, trgovinu i posredovanje</derivirana_varijabla>
  </DomainObject.Predmet.StrankaIDrugi>
  <DomainObject.Predmet.ProtustrankaIDrugi>
    <izvorni_sadrzaj/>
    <derivirana_varijabla naziv="DomainObject.Predmet.ProtustrankaIDrugi_1"/>
  </DomainObject.Predmet.ProtustrankaIDrugi>
  <DomainObject.Predmet.StrankaIDrugiAdressOIB>
    <izvorni_sadrzaj>VS GRADNJA društvo s ograničenom odgovornošću za građevinarstvo, trgovinu i posredovanje, OIB 16640403502, Nikole Šubića Zrinskog 28, 33520 Slatina</izvorni_sadrzaj>
    <derivirana_varijabla naziv="DomainObject.Predmet.StrankaIDrugiAdressOIB_1">VS GRADNJA društvo s ograničenom odgovornošću za građevinarstvo, trgovinu i posredovanje, OIB 16640403502, Nikole Šubića Zrinskog 28, 33520 Slatina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VS GRADNJA društvo s ograničenom odgovornošću za građevinarstvo, trgovinu i posredovanje</item>
    </izvorni_sadrzaj>
    <derivirana_varijabla naziv="DomainObject.Predmet.SudioniciListNaziv_1">
      <item>VS GRADNJA društvo s ograničenom odgovornošću za građevinarstvo, trgovinu i posredovanje</item>
    </derivirana_varijabla>
  </DomainObject.Predmet.SudioniciListNaziv>
  <DomainObject.Predmet.SudioniciListAdressOIB>
    <izvorni_sadrzaj>
      <item>VS GRADNJA društvo s ograničenom odgovornošću za građevinarstvo, trgovinu i posredovanje, OIB 16640403502, Nikole Šubića Zrinskog 28,33520 Slatina</item>
    </izvorni_sadrzaj>
    <derivirana_varijabla naziv="DomainObject.Predmet.SudioniciListAdressOIB_1">
      <item>VS GRADNJA društvo s ograničenom odgovornošću za građevinarstvo, trgovinu i posredovanje, OIB 16640403502, Nikole Šubića Zrinskog 28,33520 Slatina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028A9A-07CC-4296-88D1-19A066D633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11</properties:Pages>
  <properties:Words>2027</properties:Words>
  <properties:Characters>12056</properties:Characters>
  <properties:Lines>332</properties:Lines>
  <properties:Paragraphs>160</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18747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2017-10-09T09:04:00Z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11</vt:i4>
  </prop:property>
  <prop:property name="Naslov" pid="5" fmtid="{D5CDD505-2E9C-101B-9397-08002B2CF9AE}">
    <vt:lpwstr>St-240/2017-41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