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990a" w14:paraId="6c6990a" w:rsidRDefault="00CF2097" w:rsidP="00CF2097" w:rsidR="00CF2097">
      <w:pPr>
        <w15:collapsed w:val="false"/>
      </w:pPr>
      <w:bookmarkStart w:name="_GoBack" w:id="0"/>
      <w:bookmarkEnd w:id="0"/>
    </w:p>
    <w:p w:rsidRDefault="00790059" w:rsidP="00CF2097" w:rsidR="00790059"/>
    <w:p w:rsidRDefault="00790059" w:rsidP="00CF2097" w:rsidR="00790059" w:rsidRPr="00C030A5">
      <w:r>
        <w:t xml:space="preserve"> </w:t>
      </w:r>
    </w:p>
    <w:p w:rsidRDefault="00CF2097" w:rsidP="00CF2097" w:rsidR="00CF2097" w:rsidRPr="00C030A5"/>
    <w:p w:rsidRDefault="00CF2097" w:rsidP="00CF2097" w:rsidR="00CF2097" w:rsidRPr="00C030A5">
      <w:pPr>
        <w:jc w:val="both"/>
      </w:pPr>
    </w:p>
    <w:p w:rsidRDefault="00CF2097" w:rsidP="00CF2097" w:rsidR="00CF2097" w:rsidRPr="00C030A5">
      <w:pPr>
        <w:jc w:val="center"/>
      </w:pPr>
      <w:r w:rsidRPr="00C030A5">
        <w:tab/>
      </w: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FA4EC6" w:rsidRPr="00FA4EC6">
        <w:rPr>
          <w:b/>
        </w:rPr>
        <w:t>AUTO UKIĆ društvo s ograničenom odgovornošću za prodaju i servisiranje automobila</w:t>
      </w:r>
      <w:r w:rsidR="0093084C">
        <w:rPr>
          <w:b/>
        </w:rPr>
        <w:t xml:space="preserve">, Rijeka, Dražice 121/c, OIB </w:t>
      </w:r>
      <w:r w:rsidR="0093084C" w:rsidRPr="0093084C">
        <w:rPr>
          <w:b/>
        </w:rPr>
        <w:t>90045704197</w:t>
      </w:r>
      <w:r w:rsidR="00D5399D">
        <w:rPr>
          <w:b/>
        </w:rPr>
        <w:t>,</w:t>
      </w:r>
      <w:r w:rsidR="00A14619">
        <w:rPr>
          <w:b/>
        </w:rPr>
        <w:t xml:space="preserve"> </w:t>
      </w:r>
      <w:r w:rsidRPr="00CB184B">
        <w:t>dana</w:t>
      </w:r>
      <w:r w:rsidR="00EF2B35">
        <w:t xml:space="preserve"> </w:t>
      </w:r>
      <w:r w:rsidR="00D5399D">
        <w:t>0</w:t>
      </w:r>
      <w:r w:rsidR="00351086">
        <w:t>9</w:t>
      </w:r>
      <w:r w:rsidR="00965170">
        <w:t>. listopada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965170">
        <w:t>0</w:t>
      </w:r>
      <w:r w:rsidR="00351086">
        <w:t>9</w:t>
      </w:r>
      <w:r w:rsidR="00965170">
        <w:t>. listopada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93084C" w:rsidR="00946AB7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A14619">
        <w:t xml:space="preserve"> </w:t>
      </w:r>
    </w:p>
    <w:p w:rsidRDefault="0093084C" w:rsidP="0093084C" w:rsidR="0093084C">
      <w:pPr>
        <w:ind w:firstLine="708" w:left="1416"/>
        <w:jc w:val="right"/>
      </w:pPr>
    </w:p>
    <w:p w:rsidRDefault="004022B1" w:rsidP="00BD5E8C" w:rsidR="004022B1">
      <w:pPr>
        <w:ind w:firstLine="708" w:left="1416"/>
        <w:jc w:val="right"/>
      </w:pPr>
      <w:r>
        <w:t xml:space="preserve">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D5399D">
        <w:rPr>
          <w:sz w:val="20"/>
          <w:szCs w:val="20"/>
        </w:rPr>
        <w:t>0</w:t>
      </w:r>
      <w:r w:rsidR="00351086">
        <w:rPr>
          <w:sz w:val="20"/>
          <w:szCs w:val="20"/>
        </w:rPr>
        <w:t>9</w:t>
      </w:r>
      <w:r w:rsidR="00D5399D">
        <w:rPr>
          <w:sz w:val="20"/>
          <w:szCs w:val="20"/>
        </w:rPr>
        <w:t>.10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BA0A07" w:rsidR="00BA0A0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Daniela Korlević </w:t>
      </w:r>
      <w:r w:rsidR="00BA0A07">
        <w:rPr>
          <w:b/>
          <w:sz w:val="20"/>
          <w:szCs w:val="20"/>
        </w:rPr>
        <w:t xml:space="preserve">  </w:t>
      </w:r>
    </w:p>
    <w:p w:rsidRDefault="00F5703A" w:rsidP="00F5703A" w:rsidR="00F5703A" w:rsidRPr="00F5703A">
      <w:pPr>
        <w:rPr>
          <w:sz w:val="20"/>
          <w:szCs w:val="20"/>
        </w:rPr>
      </w:pPr>
    </w:p>
    <w:sectPr w:rsidR="00F5703A" w:rsidRPr="00F5703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005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FA4EC6">
      <w:t>311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1024F"/>
    <w:rsid w:val="00111D04"/>
    <w:rsid w:val="001246BD"/>
    <w:rsid w:val="0012562B"/>
    <w:rsid w:val="00132973"/>
    <w:rsid w:val="0014049D"/>
    <w:rsid w:val="00146B70"/>
    <w:rsid w:val="00146D49"/>
    <w:rsid w:val="00175D32"/>
    <w:rsid w:val="00186097"/>
    <w:rsid w:val="00193CC1"/>
    <w:rsid w:val="001A3D50"/>
    <w:rsid w:val="001D4983"/>
    <w:rsid w:val="001D4B1A"/>
    <w:rsid w:val="00212631"/>
    <w:rsid w:val="00253B7C"/>
    <w:rsid w:val="00256AEF"/>
    <w:rsid w:val="00284750"/>
    <w:rsid w:val="0029683F"/>
    <w:rsid w:val="002B0C8F"/>
    <w:rsid w:val="002E55A3"/>
    <w:rsid w:val="002E5D12"/>
    <w:rsid w:val="00305D55"/>
    <w:rsid w:val="00322E90"/>
    <w:rsid w:val="00325AF3"/>
    <w:rsid w:val="00335A66"/>
    <w:rsid w:val="00350C7D"/>
    <w:rsid w:val="00351086"/>
    <w:rsid w:val="00355E3B"/>
    <w:rsid w:val="00375A13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45392"/>
    <w:rsid w:val="004526B1"/>
    <w:rsid w:val="00457AAD"/>
    <w:rsid w:val="004736E8"/>
    <w:rsid w:val="00476BAD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479B8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59E1"/>
    <w:rsid w:val="0072729E"/>
    <w:rsid w:val="0073331B"/>
    <w:rsid w:val="007378C5"/>
    <w:rsid w:val="007428FF"/>
    <w:rsid w:val="00745DFF"/>
    <w:rsid w:val="00755723"/>
    <w:rsid w:val="007574AE"/>
    <w:rsid w:val="00786890"/>
    <w:rsid w:val="00790059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3084C"/>
    <w:rsid w:val="00946AB7"/>
    <w:rsid w:val="00950A96"/>
    <w:rsid w:val="00955C14"/>
    <w:rsid w:val="00963E93"/>
    <w:rsid w:val="00965170"/>
    <w:rsid w:val="00981BEB"/>
    <w:rsid w:val="009861A0"/>
    <w:rsid w:val="00992189"/>
    <w:rsid w:val="009A041A"/>
    <w:rsid w:val="009C2D4C"/>
    <w:rsid w:val="009C6068"/>
    <w:rsid w:val="009E3879"/>
    <w:rsid w:val="009E5547"/>
    <w:rsid w:val="009F0A2C"/>
    <w:rsid w:val="009F666D"/>
    <w:rsid w:val="00A108D1"/>
    <w:rsid w:val="00A14619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A0A07"/>
    <w:rsid w:val="00BA0DDD"/>
    <w:rsid w:val="00BC03E1"/>
    <w:rsid w:val="00BD5E8C"/>
    <w:rsid w:val="00BF0EAB"/>
    <w:rsid w:val="00BF424A"/>
    <w:rsid w:val="00BF49A2"/>
    <w:rsid w:val="00C006D1"/>
    <w:rsid w:val="00C030A5"/>
    <w:rsid w:val="00C2671E"/>
    <w:rsid w:val="00C52C7B"/>
    <w:rsid w:val="00C66542"/>
    <w:rsid w:val="00C82749"/>
    <w:rsid w:val="00C9487D"/>
    <w:rsid w:val="00CB184B"/>
    <w:rsid w:val="00CC10DF"/>
    <w:rsid w:val="00CC273E"/>
    <w:rsid w:val="00CC3B86"/>
    <w:rsid w:val="00CD239B"/>
    <w:rsid w:val="00CE4268"/>
    <w:rsid w:val="00CE5EB8"/>
    <w:rsid w:val="00CF2097"/>
    <w:rsid w:val="00D15138"/>
    <w:rsid w:val="00D15462"/>
    <w:rsid w:val="00D20015"/>
    <w:rsid w:val="00D44D2D"/>
    <w:rsid w:val="00D460F5"/>
    <w:rsid w:val="00D5399D"/>
    <w:rsid w:val="00D772EF"/>
    <w:rsid w:val="00D85C02"/>
    <w:rsid w:val="00D94074"/>
    <w:rsid w:val="00D9563C"/>
    <w:rsid w:val="00DA2DB0"/>
    <w:rsid w:val="00DB244B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A5CB8"/>
    <w:rsid w:val="00ED5084"/>
    <w:rsid w:val="00EE41A8"/>
    <w:rsid w:val="00EF2B35"/>
    <w:rsid w:val="00EF5713"/>
    <w:rsid w:val="00EF7930"/>
    <w:rsid w:val="00F00538"/>
    <w:rsid w:val="00F00E4B"/>
    <w:rsid w:val="00F13C4F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A4EC6"/>
    <w:rsid w:val="00FC0827"/>
    <w:rsid w:val="00FC0B81"/>
    <w:rsid w:val="00FC3722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0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0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0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0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0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0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0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0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0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0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UKIĆ društvo s ograničenom odgovornošću za prodaju i servisiranje automobila</izvorni_sadrzaj>
    <derivirana_varijabla naziv="DomainObject.Predmet.ProtustrankaFormated_1">  AUTO UKIĆ društvo s ograničenom odgovornošću za prodaju i servisiranje automobila</derivirana_varijabla>
  </DomainObject.Predmet.ProtustrankaFormated>
  <DomainObject.Predmet.ProtustrankaFormatedOIB>
    <izvorni_sadrzaj>  AUTO UKIĆ društvo s ograničenom odgovornošću za prodaju i servisiranje automobila, OIB 90045704197</izvorni_sadrzaj>
    <derivirana_varijabla naziv="DomainObject.Predmet.ProtustrankaFormatedOIB_1">  AUTO UKIĆ društvo s ograničenom odgovornošću za prodaju i servisiranje automobila, OIB 90045704197</derivirana_varijabla>
  </DomainObject.Predmet.ProtustrankaFormatedOIB>
  <DomainObject.Predmet.ProtustrankaFormatedWithAdress>
    <izvorni_sadrzaj> AUTO UKIĆ društvo s ograničenom odgovornošću za prodaju i servisiranje automobila, Dražice 121/C, 51000 Rijeka</izvorni_sadrzaj>
    <derivirana_varijabla naziv="DomainObject.Predmet.ProtustrankaFormatedWithAdress_1"> AUTO UKIĆ društvo s ograničenom odgovornošću za prodaju i servisiranje automobila, Dražice 121/C, 51000 Rijeka</derivirana_varijabla>
  </DomainObject.Predmet.ProtustrankaFormatedWithAdress>
  <DomainObject.Predmet.ProtustrankaFormatedWithAdressOIB>
    <izvorni_sadrzaj> AUTO UKIĆ društvo s ograničenom odgovornošću za prodaju i servisiranje automobila, OIB 90045704197, Dražice 121/C, 51000 Rijeka</izvorni_sadrzaj>
    <derivirana_varijabla naziv="DomainObject.Predmet.ProtustrankaFormatedWithAdressOIB_1"> AUTO UKIĆ društvo s ograničenom odgovornošću za prodaju i servisiranje automobila, OIB 90045704197, Dražice 121/C, 51000 Rijeka</derivirana_varijabla>
  </DomainObject.Predmet.ProtustrankaFormatedWithAdressOIB>
  <DomainObject.Predmet.ProtustrankaWithAdress>
    <izvorni_sadrzaj>AUTO UKIĆ društvo s ograničenom odgovornošću za prodaju i servisiranje automobila Dražice 121/C, 51000 Rijeka</izvorni_sadrzaj>
    <derivirana_varijabla naziv="DomainObject.Predmet.ProtustrankaWithAdress_1">AUTO UKIĆ društvo s ograničenom odgovornošću za prodaju i servisiranje automobila Dražice 121/C, 51000 Rijeka</derivirana_varijabla>
  </DomainObject.Predmet.ProtustrankaWithAdress>
  <DomainObject.Predmet.ProtustrankaWithAdressOIB>
    <izvorni_sadrzaj>AUTO UKIĆ društvo s ograničenom odgovornošću za prodaju i servisiranje automobila, OIB 90045704197, Dražice 121/C, 51000 Rijeka</izvorni_sadrzaj>
    <derivirana_varijabla naziv="DomainObject.Predmet.ProtustrankaWithAdressOIB_1">AUTO UKIĆ društvo s ograničenom odgovornošću za prodaju i servisiranje automobila, OIB 90045704197, Dražice 121/C, 51000 Rijeka</derivirana_varijabla>
  </DomainObject.Predmet.ProtustrankaWithAdressOIB>
  <DomainObject.Predmet.ProtustrankaNazivFormated>
    <izvorni_sadrzaj>AUTO UKIĆ društvo s ograničenom odgovornošću za prodaju i servisiranje automobila</izvorni_sadrzaj>
    <derivirana_varijabla naziv="DomainObject.Predmet.ProtustrankaNazivFormated_1">AUTO UKIĆ društvo s ograničenom odgovornošću za prodaju i servisiranje automobila</derivirana_varijabla>
  </DomainObject.Predmet.ProtustrankaNazivFormated>
  <DomainObject.Predmet.ProtustrankaNazivFormatedOIB>
    <izvorni_sadrzaj>AUTO UKIĆ društvo s ograničenom odgovornošću za prodaju i servisiranje automobila, OIB 90045704197</izvorni_sadrzaj>
    <derivirana_varijabla naziv="DomainObject.Predmet.ProtustrankaNazivFormatedOIB_1">AUTO UKIĆ društvo s ograničenom odgovornošću za prodaju i servisiranje automobila, OIB 90045704197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UKIĆ društvo s ograničenom odgovornošću za prodaju i servisiranje automobila</item>
    </izvorni_sadrzaj>
    <derivirana_varijabla naziv="DomainObject.Predmet.ProtuStrankaListFormated_1">
      <item>AUTO UKIĆ društvo s ograničenom odgovornošću za prodaju i servisiranje automobila</item>
    </derivirana_varijabla>
  </DomainObject.Predmet.ProtuStrankaListFormated>
  <DomainObject.Predmet.ProtuStrankaListFormatedOIB>
    <izvorni_sadrzaj>
      <item>AUTO UKIĆ društvo s ograničenom odgovornošću za prodaju i servisiranje automobila, OIB 90045704197</item>
    </izvorni_sadrzaj>
    <derivirana_varijabla naziv="DomainObject.Predmet.ProtuStrankaListFormatedOIB_1">
      <item>AUTO UKIĆ društvo s ograničenom odgovornošću za prodaju i servisiranje automobila, OIB 90045704197</item>
    </derivirana_varijabla>
  </DomainObject.Predmet.ProtuStrankaListFormatedOIB>
  <DomainObject.Predmet.ProtuStrankaListFormatedWithAdress>
    <izvorni_sadrzaj>
      <item>AUTO UKIĆ društvo s ograničenom odgovornošću za prodaju i servisiranje automobila, Dražice 121/C, 51000 Rijeka</item>
    </izvorni_sadrzaj>
    <derivirana_varijabla naziv="DomainObject.Predmet.ProtuStrankaListFormatedWithAdress_1">
      <item>AUTO UKIĆ društvo s ograničenom odgovornošću za prodaju i servisiranje automobila, Dražice 121/C, 51000 Rijeka</item>
    </derivirana_varijabla>
  </DomainObject.Predmet.ProtuStrankaListFormatedWithAdress>
  <DomainObject.Predmet.ProtuStrankaListFormatedWithAdressOIB>
    <izvorni_sadrzaj>
      <item>AUTO UKIĆ društvo s ograničenom odgovornošću za prodaju i servisiranje automobila, OIB 90045704197, Dražice 121/C, 51000 Rijeka</item>
    </izvorni_sadrzaj>
    <derivirana_varijabla naziv="DomainObject.Predmet.ProtuStrankaListFormatedWithAdressOIB_1">
      <item>AUTO UKIĆ društvo s ograničenom odgovornošću za prodaju i servisiranje automobila, OIB 90045704197, Dražice 121/C, 51000 Rijeka</item>
    </derivirana_varijabla>
  </DomainObject.Predmet.ProtuStrankaListFormatedWithAdressOIB>
  <DomainObject.Predmet.ProtuStrankaListNazivFormated>
    <izvorni_sadrzaj>
      <item>AUTO UKIĆ društvo s ograničenom odgovornošću za prodaju i servisiranje automobila</item>
    </izvorni_sadrzaj>
    <derivirana_varijabla naziv="DomainObject.Predmet.ProtuStrankaListNazivFormated_1">
      <item>AUTO UKIĆ društvo s ograničenom odgovornošću za prodaju i servisiranje automobila</item>
    </derivirana_varijabla>
  </DomainObject.Predmet.ProtuStrankaListNazivFormated>
  <DomainObject.Predmet.ProtuStrankaListNazivFormatedOIB>
    <izvorni_sadrzaj>
      <item>AUTO UKIĆ društvo s ograničenom odgovornošću za prodaju i servisiranje automobila, OIB 90045704197</item>
    </izvorni_sadrzaj>
    <derivirana_varijabla naziv="DomainObject.Predmet.ProtuStrankaListNazivFormatedOIB_1">
      <item>AUTO UKIĆ društvo s ograničenom odgovornošću za prodaju i servisiranje automobila, OIB 90045704197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UKIĆ društvo s ograničenom odgovornošću za prodaju i servisiranje automobila</izvorni_sadrzaj>
    <derivirana_varijabla naziv="DomainObject.Predmet.ProtustrankaIDrugi_1">AUTO UKIĆ društvo s ograničenom odgovornošću za prodaju i servisiranje automobila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UKIĆ društvo s ograničenom odgovornošću za prodaju i servisiranje automobila, OIB 90045704197, Dražice 121/C, 51000 Rijeka</izvorni_sadrzaj>
    <derivirana_varijabla naziv="DomainObject.Predmet.ProtustrankaIDrugiAdressOIB_1">AUTO UKIĆ društvo s ograničenom odgovornošću za prodaju i servisiranje automobila, OIB 90045704197, Dražice 121/C,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UKIĆ društvo s ograničenom odgovornošću za prodaju i servisiranje automobila</item>
    </izvorni_sadrzaj>
    <derivirana_varijabla naziv="DomainObject.Predmet.SudioniciListNaziv_1">
      <item>FINA  Rijeka</item>
      <item>AUTO UKIĆ društvo s ograničenom odgovornošću za prodaju i servisiranje automobila</item>
    </derivirana_varijabla>
  </DomainObject.Predmet.SudioniciListNaziv>
  <DomainObject.Predmet.SudioniciListAdressOIB>
    <izvorni_sadrzaj>
      <item>FINA  Rijeka, OIB 85821130368, Frana Kurelca 8,51000 Rijeka</item>
      <item>AUTO UKIĆ društvo s ograničenom odgovornošću za prodaju i servisiranje automobila, OIB 90045704197, Dražice 121/C,51000 Rijeka</item>
    </izvorni_sadrzaj>
    <derivirana_varijabla naziv="DomainObject.Predmet.SudioniciListAdressOIB_1">
      <item>FINA  Rijeka, OIB 85821130368, Frana Kurelca 8,51000 Rijeka</item>
      <item>AUTO UKIĆ društvo s ograničenom odgovornošću za prodaju i servisiranje automobila, OIB 90045704197, Dražice 121/C,51000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90045704197</item>
    </izvorni_sadrzaj>
    <derivirana_varijabla naziv="DomainObject.Predmet.SudioniciListNazivOIB_1">
      <item>, OIB 85821130368</item>
      <item>, OIB 90045704197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18FB23-312E-42D0-9F49-88076DBEA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843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2017-10-09T13:04:00Z</dcterms:created>
  <dc:creator>dcmelik</dc:creator>
  <cp:lastModifiedBy>Jasna Radulović</cp:lastModifiedBy>
  <cp:lastPrinted>2017-10-09T13:03:00Z</cp:lastPrinted>
  <dcterms:modified xmlns:xsi="http://www.w3.org/2001/XMLSchema-instance" xsi:type="dcterms:W3CDTF">2017-10-09T13:06:00Z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