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4408" w14:paraId="55f4408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6F4418">
        <w:t>912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6F4418">
        <w:t>EUROPLIN INŽENJERING</w:t>
      </w:r>
      <w:r w:rsidR="000A1817">
        <w:t xml:space="preserve"> </w:t>
      </w:r>
      <w:r w:rsidR="00CB18B0">
        <w:t>d.o.o.,</w:t>
      </w:r>
      <w:r w:rsidR="006F4418">
        <w:t xml:space="preserve"> Split, Stinice bb</w:t>
      </w:r>
      <w:r w:rsidR="00D60C13">
        <w:t xml:space="preserve">, </w:t>
      </w:r>
      <w:r w:rsidR="006F4418">
        <w:t>OIB: 08580323879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DF1091">
        <w:t>0</w:t>
      </w:r>
      <w:r w:rsidR="006F4418">
        <w:t>60259397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6F4418" w:rsidRPr="006F4418">
        <w:t xml:space="preserve">EUROPLIN INŽENJERING d.o.o., Split, Stinice bb, OIB: 08580323879, MBS: 060259397,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6F4418">
        <w:t xml:space="preserve"> 819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6F4418">
        <w:t>1.304.526,52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60C13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6F4418">
        <w:t>3. ST-1912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60C13">
        <w:t>a</w:t>
      </w:r>
      <w:r w:rsidR="003D3A71">
        <w:t xml:space="preserve"> ovlašten</w:t>
      </w:r>
      <w:r w:rsidR="00D60C1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60C1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47BB9"/>
    <w:rsid w:val="000565C6"/>
    <w:rsid w:val="00064EE2"/>
    <w:rsid w:val="00080598"/>
    <w:rsid w:val="000A1817"/>
    <w:rsid w:val="000C6328"/>
    <w:rsid w:val="000D664C"/>
    <w:rsid w:val="000E78DF"/>
    <w:rsid w:val="00104434"/>
    <w:rsid w:val="00107752"/>
    <w:rsid w:val="0012574E"/>
    <w:rsid w:val="00144BDE"/>
    <w:rsid w:val="00146894"/>
    <w:rsid w:val="001605F0"/>
    <w:rsid w:val="00170B4D"/>
    <w:rsid w:val="00191167"/>
    <w:rsid w:val="00191359"/>
    <w:rsid w:val="001A7F97"/>
    <w:rsid w:val="001B339D"/>
    <w:rsid w:val="001B40CB"/>
    <w:rsid w:val="001D6B7B"/>
    <w:rsid w:val="001E0A16"/>
    <w:rsid w:val="001E6581"/>
    <w:rsid w:val="001F6282"/>
    <w:rsid w:val="001F674A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264CD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4418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4B9C"/>
    <w:rsid w:val="009255D0"/>
    <w:rsid w:val="00927118"/>
    <w:rsid w:val="00940237"/>
    <w:rsid w:val="00943E29"/>
    <w:rsid w:val="00961651"/>
    <w:rsid w:val="00982374"/>
    <w:rsid w:val="00985998"/>
    <w:rsid w:val="00997E88"/>
    <w:rsid w:val="009A321B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18B0"/>
    <w:rsid w:val="00CB223B"/>
    <w:rsid w:val="00CB5D90"/>
    <w:rsid w:val="00CF2246"/>
    <w:rsid w:val="00D0121D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091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7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B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B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B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B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7B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B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B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B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B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1912</izvorni_sadrzaj>
    <derivirana_varijabla naziv="DomainObject.Predmet.Broj_1">1912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St-1912/2015</izvorni_sadrzaj>
    <derivirana_varijabla naziv="DomainObject.Predmet.OznakaBroj_1">St-1912/2015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EUROPLIN INŽENJERING d.o.o. za građenje i usluge</izvorni_sadrzaj>
    <derivirana_varijabla naziv="DomainObject.Predmet.ProtustrankaFormated_1">  EUROPLIN INŽENJERING d.o.o. za građenje i usluge</derivirana_varijabla>
  </DomainObject.Predmet.ProtustrankaFormated>
  <DomainObject.Predmet.ProtustrankaFormatedOIB>
    <izvorni_sadrzaj>  EUROPLIN INŽENJERING d.o.o. za građenje i usluge, OIB 08580323879</izvorni_sadrzaj>
    <derivirana_varijabla naziv="DomainObject.Predmet.ProtustrankaFormatedOIB_1">  EUROPLIN INŽENJERING d.o.o. za građenje i usluge, OIB 08580323879</derivirana_varijabla>
  </DomainObject.Predmet.ProtustrankaFormatedOIB>
  <DomainObject.Predmet.ProtustrankaFormatedWithAdress>
    <izvorni_sadrzaj> EUROPLIN INŽENJERING d.o.o. za građenje i usluge, Stinice/bb, 21000 Split</izvorni_sadrzaj>
    <derivirana_varijabla naziv="DomainObject.Predmet.ProtustrankaFormatedWithAdress_1"> EUROPLIN INŽENJERING d.o.o. za građenje i usluge, Stinice/bb, 21000 Split</derivirana_varijabla>
  </DomainObject.Predmet.ProtustrankaFormatedWithAdress>
  <DomainObject.Predmet.ProtustrankaFormatedWithAdressOIB>
    <izvorni_sadrzaj> EUROPLIN INŽENJERING d.o.o. za građenje i usluge, OIB 08580323879, Stinice/bb, 21000 Split</izvorni_sadrzaj>
    <derivirana_varijabla naziv="DomainObject.Predmet.ProtustrankaFormatedWithAdressOIB_1"> EUROPLIN INŽENJERING d.o.o. za građenje i usluge, OIB 08580323879, Stinice/bb, 21000 Split</derivirana_varijabla>
  </DomainObject.Predmet.ProtustrankaFormatedWithAdressOIB>
  <DomainObject.Predmet.ProtustrankaWithAdress>
    <izvorni_sadrzaj>EUROPLIN INŽENJERING d.o.o. za građenje i usluge Stinice/bb, 21000 Split</izvorni_sadrzaj>
    <derivirana_varijabla naziv="DomainObject.Predmet.ProtustrankaWithAdress_1">EUROPLIN INŽENJERING d.o.o. za građenje i usluge Stinice/bb, 21000 Split</derivirana_varijabla>
  </DomainObject.Predmet.ProtustrankaWithAdress>
  <DomainObject.Predmet.ProtustrankaWithAdressOIB>
    <izvorni_sadrzaj>EUROPLIN INŽENJERING d.o.o. za građenje i usluge, OIB 08580323879, Stinice/bb, 21000 Split</izvorni_sadrzaj>
    <derivirana_varijabla naziv="DomainObject.Predmet.ProtustrankaWithAdressOIB_1">EUROPLIN INŽENJERING d.o.o. za građenje i usluge, OIB 08580323879, Stinice/bb, 21000 Split</derivirana_varijabla>
  </DomainObject.Predmet.ProtustrankaWithAdressOIB>
  <DomainObject.Predmet.ProtustrankaNazivFormated>
    <izvorni_sadrzaj>EUROPLIN INŽENJERING d.o.o. za građenje i usluge</izvorni_sadrzaj>
    <derivirana_varijabla naziv="DomainObject.Predmet.ProtustrankaNazivFormated_1">EUROPLIN INŽENJERING d.o.o. za građenje i usluge</derivirana_varijabla>
  </DomainObject.Predmet.ProtustrankaNazivFormated>
  <DomainObject.Predmet.ProtustrankaNazivFormatedOIB>
    <izvorni_sadrzaj>EUROPLIN INŽENJERING d.o.o. za građenje i usluge, OIB 08580323879</izvorni_sadrzaj>
    <derivirana_varijabla naziv="DomainObject.Predmet.ProtustrankaNazivFormatedOIB_1">EUROPLIN INŽENJERING d.o.o. za građenje i usluge, OIB 08580323879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1304526.52</izvorni_sadrzaj>
    <derivirana_varijabla naziv="DomainObject.Predmet.TrenutnaVrijednost_1">1304526.52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EUROPLIN INŽENJERING d.o.o. za građenje i usluge</item>
    </izvorni_sadrzaj>
    <derivirana_varijabla naziv="DomainObject.Predmet.ProtuStrankaListFormated_1">
      <item>EUROPLIN INŽENJERING d.o.o. za građenje i usluge</item>
    </derivirana_varijabla>
  </DomainObject.Predmet.ProtuStrankaListFormated>
  <DomainObject.Predmet.ProtuStrankaListFormatedOIB>
    <izvorni_sadrzaj>
      <item>EUROPLIN INŽENJERING d.o.o. za građenje i usluge, OIB 08580323879</item>
    </izvorni_sadrzaj>
    <derivirana_varijabla naziv="DomainObject.Predmet.ProtuStrankaListFormatedOIB_1">
      <item>EUROPLIN INŽENJERING d.o.o. za građenje i usluge, OIB 08580323879</item>
    </derivirana_varijabla>
  </DomainObject.Predmet.ProtuStrankaListFormatedOIB>
  <DomainObject.Predmet.ProtuStrankaListFormatedWithAdress>
    <izvorni_sadrzaj>
      <item>EUROPLIN INŽENJERING d.o.o. za građenje i usluge, Stinice/bb, 21000 Split</item>
    </izvorni_sadrzaj>
    <derivirana_varijabla naziv="DomainObject.Predmet.ProtuStrankaListFormatedWithAdress_1">
      <item>EUROPLIN INŽENJERING d.o.o. za građenje i usluge, Stinice/bb, 21000 Split</item>
    </derivirana_varijabla>
  </DomainObject.Predmet.ProtuStrankaListFormatedWithAdress>
  <DomainObject.Predmet.ProtuStrankaListFormatedWithAdressOIB>
    <izvorni_sadrzaj>
      <item>EUROPLIN INŽENJERING d.o.o. za građenje i usluge, OIB 08580323879, Stinice/bb, 21000 Split</item>
    </izvorni_sadrzaj>
    <derivirana_varijabla naziv="DomainObject.Predmet.ProtuStrankaListFormatedWithAdressOIB_1">
      <item>EUROPLIN INŽENJERING d.o.o. za građenje i usluge, OIB 08580323879, Stinice/bb, 21000 Split</item>
    </derivirana_varijabla>
  </DomainObject.Predmet.ProtuStrankaListFormatedWithAdressOIB>
  <DomainObject.Predmet.ProtuStrankaListNazivFormated>
    <izvorni_sadrzaj>
      <item>EUROPLIN INŽENJERING d.o.o. za građenje i usluge</item>
    </izvorni_sadrzaj>
    <derivirana_varijabla naziv="DomainObject.Predmet.ProtuStrankaListNazivFormated_1">
      <item>EUROPLIN INŽENJERING d.o.o. za građenje i usluge</item>
    </derivirana_varijabla>
  </DomainObject.Predmet.ProtuStrankaListNazivFormated>
  <DomainObject.Predmet.ProtuStrankaListNazivFormatedOIB>
    <izvorni_sadrzaj>
      <item>EUROPLIN INŽENJERING d.o.o. za građenje i usluge, OIB 08580323879</item>
    </izvorni_sadrzaj>
    <derivirana_varijabla naziv="DomainObject.Predmet.ProtuStrankaListNazivFormatedOIB_1">
      <item>EUROPLIN INŽENJERING d.o.o. za građenje i usluge, OIB 08580323879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EUROPLIN INŽENJERING d.o.o. za građenje i usluge</izvorni_sadrzaj>
    <derivirana_varijabla naziv="DomainObject.Predmet.ProtustrankaIDrugi_1">EUROPLIN INŽENJERING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EUROPLIN INŽENJERING d.o.o. za građenje i usluge, OIB 08580323879, Stinice/bb, 21000 Split</izvorni_sadrzaj>
    <derivirana_varijabla naziv="DomainObject.Predmet.ProtustrankaIDrugiAdressOIB_1">EUROPLIN INŽENJERING d.o.o. za građenje i usluge, OIB 08580323879, Stinice/bb,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EUROPLIN INŽENJERING d.o.o. za građenje i usluge</item>
      <item>FINANCIJSKA AGENCIJA, RC SPLIT</item>
    </izvorni_sadrzaj>
    <derivirana_varijabla naziv="DomainObject.Predmet.SudioniciListNaziv_1">
      <item>EUROPLIN INŽENJERING d.o.o. za građenje i usluge</item>
      <item>FINANCIJSKA AGENCIJA, RC SPLIT</item>
    </derivirana_varijabla>
  </DomainObject.Predmet.SudioniciListNaziv>
  <DomainObject.Predmet.SudioniciListAdressOIB>
    <izvorni_sadrzaj>
      <item>EUROPLIN INŽENJERING d.o.o. za građenje i usluge, OIB 08580323879, Stinice/bb,21000 Split</item>
      <item>FINANCIJSKA AGENCIJA, RC SPLIT, OIB 85821130368, Mažuranićevo šetalište 24 b,21000 Split</item>
    </izvorni_sadrzaj>
    <derivirana_varijabla naziv="DomainObject.Predmet.SudioniciListAdressOIB_1">
      <item>EUROPLIN INŽENJERING d.o.o. za građenje i usluge, OIB 08580323879, Stinice/bb,21000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08580323879</item>
      <item>, OIB 85821130368</item>
    </izvorni_sadrzaj>
    <derivirana_varijabla naziv="DomainObject.Predmet.SudioniciListNazivOIB_1">
      <item>, OIB 08580323879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1776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2016-01-18T09:00:00Z</dcterms:created>
  <dc:creator>Lari Glavaš</dc:creator>
  <cp:lastModifiedBy>Lari Glavaš</cp:lastModifiedBy>
  <cp:lastPrinted>2016-01-18T09:00:00Z</cp:lastPrinted>
  <dcterms:modified xmlns:xsi="http://www.w3.org/2001/XMLSchema-instance" xsi:type="dcterms:W3CDTF">2016-01-18T09:01:00Z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