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2362" w14:paraId="f9a2362" w:rsidRDefault="00C704C6" w:rsidP="00D5479F" w:rsidR="00D5479F">
      <w:pPr>
        <w:jc w:val="right"/>
        <w15:collapsed w:val="false"/>
      </w:pPr>
      <w:r>
        <w:t xml:space="preserve">Broj: </w:t>
      </w:r>
      <w:r w:rsidR="00D5479F">
        <w:t>6 St-</w:t>
      </w:r>
      <w:r w:rsidR="00803106">
        <w:t>350/14-</w:t>
      </w:r>
      <w:r w:rsidR="006B7531">
        <w:t>111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F66D7C">
        <w:t xml:space="preserve"> </w:t>
      </w:r>
      <w:r>
        <w:t>E</w:t>
      </w:r>
      <w:r w:rsidR="00F66D7C">
        <w:t xml:space="preserve"> </w:t>
      </w:r>
      <w:r>
        <w:t>P</w:t>
      </w:r>
      <w:r w:rsidR="00F66D7C">
        <w:t xml:space="preserve"> </w:t>
      </w:r>
      <w:r>
        <w:t>U</w:t>
      </w:r>
      <w:r w:rsidR="00F66D7C">
        <w:t xml:space="preserve"> </w:t>
      </w:r>
      <w:r>
        <w:t>B</w:t>
      </w:r>
      <w:r w:rsidR="00F66D7C">
        <w:t xml:space="preserve"> </w:t>
      </w:r>
      <w:r>
        <w:t>L</w:t>
      </w:r>
      <w:r w:rsidR="00F66D7C">
        <w:t xml:space="preserve"> </w:t>
      </w:r>
      <w:r>
        <w:t>I</w:t>
      </w:r>
      <w:r w:rsidR="00F66D7C">
        <w:t xml:space="preserve"> </w:t>
      </w:r>
      <w:r>
        <w:t>K</w:t>
      </w:r>
      <w:r w:rsidR="00F66D7C">
        <w:t xml:space="preserve"> </w:t>
      </w:r>
      <w:r>
        <w:t xml:space="preserve">A </w:t>
      </w:r>
      <w:r w:rsidR="00F66D7C">
        <w:t xml:space="preserve"> </w:t>
      </w:r>
      <w:r>
        <w:t>H</w:t>
      </w:r>
      <w:r w:rsidR="00F66D7C">
        <w:t xml:space="preserve"> </w:t>
      </w:r>
      <w:r>
        <w:t>R</w:t>
      </w:r>
      <w:r w:rsidR="00F66D7C">
        <w:t xml:space="preserve"> </w:t>
      </w:r>
      <w:r>
        <w:t>V</w:t>
      </w:r>
      <w:r w:rsidR="00F66D7C">
        <w:t xml:space="preserve"> </w:t>
      </w:r>
      <w:r>
        <w:t>A</w:t>
      </w:r>
      <w:r w:rsidR="00F66D7C">
        <w:t xml:space="preserve"> </w:t>
      </w:r>
      <w:r>
        <w:t>T</w:t>
      </w:r>
      <w:r w:rsidR="00F66D7C">
        <w:t xml:space="preserve"> </w:t>
      </w:r>
      <w:r>
        <w:t>S</w:t>
      </w:r>
      <w:r w:rsidR="00F66D7C">
        <w:t xml:space="preserve"> </w:t>
      </w:r>
      <w:r>
        <w:t>K</w:t>
      </w:r>
      <w:r w:rsidR="00F66D7C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803106">
        <w:rPr>
          <w:b/>
        </w:rPr>
        <w:t>TENIS KLUB OLIMPIJA, "u stečaju" Osijek, Zeleno polje 32/a, OIB: 13022459234, registarski broj: 14000753</w:t>
      </w:r>
      <w:r>
        <w:t xml:space="preserve">, dana  </w:t>
      </w:r>
      <w:r w:rsidR="00803106">
        <w:t>4. lipnja</w:t>
      </w:r>
      <w:r w:rsidR="00F66D7C">
        <w:t xml:space="preserve"> 2018. g.</w:t>
      </w:r>
      <w:r w:rsidR="00A40595">
        <w:t>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704C6" w:rsidR="005A270B" w:rsidRPr="00F04D13">
      <w:pPr>
        <w:pStyle w:val="Odlomakpopisa"/>
        <w:numPr>
          <w:ilvl w:val="0"/>
          <w:numId w:val="15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</w:t>
      </w:r>
      <w:r w:rsidR="00C12C00">
        <w:t xml:space="preserve">u iznosu od </w:t>
      </w:r>
      <w:r w:rsidR="006B7531">
        <w:t>386.177,31</w:t>
      </w:r>
      <w:r w:rsidR="00C12C00">
        <w:t xml:space="preserve"> kn </w:t>
      </w:r>
      <w:r>
        <w:t xml:space="preserve">dobivene prodajom nekretnine stečajnog dužnika </w:t>
      </w:r>
      <w:r w:rsidR="005A270B">
        <w:t xml:space="preserve">i to: </w:t>
      </w:r>
      <w:r w:rsidR="006B7531">
        <w:t xml:space="preserve">prava građenja za nekretninu </w:t>
      </w:r>
      <w:r w:rsidR="00C704C6" w:rsidRPr="00C704C6">
        <w:rPr>
          <w:bCs/>
        </w:rPr>
        <w:t xml:space="preserve"> koja se vodi u zemljišnim knjigama kod</w:t>
      </w:r>
      <w:r w:rsidR="00C704C6" w:rsidRPr="00C704C6">
        <w:rPr>
          <w:b/>
          <w:bCs/>
        </w:rPr>
        <w:t xml:space="preserve"> </w:t>
      </w:r>
      <w:r w:rsidR="00C704C6">
        <w:t xml:space="preserve">Općinskog suda u </w:t>
      </w:r>
      <w:r w:rsidR="006B7531">
        <w:t>Osijeku</w:t>
      </w:r>
      <w:r w:rsidR="00C704C6">
        <w:t xml:space="preserve"> zemljišnoknjižni odjel </w:t>
      </w:r>
      <w:r w:rsidR="006B7531">
        <w:t xml:space="preserve">Osijek </w:t>
      </w:r>
      <w:proofErr w:type="spellStart"/>
      <w:r w:rsidR="006B7531">
        <w:t>zk</w:t>
      </w:r>
      <w:proofErr w:type="spellEnd"/>
      <w:r w:rsidR="006B7531">
        <w:t xml:space="preserve">. ul. 17721 k.o. Osijek </w:t>
      </w:r>
      <w:proofErr w:type="spellStart"/>
      <w:r w:rsidR="006B7531">
        <w:t>kč</w:t>
      </w:r>
      <w:proofErr w:type="spellEnd"/>
      <w:r w:rsidR="006B7531">
        <w:t>. br. 9099/7 sportska dvorana Zeleno polje ukupne površine 1957 m2</w:t>
      </w:r>
      <w:r w:rsidR="00932CFA" w:rsidRPr="00F04D13">
        <w:t xml:space="preserve"> </w:t>
      </w:r>
      <w:r w:rsidR="005A270B" w:rsidRPr="00F04D13">
        <w:t xml:space="preserve">namiruju se: </w:t>
      </w:r>
    </w:p>
    <w:p w:rsidRDefault="005A270B" w:rsidP="005A270B" w:rsidR="005A270B">
      <w:pPr>
        <w:jc w:val="both"/>
      </w:pPr>
    </w:p>
    <w:p w:rsidRDefault="00F04D13" w:rsidP="00F04D13" w:rsidR="00C12C00">
      <w:pPr>
        <w:pStyle w:val="Odlomakpopisa"/>
        <w:numPr>
          <w:ilvl w:val="0"/>
          <w:numId w:val="2"/>
        </w:numPr>
        <w:jc w:val="both"/>
      </w:pPr>
      <w:r>
        <w:t xml:space="preserve">troškovi utvrđenja tražbine (čl. 170 st. 1 SZ) u iznosu od </w:t>
      </w:r>
      <w:r w:rsidR="006B7531">
        <w:t>19.308,87</w:t>
      </w:r>
      <w:r>
        <w:t xml:space="preserve"> kn</w:t>
      </w:r>
      <w:r w:rsidR="006B7531">
        <w:t xml:space="preserve"> (5%)</w:t>
      </w:r>
      <w:r>
        <w:t xml:space="preserve"> te stvarni troškovi sukladno čl. 170 st. 2 SZ u ukupnom iznosu od </w:t>
      </w:r>
      <w:r w:rsidR="006B7531">
        <w:t>82.181,49</w:t>
      </w:r>
      <w:r>
        <w:t xml:space="preserve"> kn a koji iznos čini</w:t>
      </w:r>
      <w:r w:rsidR="00C12C00">
        <w:t>:</w:t>
      </w:r>
    </w:p>
    <w:p w:rsidRDefault="006B7531" w:rsidP="006B7531" w:rsidR="006B7531">
      <w:pPr>
        <w:ind w:left="708"/>
        <w:jc w:val="both"/>
      </w:pPr>
    </w:p>
    <w:p w:rsidRDefault="006B7531" w:rsidP="006B7531" w:rsidR="006B7531">
      <w:pPr>
        <w:pStyle w:val="Odlomakpopisa"/>
        <w:numPr>
          <w:ilvl w:val="0"/>
          <w:numId w:val="17"/>
        </w:numPr>
        <w:jc w:val="both"/>
      </w:pPr>
      <w:r>
        <w:t>oglas o prodaji 13.788,76 kn</w:t>
      </w:r>
    </w:p>
    <w:p w:rsidRDefault="006B7531" w:rsidP="006B7531" w:rsidR="006B7531">
      <w:pPr>
        <w:pStyle w:val="Odlomakpopisa"/>
        <w:numPr>
          <w:ilvl w:val="0"/>
          <w:numId w:val="17"/>
        </w:numPr>
        <w:jc w:val="both"/>
      </w:pPr>
      <w:r>
        <w:t>računovodstvene usluge 7.775,00 kn</w:t>
      </w:r>
    </w:p>
    <w:p w:rsidRDefault="006B7531" w:rsidP="006B7531" w:rsidR="006B7531">
      <w:pPr>
        <w:pStyle w:val="Odlomakpopisa"/>
        <w:numPr>
          <w:ilvl w:val="0"/>
          <w:numId w:val="17"/>
        </w:numPr>
        <w:jc w:val="both"/>
      </w:pPr>
      <w:r>
        <w:t>trošak procjene 12.000,00 kn</w:t>
      </w:r>
    </w:p>
    <w:p w:rsidRDefault="006B7531" w:rsidP="006B7531" w:rsidR="006B7531">
      <w:pPr>
        <w:pStyle w:val="Odlomakpopisa"/>
        <w:numPr>
          <w:ilvl w:val="0"/>
          <w:numId w:val="17"/>
        </w:numPr>
        <w:jc w:val="both"/>
      </w:pPr>
      <w:r>
        <w:t>nagrada stečajnom upravitelju u bruto iznosu 48.617,73 kn</w:t>
      </w:r>
    </w:p>
    <w:p w:rsidRDefault="006B7531" w:rsidP="006B7531" w:rsidR="006B7531">
      <w:pPr>
        <w:jc w:val="both"/>
      </w:pPr>
    </w:p>
    <w:p w:rsidRDefault="006B7531" w:rsidP="006B7531" w:rsidR="006B7531">
      <w:pPr>
        <w:ind w:firstLine="708"/>
        <w:jc w:val="both"/>
      </w:pPr>
      <w:r>
        <w:t>Od prihoda od najma nekretnine namirene su računovodstvene usluge u iznosu od 7.000,00 kn te troškovi oglasa u iznosu od 18.331,88 kn.</w:t>
      </w:r>
    </w:p>
    <w:p w:rsidRDefault="006B7531" w:rsidP="006B7531" w:rsidR="006B7531">
      <w:pPr>
        <w:ind w:firstLine="708"/>
        <w:jc w:val="both"/>
      </w:pPr>
      <w:r>
        <w:t>Slijedom navedenog troškovi sukladno čl. 170 st. 1 SZ 19.308,87 kn te stvarni troškovi sukladno čl. 170 st. 2 SZ 82.181,49 kn što ukupno iznosi 101.490,36 kn.</w:t>
      </w:r>
    </w:p>
    <w:p w:rsidRDefault="00AA158A" w:rsidP="006B7531" w:rsidR="00AA158A">
      <w:pPr>
        <w:ind w:firstLine="708"/>
        <w:jc w:val="both"/>
      </w:pPr>
    </w:p>
    <w:p w:rsidRDefault="00AA158A" w:rsidP="00AA158A" w:rsidR="00AA158A">
      <w:pPr>
        <w:pStyle w:val="Odlomakpopisa"/>
        <w:numPr>
          <w:ilvl w:val="0"/>
          <w:numId w:val="2"/>
        </w:numPr>
        <w:jc w:val="both"/>
      </w:pP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u iznosu od 284.686,95 kn.</w:t>
      </w:r>
    </w:p>
    <w:p w:rsidRDefault="00C12C00" w:rsidP="00C12C00" w:rsidR="00C12C00" w:rsidRPr="00BF260C">
      <w:pPr>
        <w:jc w:val="both"/>
      </w:pPr>
    </w:p>
    <w:p w:rsidRDefault="00171F06" w:rsidP="00F04D13" w:rsidR="00171F06">
      <w:pPr>
        <w:jc w:val="both"/>
      </w:pPr>
    </w:p>
    <w:p w:rsidRDefault="005A270B" w:rsidP="00C12C00" w:rsidR="005A270B" w:rsidRPr="00F04D13">
      <w:pPr>
        <w:pStyle w:val="Odlomakpopisa"/>
        <w:numPr>
          <w:ilvl w:val="0"/>
          <w:numId w:val="15"/>
        </w:numPr>
        <w:jc w:val="both"/>
      </w:pPr>
      <w:r>
        <w:t>Računovodstvo Trgovačkog suda u Osijeku izvršiti će prijenos navedenih sredstava s kartice predmeta i to</w:t>
      </w:r>
      <w:r w:rsidR="003C4055">
        <w:t xml:space="preserve"> iznosa od </w:t>
      </w:r>
      <w:r w:rsidR="00AA158A">
        <w:rPr>
          <w:b/>
        </w:rPr>
        <w:t>101.490,36</w:t>
      </w:r>
      <w:r w:rsidR="00C12C00" w:rsidRPr="00C12C00">
        <w:rPr>
          <w:b/>
        </w:rPr>
        <w:t xml:space="preserve"> kn</w:t>
      </w:r>
      <w:r w:rsidR="00C12C00">
        <w:t xml:space="preserve"> </w:t>
      </w:r>
      <w:r w:rsidR="00C12C00" w:rsidRPr="00BF260C">
        <w:t xml:space="preserve">će se uplatiti  </w:t>
      </w:r>
      <w:r w:rsidR="00C12C00" w:rsidRPr="00C12C00">
        <w:rPr>
          <w:b/>
        </w:rPr>
        <w:t>na račun stečajnog dužnika</w:t>
      </w:r>
      <w:r w:rsidR="00C12C00" w:rsidRPr="00BF260C">
        <w:t xml:space="preserve"> kod </w:t>
      </w:r>
      <w:r w:rsidR="00AA158A">
        <w:t>PBZ Zagreb</w:t>
      </w:r>
      <w:r w:rsidR="00C12C00" w:rsidRPr="00BF260C">
        <w:t xml:space="preserve"> d.d.,  </w:t>
      </w:r>
      <w:r w:rsidR="00C12C00" w:rsidRPr="00C12C00">
        <w:rPr>
          <w:b/>
        </w:rPr>
        <w:t xml:space="preserve">IBAN: </w:t>
      </w:r>
      <w:r w:rsidR="000904CA">
        <w:rPr>
          <w:b/>
        </w:rPr>
        <w:t xml:space="preserve">HR90 23400091190022933 </w:t>
      </w:r>
      <w:r w:rsidR="00C12C00" w:rsidRPr="00BF260C">
        <w:t xml:space="preserve"> a </w:t>
      </w:r>
      <w:r w:rsidR="00C12C00">
        <w:t xml:space="preserve">preostali iznos od </w:t>
      </w:r>
      <w:r w:rsidR="000904CA">
        <w:rPr>
          <w:b/>
        </w:rPr>
        <w:t>284.686,95</w:t>
      </w:r>
      <w:r w:rsidR="00C12C00" w:rsidRPr="00C12C00">
        <w:rPr>
          <w:b/>
        </w:rPr>
        <w:t xml:space="preserve"> kn</w:t>
      </w:r>
      <w:r w:rsidR="00C12C00">
        <w:t xml:space="preserve"> će se uplatiti </w:t>
      </w:r>
      <w:r w:rsidR="00C12C00" w:rsidRPr="00BF260C">
        <w:t xml:space="preserve">na žiro račun </w:t>
      </w:r>
      <w:proofErr w:type="spellStart"/>
      <w:r w:rsidR="00C12C00" w:rsidRPr="00BF260C">
        <w:t>razlučnog</w:t>
      </w:r>
      <w:proofErr w:type="spellEnd"/>
      <w:r w:rsidR="00C12C00" w:rsidRPr="00BF260C">
        <w:t xml:space="preserve"> vjerovnika </w:t>
      </w:r>
      <w:r w:rsidR="000904CA">
        <w:t>H-</w:t>
      </w:r>
      <w:proofErr w:type="spellStart"/>
      <w:r w:rsidR="000904CA">
        <w:t>Abduco</w:t>
      </w:r>
      <w:proofErr w:type="spellEnd"/>
      <w:r w:rsidR="000904CA">
        <w:t xml:space="preserve"> d.o.o. broj </w:t>
      </w:r>
      <w:r w:rsidR="00C12C00" w:rsidRPr="008B0590">
        <w:rPr>
          <w:b/>
        </w:rPr>
        <w:t>HR</w:t>
      </w:r>
      <w:r w:rsidR="000904CA">
        <w:rPr>
          <w:b/>
        </w:rPr>
        <w:t>91 2402 0061 1008 3189 3</w:t>
      </w:r>
      <w:r w:rsidR="00C12C00">
        <w:t xml:space="preserve"> </w:t>
      </w:r>
      <w:r w:rsidR="00C12C00" w:rsidRPr="008B0590">
        <w:rPr>
          <w:b/>
        </w:rPr>
        <w:t xml:space="preserve">poziv na broj </w:t>
      </w:r>
      <w:r w:rsidR="000904CA">
        <w:rPr>
          <w:b/>
        </w:rPr>
        <w:t>110012518-251900740 Mod</w:t>
      </w:r>
      <w:r w:rsidR="00C12C00" w:rsidRPr="008B0590">
        <w:rPr>
          <w:b/>
        </w:rPr>
        <w:t>el 00</w:t>
      </w:r>
      <w:r w:rsidR="00866574">
        <w:t>,</w:t>
      </w:r>
      <w:r w:rsidR="006E5710">
        <w:t xml:space="preserve"> </w:t>
      </w:r>
      <w:r w:rsidR="006E5710" w:rsidRPr="00C12C00">
        <w:rPr>
          <w:b/>
        </w:rPr>
        <w:t>po pravomoćnosti ovog rješenja.</w:t>
      </w:r>
    </w:p>
    <w:p w:rsidRDefault="001E15EB" w:rsidP="001E15EB" w:rsidR="001E15EB">
      <w:pPr>
        <w:jc w:val="both"/>
      </w:pPr>
    </w:p>
    <w:p w:rsidRDefault="003C4055" w:rsidP="008B0590" w:rsidR="003C4055"/>
    <w:p w:rsidRDefault="000904CA" w:rsidP="005A270B" w:rsidR="000904CA">
      <w:pPr>
        <w:ind w:firstLine="708"/>
        <w:jc w:val="center"/>
      </w:pPr>
    </w:p>
    <w:p w:rsidRDefault="000904CA" w:rsidP="000904CA" w:rsidR="000904CA">
      <w:pPr>
        <w:jc w:val="right"/>
      </w:pPr>
      <w:r>
        <w:t>Broj: 6 St-350/14-111</w:t>
      </w:r>
    </w:p>
    <w:p w:rsidRDefault="000904CA" w:rsidP="005A270B" w:rsidR="000904CA">
      <w:pPr>
        <w:ind w:firstLine="708"/>
        <w:jc w:val="center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F04D13" w:rsidP="005A270B" w:rsidR="00F04D13">
      <w:pPr>
        <w:ind w:firstLine="708"/>
        <w:jc w:val="both"/>
      </w:pPr>
    </w:p>
    <w:p w:rsidRDefault="005A270B" w:rsidP="008B0590" w:rsidR="005A270B">
      <w:pPr>
        <w:ind w:firstLine="360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0904CA">
        <w:rPr>
          <w:b/>
        </w:rPr>
        <w:t xml:space="preserve">TENIS KLUB OLIMPIJA, "u stečaju" Osijek, Zeleno polje 32/a, OIB: 13022459234, registarski broj: 14000753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F04D13">
        <w:t>e</w:t>
      </w:r>
      <w:r>
        <w:t xml:space="preserve"> nekretnin</w:t>
      </w:r>
      <w:r w:rsidR="00F04D13">
        <w:t>e</w:t>
      </w:r>
      <w:r>
        <w:t xml:space="preserve"> stečajnog dužnika</w:t>
      </w:r>
      <w:r w:rsidR="008B0590">
        <w:t xml:space="preserve"> navedene u izreci ovoga Rješenja na kojima </w:t>
      </w:r>
      <w:r w:rsidR="00312E10">
        <w:t xml:space="preserve">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0904CA">
        <w:t>H-</w:t>
      </w:r>
      <w:proofErr w:type="spellStart"/>
      <w:r w:rsidR="000904CA">
        <w:t>Abduco</w:t>
      </w:r>
      <w:proofErr w:type="spellEnd"/>
      <w:r w:rsidR="000904CA">
        <w:t xml:space="preserve"> d.o.o.</w:t>
      </w:r>
      <w:r w:rsidR="008B0590">
        <w:t xml:space="preserve"> </w:t>
      </w:r>
      <w:r w:rsidR="003C4055">
        <w:t>te</w:t>
      </w:r>
      <w:r w:rsidR="008B0590">
        <w:t xml:space="preserve"> </w:t>
      </w:r>
      <w:r w:rsidR="003C4055">
        <w:t xml:space="preserve"> je ista prodana na javnoj dražbi pred Trgovačkim sudom u Osijeku za iznos od </w:t>
      </w:r>
      <w:r w:rsidR="000904CA">
        <w:t>386.177,31</w:t>
      </w:r>
      <w:r w:rsidR="003C4055">
        <w:t xml:space="preserve"> 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0904CA">
        <w:t>29. svibnja</w:t>
      </w:r>
      <w:r w:rsidR="00F04D13">
        <w:t xml:space="preserve"> 2018.</w:t>
      </w:r>
      <w:r w:rsidR="00523D35">
        <w:t xml:space="preserve">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</w:t>
      </w:r>
      <w:r w:rsidR="00F04D13">
        <w:t xml:space="preserve">troškova utvrđenja i stvarnih troškova stečajnog postupka sukladno čl. 170 SZ </w:t>
      </w:r>
      <w:r w:rsidR="008B0590">
        <w:t xml:space="preserve">te </w:t>
      </w:r>
      <w:proofErr w:type="spellStart"/>
      <w:r w:rsidR="008B0590">
        <w:t>razlučnog</w:t>
      </w:r>
      <w:proofErr w:type="spellEnd"/>
      <w:r w:rsidR="008B0590">
        <w:t xml:space="preserve"> vjerovnika </w:t>
      </w:r>
      <w:r w:rsidR="000904CA">
        <w:t>H-</w:t>
      </w:r>
      <w:proofErr w:type="spellStart"/>
      <w:r w:rsidR="000904CA">
        <w:t>Abduco</w:t>
      </w:r>
      <w:proofErr w:type="spellEnd"/>
      <w:r w:rsidR="000904CA">
        <w:t xml:space="preserve"> d.o.o. </w:t>
      </w:r>
      <w:r w:rsidR="008B0590">
        <w:t>t</w:t>
      </w:r>
      <w:r w:rsidR="005A270B">
        <w:t>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BA4469" w:rsidP="00B57961" w:rsidR="00BA4469"/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0904CA">
        <w:t>4. lipnja</w:t>
      </w:r>
      <w:r w:rsidR="00F04D13">
        <w:t xml:space="preserve">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8B0590" w:rsidP="00F04D13" w:rsid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 w:rsidR="000904CA">
        <w:rPr>
          <w:sz w:val="22"/>
          <w:szCs w:val="22"/>
        </w:rPr>
        <w:t xml:space="preserve">Zdravko </w:t>
      </w:r>
      <w:proofErr w:type="spellStart"/>
      <w:r w:rsidR="000904CA">
        <w:rPr>
          <w:sz w:val="22"/>
          <w:szCs w:val="22"/>
        </w:rPr>
        <w:t>Grubeša</w:t>
      </w:r>
      <w:proofErr w:type="spellEnd"/>
      <w:r w:rsidR="000904CA">
        <w:rPr>
          <w:sz w:val="22"/>
          <w:szCs w:val="22"/>
        </w:rPr>
        <w:t>, Piškorevci, Zagrebačka 8a</w:t>
      </w:r>
    </w:p>
    <w:p w:rsidRDefault="000904CA" w:rsidP="00F04D13" w:rsidR="008B0590" w:rsidRPr="008B059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t>H-</w:t>
      </w:r>
      <w:proofErr w:type="spellStart"/>
      <w:r>
        <w:t>Abduco</w:t>
      </w:r>
      <w:proofErr w:type="spellEnd"/>
      <w:r>
        <w:t xml:space="preserve"> d.o.o. Zagreb, Slavonska avenija 6a</w:t>
      </w:r>
    </w:p>
    <w:p w:rsidRDefault="000904CA" w:rsidP="00F04D13" w:rsidR="008B059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t>ŽDO Osijek</w:t>
      </w:r>
    </w:p>
    <w:p w:rsidRDefault="005B1841" w:rsidP="00F04D13" w:rsidR="005B1841" w:rsidRP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F04D13">
        <w:rPr>
          <w:sz w:val="22"/>
          <w:szCs w:val="22"/>
        </w:rPr>
        <w:t xml:space="preserve">računovodstvo TS Osijek - </w:t>
      </w:r>
      <w:r w:rsidRPr="00F04D13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0904CA">
        <w:rPr>
          <w:sz w:val="22"/>
          <w:szCs w:val="22"/>
        </w:rPr>
        <w:t>4.7.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E04" w:rsidP="00752878" w:rsidR="00836E04">
      <w:r>
        <w:separator/>
      </w:r>
    </w:p>
  </w:endnote>
  <w:endnote w:id="0" w:type="continuationSeparator">
    <w:p w:rsidRDefault="00836E04" w:rsidP="00752878" w:rsidR="00836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E04" w:rsidP="00752878" w:rsidR="00836E04">
      <w:r>
        <w:separator/>
      </w:r>
    </w:p>
  </w:footnote>
  <w:footnote w:id="0" w:type="continuationSeparator">
    <w:p w:rsidRDefault="00836E04" w:rsidP="00752878" w:rsidR="00836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642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977B0F"/>
    <w:multiLevelType w:val="hybridMultilevel"/>
    <w:tmpl w:val="252A3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9368D0"/>
    <w:multiLevelType w:val="hybridMultilevel"/>
    <w:tmpl w:val="1976105C"/>
    <w:lvl w:tplc="0A00FA9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1D79E5"/>
    <w:multiLevelType w:val="hybridMultilevel"/>
    <w:tmpl w:val="AAD41376"/>
    <w:lvl w:tplc="7A8E11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2AF3F07"/>
    <w:multiLevelType w:val="hybridMultilevel"/>
    <w:tmpl w:val="E880062A"/>
    <w:lvl w:tplc="AB4C2A0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8434139"/>
    <w:multiLevelType w:val="hybridMultilevel"/>
    <w:tmpl w:val="DF88E0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6"/>
  </w:num>
  <w:num w:numId="5">
    <w:abstractNumId w:val="5"/>
  </w:num>
  <w:num w:numId="6">
    <w:abstractNumId w:val="10"/>
  </w:num>
  <w:num w:numId="7">
    <w:abstractNumId w:val="8"/>
  </w:num>
  <w:num w:numId="8">
    <w:abstractNumId w:val="0"/>
  </w:num>
  <w:num w:numId="9">
    <w:abstractNumId w:val="3"/>
  </w:num>
  <w:num w:numId="10">
    <w:abstractNumId w:val="15"/>
  </w:num>
  <w:num w:numId="11">
    <w:abstractNumId w:val="16"/>
  </w:num>
  <w:num w:numId="12">
    <w:abstractNumId w:val="7"/>
  </w:num>
  <w:num w:numId="13">
    <w:abstractNumId w:val="11"/>
  </w:num>
  <w:num w:numId="14">
    <w:abstractNumId w:val="9"/>
  </w:num>
  <w:num w:numId="15">
    <w:abstractNumId w:val="1"/>
  </w:num>
  <w:num w:numId="16">
    <w:abstractNumId w:val="13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904CA"/>
    <w:rsid w:val="000B127F"/>
    <w:rsid w:val="000B2061"/>
    <w:rsid w:val="000D1943"/>
    <w:rsid w:val="00104DD5"/>
    <w:rsid w:val="00132964"/>
    <w:rsid w:val="0016585B"/>
    <w:rsid w:val="001673B7"/>
    <w:rsid w:val="00171F06"/>
    <w:rsid w:val="00193CDF"/>
    <w:rsid w:val="001E15EB"/>
    <w:rsid w:val="001F552C"/>
    <w:rsid w:val="00231ADE"/>
    <w:rsid w:val="00286473"/>
    <w:rsid w:val="0029617D"/>
    <w:rsid w:val="002D03BB"/>
    <w:rsid w:val="002E476F"/>
    <w:rsid w:val="002F474D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3F41EA"/>
    <w:rsid w:val="004178DC"/>
    <w:rsid w:val="00433CB7"/>
    <w:rsid w:val="004571B5"/>
    <w:rsid w:val="004932E0"/>
    <w:rsid w:val="004D33F6"/>
    <w:rsid w:val="004F003C"/>
    <w:rsid w:val="00523D35"/>
    <w:rsid w:val="00533068"/>
    <w:rsid w:val="00555597"/>
    <w:rsid w:val="0055774B"/>
    <w:rsid w:val="00573E91"/>
    <w:rsid w:val="005A270B"/>
    <w:rsid w:val="005B1841"/>
    <w:rsid w:val="00627032"/>
    <w:rsid w:val="00644869"/>
    <w:rsid w:val="00650C92"/>
    <w:rsid w:val="006B39C8"/>
    <w:rsid w:val="006B7531"/>
    <w:rsid w:val="006E5710"/>
    <w:rsid w:val="0072294E"/>
    <w:rsid w:val="00742BAB"/>
    <w:rsid w:val="00752878"/>
    <w:rsid w:val="00756BEB"/>
    <w:rsid w:val="00756F2C"/>
    <w:rsid w:val="007635CF"/>
    <w:rsid w:val="007F4642"/>
    <w:rsid w:val="007F60F2"/>
    <w:rsid w:val="00803106"/>
    <w:rsid w:val="00820A2C"/>
    <w:rsid w:val="008214D8"/>
    <w:rsid w:val="00836E04"/>
    <w:rsid w:val="00866574"/>
    <w:rsid w:val="0086789B"/>
    <w:rsid w:val="008920B6"/>
    <w:rsid w:val="00892557"/>
    <w:rsid w:val="00894B56"/>
    <w:rsid w:val="008A371A"/>
    <w:rsid w:val="008B0590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9A0F93"/>
    <w:rsid w:val="00A062DA"/>
    <w:rsid w:val="00A263BB"/>
    <w:rsid w:val="00A30E36"/>
    <w:rsid w:val="00A40595"/>
    <w:rsid w:val="00A57BF1"/>
    <w:rsid w:val="00A766E0"/>
    <w:rsid w:val="00AA158A"/>
    <w:rsid w:val="00AF50EB"/>
    <w:rsid w:val="00B57961"/>
    <w:rsid w:val="00B70336"/>
    <w:rsid w:val="00BA4469"/>
    <w:rsid w:val="00BC089F"/>
    <w:rsid w:val="00BC4D67"/>
    <w:rsid w:val="00C06C57"/>
    <w:rsid w:val="00C12C00"/>
    <w:rsid w:val="00C704C6"/>
    <w:rsid w:val="00C82FAD"/>
    <w:rsid w:val="00C910E8"/>
    <w:rsid w:val="00CA38CE"/>
    <w:rsid w:val="00CD630D"/>
    <w:rsid w:val="00CE32DE"/>
    <w:rsid w:val="00CF78A7"/>
    <w:rsid w:val="00D02CEF"/>
    <w:rsid w:val="00D443D2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D0369"/>
    <w:rsid w:val="00EE4459"/>
    <w:rsid w:val="00F02F2A"/>
    <w:rsid w:val="00F04D13"/>
    <w:rsid w:val="00F1297B"/>
    <w:rsid w:val="00F168F0"/>
    <w:rsid w:val="00F234F0"/>
    <w:rsid w:val="00F30DDE"/>
    <w:rsid w:val="00F43DEF"/>
    <w:rsid w:val="00F532F9"/>
    <w:rsid w:val="00F66D7C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6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6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8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4CC9E-B286-4D28-99CB-895A9220D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2751</properties:Characters>
  <properties:Lines>103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2018-06-04T06:47:00Z</dcterms:created>
  <dc:creator>wsadmin</dc:creator>
  <cp:lastModifiedBy>Danijela Sekulić</cp:lastModifiedBy>
  <cp:lastPrinted>2018-06-04T07:01:00Z</cp:lastPrinted>
  <dcterms:modified xmlns:xsi="http://www.w3.org/2001/XMLSchema-instance" xsi:type="dcterms:W3CDTF">2018-06-04T07:02:00Z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(TENIS KLUB OLIMPIJA.docx)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