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4b49" w14:paraId="a8e4b49" w:rsidRDefault="004815F8" w:rsidP="004815F8" w:rsidR="004815F8" w:rsidRPr="003128A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15F8" w:rsidP="004815F8" w:rsidR="004815F8" w:rsidRPr="003128A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3128A0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4815F8" w:rsidP="004815F8" w:rsidR="004815F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3128A0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4815F8" w:rsidP="004815F8" w:rsidR="004815F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815F8" w:rsidP="004815F8" w:rsidR="004815F8" w:rsidRPr="003128A0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4815F8" w:rsidP="004815F8" w:rsidR="004815F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815F8" w:rsidP="004815F8" w:rsidR="004815F8" w:rsidRPr="005D578C">
      <w:pPr>
        <w:jc w:val="center"/>
        <w:rPr>
          <w:rFonts w:cs="Times New Roman" w:eastAsia="Times New Roman"/>
          <w:szCs w:val="24"/>
        </w:rPr>
      </w:pPr>
    </w:p>
    <w:p w:rsidRDefault="004815F8" w:rsidP="004815F8" w:rsidR="004815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815F8" w:rsidP="004815F8" w:rsidR="004815F8" w:rsidRPr="005D578C">
      <w:pPr>
        <w:rPr>
          <w:rFonts w:cs="Times New Roman" w:eastAsia="Times New Roman"/>
          <w:szCs w:val="24"/>
        </w:rPr>
      </w:pPr>
    </w:p>
    <w:p w:rsidRDefault="004815F8" w:rsidP="004815F8" w:rsidR="004815F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VIEM &amp; CO d. o. o. Pazin, Katun Trviški 75/a, OIB 29567822814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040096264,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128A0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2016.</w:t>
      </w:r>
    </w:p>
    <w:p w:rsidRDefault="004815F8" w:rsidP="004815F8" w:rsidR="004815F8" w:rsidRPr="005D578C">
      <w:pPr>
        <w:rPr>
          <w:rFonts w:cs="Times New Roman" w:eastAsia="Times New Roman"/>
          <w:szCs w:val="24"/>
        </w:rPr>
      </w:pPr>
    </w:p>
    <w:p w:rsidRDefault="004815F8" w:rsidP="004815F8" w:rsidR="004815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815F8" w:rsidP="004815F8" w:rsidR="004815F8" w:rsidRPr="005D578C">
      <w:pPr>
        <w:rPr>
          <w:rFonts w:cs="Times New Roman" w:eastAsia="Times New Roman"/>
          <w:szCs w:val="24"/>
        </w:rPr>
      </w:pPr>
    </w:p>
    <w:p w:rsidRDefault="004815F8" w:rsidP="004815F8" w:rsidR="004815F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VIEM &amp; CO d. o. o. Pazin, Katun Trviški 75/a, OIB 29567822814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040096264,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17.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815F8" w:rsidP="004815F8" w:rsidR="004815F8" w:rsidRPr="005D578C">
      <w:pPr>
        <w:rPr>
          <w:rFonts w:cs="Times New Roman" w:eastAsia="Times New Roman"/>
          <w:szCs w:val="24"/>
        </w:rPr>
      </w:pPr>
    </w:p>
    <w:p w:rsidRDefault="004815F8" w:rsidP="004815F8" w:rsidR="004815F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4815F8" w:rsidP="004815F8" w:rsidR="004815F8">
      <w:pPr>
        <w:rPr>
          <w:rFonts w:cs="Times New Roman" w:eastAsia="Times New Roman"/>
          <w:szCs w:val="20"/>
        </w:rPr>
      </w:pPr>
    </w:p>
    <w:p w:rsidRDefault="004815F8" w:rsidP="004815F8" w:rsidR="004815F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VIEM &amp; CO d. o. o. Pazin, Katun Trviški 75/a, OIB 29567822814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040096264.</w:t>
      </w:r>
    </w:p>
    <w:p w:rsidRDefault="004815F8" w:rsidP="004815F8" w:rsidR="004815F8">
      <w:pPr>
        <w:ind w:firstLine="709"/>
        <w:rPr>
          <w:rFonts w:cs="Times New Roman" w:eastAsia="Times New Roman"/>
          <w:szCs w:val="24"/>
        </w:rPr>
      </w:pPr>
    </w:p>
    <w:p w:rsidRDefault="004815F8" w:rsidP="004815F8" w:rsidR="004815F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VIEM &amp; CO d. o. o. Pazin, Katun Trviški 75/a, OIB 29567822814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040096264.</w:t>
      </w:r>
    </w:p>
    <w:p w:rsidRDefault="004815F8" w:rsidP="004815F8" w:rsidR="004815F8">
      <w:pPr>
        <w:rPr>
          <w:rFonts w:cs="Times New Roman" w:eastAsia="Times New Roman"/>
          <w:szCs w:val="24"/>
        </w:rPr>
      </w:pPr>
    </w:p>
    <w:p w:rsidRDefault="004815F8" w:rsidP="004815F8" w:rsidR="004815F8" w:rsidRPr="005D578C">
      <w:pPr>
        <w:rPr>
          <w:rFonts w:cs="Times New Roman" w:eastAsia="Times New Roman"/>
          <w:szCs w:val="24"/>
        </w:rPr>
      </w:pPr>
    </w:p>
    <w:p w:rsidRDefault="004815F8" w:rsidP="004815F8" w:rsidR="004815F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815F8" w:rsidP="004815F8" w:rsidR="004815F8">
      <w:pPr>
        <w:ind w:firstLine="708"/>
        <w:rPr>
          <w:rFonts w:cs="Times New Roman" w:eastAsia="Times New Roman"/>
          <w:szCs w:val="24"/>
        </w:rPr>
      </w:pPr>
    </w:p>
    <w:p w:rsidRDefault="004815F8" w:rsidP="004815F8" w:rsidR="004815F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VIEM &amp; CO d. o. o. Pazin.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St-936/2015-3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815F8" w:rsidP="004815F8" w:rsidR="004815F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815F8" w:rsidP="004815F8" w:rsidR="004815F8" w:rsidRPr="005D578C">
      <w:pPr>
        <w:rPr>
          <w:rFonts w:cs="Times New Roman" w:eastAsia="Times New Roman"/>
          <w:szCs w:val="24"/>
        </w:rPr>
      </w:pPr>
    </w:p>
    <w:p w:rsidRDefault="004815F8" w:rsidP="004815F8" w:rsidR="004815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128A0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815F8" w:rsidP="004815F8" w:rsidR="004815F8">
      <w:pPr>
        <w:rPr>
          <w:rFonts w:cs="Times New Roman" w:eastAsia="Times New Roman"/>
          <w:szCs w:val="24"/>
        </w:rPr>
      </w:pPr>
    </w:p>
    <w:p w:rsidRDefault="004815F8" w:rsidP="004815F8" w:rsidR="004815F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815F8" w:rsidP="004815F8" w:rsidR="004815F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2B3A19">
        <w:rPr>
          <w:rFonts w:cs="Times New Roman" w:eastAsia="Times New Roman"/>
          <w:szCs w:val="24"/>
        </w:rPr>
        <w:t>, v. r.</w:t>
      </w:r>
    </w:p>
    <w:p w:rsidRDefault="004815F8" w:rsidP="004815F8" w:rsidR="004815F8">
      <w:pPr>
        <w:jc w:val="left"/>
        <w:rPr>
          <w:rFonts w:cs="Times New Roman" w:eastAsia="Times New Roman"/>
          <w:szCs w:val="24"/>
        </w:rPr>
      </w:pPr>
    </w:p>
    <w:p w:rsidRDefault="004815F8" w:rsidP="004815F8" w:rsidR="004815F8" w:rsidRPr="005D578C">
      <w:pPr>
        <w:jc w:val="left"/>
        <w:rPr>
          <w:rFonts w:cs="Times New Roman" w:eastAsia="Times New Roman"/>
          <w:szCs w:val="24"/>
        </w:rPr>
      </w:pPr>
    </w:p>
    <w:p w:rsidRDefault="004815F8" w:rsidP="004815F8" w:rsidR="004815F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815F8" w:rsidP="004815F8" w:rsidR="004815F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815F8" w:rsidP="004815F8" w:rsidR="004815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815F8" w:rsidP="004815F8" w:rsidR="004815F8">
      <w:pPr>
        <w:rPr>
          <w:rFonts w:cs="Times New Roman" w:eastAsia="Times New Roman"/>
          <w:szCs w:val="24"/>
        </w:rPr>
      </w:pPr>
    </w:p>
    <w:p w:rsidRDefault="004815F8" w:rsidP="004815F8" w:rsidR="004815F8" w:rsidRPr="005D578C">
      <w:pPr>
        <w:rPr>
          <w:rFonts w:cs="Times New Roman" w:eastAsia="Times New Roman"/>
          <w:szCs w:val="24"/>
        </w:rPr>
      </w:pPr>
    </w:p>
    <w:p w:rsidRDefault="004815F8" w:rsidP="004815F8" w:rsidR="004815F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815F8" w:rsidP="004815F8" w:rsidR="004815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815F8" w:rsidP="004815F8" w:rsidR="004815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VIEM &amp; CO d. o. o. Pazin, Katun Trviški 75/a,</w:t>
      </w:r>
    </w:p>
    <w:p w:rsidRDefault="004815F8" w:rsidP="004815F8" w:rsidR="004815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Emil Vitulić, Trviž, Katun Trviški 93, </w:t>
      </w:r>
    </w:p>
    <w:p w:rsidRDefault="004815F8" w:rsidP="004815F8" w:rsidR="004815F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815F8" w:rsidP="004815F8" w:rsidR="004815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815F8" w:rsidP="004815F8" w:rsidR="004815F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4815F8" w:rsidP="004815F8" w:rsidR="004815F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815F8" w:rsidP="004815F8" w:rsidR="004815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815F8" w:rsidP="004815F8" w:rsidR="004815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815F8" w:rsidP="004815F8" w:rsidR="004815F8"/>
    <w:p w:rsidRDefault="004815F8" w:rsidP="004815F8" w:rsidR="004815F8"/>
    <w:p w:rsidRDefault="004815F8" w:rsidP="004815F8" w:rsidR="004815F8"/>
    <w:p w:rsidRDefault="004815F8" w:rsidP="004815F8" w:rsidR="004815F8"/>
    <w:p w:rsidRDefault="004815F8" w:rsidP="004815F8" w:rsidR="004815F8"/>
    <w:p w:rsidRDefault="002B3A19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5F8" w:rsidP="004815F8" w:rsidR="004815F8">
      <w:r>
        <w:separator/>
      </w:r>
    </w:p>
  </w:endnote>
  <w:endnote w:id="0" w:type="continuationSeparator">
    <w:p w:rsidRDefault="004815F8" w:rsidP="004815F8" w:rsidR="00481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5F8" w:rsidP="004815F8" w:rsidR="004815F8">
      <w:r>
        <w:separator/>
      </w:r>
    </w:p>
  </w:footnote>
  <w:footnote w:id="0" w:type="continuationSeparator">
    <w:p w:rsidRDefault="004815F8" w:rsidP="004815F8" w:rsidR="004815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5F8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B3A1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St-936/2015-5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5F8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St-936/2015-5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C4E"/>
    <w:rsid w:val="00051C4E"/>
    <w:rsid w:val="002B3A19"/>
    <w:rsid w:val="003128A0"/>
    <w:rsid w:val="004815F8"/>
    <w:rsid w:val="0075528E"/>
    <w:rsid w:val="0079403F"/>
    <w:rsid w:val="00CB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15F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15F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815F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15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15F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5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5F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A1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3A1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3A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3A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15F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15F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815F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15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15F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5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5F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A1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3A1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3A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3A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St-936/2015</izvorni_sadrzaj>
    <derivirana_varijabla naziv="DomainObject.Predmet.OznakaBroj_1">St-936/2015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VIEM &amp; CO d.o.o. PAZIN</izvorni_sadrzaj>
    <derivirana_varijabla naziv="DomainObject.Predmet.ProtustrankaFormated_1">  VIEM &amp; CO d.o.o. PAZIN</derivirana_varijabla>
  </DomainObject.Predmet.ProtustrankaFormated>
  <DomainObject.Predmet.ProtustrankaFormatedOIB>
    <izvorni_sadrzaj>  VIEM &amp; CO d.o.o. PAZIN, OIB 29567822814</izvorni_sadrzaj>
    <derivirana_varijabla naziv="DomainObject.Predmet.ProtustrankaFormatedOIB_1">  VIEM &amp; CO d.o.o. PAZIN, OIB 29567822814</derivirana_varijabla>
  </DomainObject.Predmet.ProtustrankaFormatedOIB>
  <DomainObject.Predmet.ProtustrankaFormatedWithAdress>
    <izvorni_sadrzaj> VIEM &amp; CO d.o.o. PAZIN, Katun Trviški 75/a, 52000 Pazin</izvorni_sadrzaj>
    <derivirana_varijabla naziv="DomainObject.Predmet.ProtustrankaFormatedWithAdress_1"> VIEM &amp; CO d.o.o. PAZIN, Katun Trviški 75/a, 52000 Pazin</derivirana_varijabla>
  </DomainObject.Predmet.ProtustrankaFormatedWithAdress>
  <DomainObject.Predmet.ProtustrankaFormatedWithAdressOIB>
    <izvorni_sadrzaj> VIEM &amp; CO d.o.o. PAZIN, OIB 29567822814, Katun Trviški 75/a, 52000 Pazin</izvorni_sadrzaj>
    <derivirana_varijabla naziv="DomainObject.Predmet.ProtustrankaFormatedWithAdressOIB_1"> VIEM &amp; CO d.o.o. PAZIN, OIB 29567822814, Katun Trviški 75/a, 52000 Pazin</derivirana_varijabla>
  </DomainObject.Predmet.ProtustrankaFormatedWithAdressOIB>
  <DomainObject.Predmet.ProtustrankaWithAdress>
    <izvorni_sadrzaj>VIEM &amp; CO d.o.o. PAZIN Katun Trviški 75/a, 52000 Pazin</izvorni_sadrzaj>
    <derivirana_varijabla naziv="DomainObject.Predmet.ProtustrankaWithAdress_1">VIEM &amp; CO d.o.o. PAZIN Katun Trviški 75/a, 52000 Pazin</derivirana_varijabla>
  </DomainObject.Predmet.ProtustrankaWithAdress>
  <DomainObject.Predmet.ProtustrankaWithAdressOIB>
    <izvorni_sadrzaj>VIEM &amp; CO d.o.o. PAZIN, OIB 29567822814, Katun Trviški 75/a, 52000 Pazin</izvorni_sadrzaj>
    <derivirana_varijabla naziv="DomainObject.Predmet.ProtustrankaWithAdressOIB_1">VIEM &amp; CO d.o.o. PAZIN, OIB 29567822814, Katun Trviški 75/a, 52000 Pazin</derivirana_varijabla>
  </DomainObject.Predmet.ProtustrankaWithAdressOIB>
  <DomainObject.Predmet.ProtustrankaNazivFormated>
    <izvorni_sadrzaj>VIEM &amp; CO d.o.o. PAZIN</izvorni_sadrzaj>
    <derivirana_varijabla naziv="DomainObject.Predmet.ProtustrankaNazivFormated_1">VIEM &amp; CO d.o.o. PAZIN</derivirana_varijabla>
  </DomainObject.Predmet.ProtustrankaNazivFormated>
  <DomainObject.Predmet.ProtustrankaNazivFormatedOIB>
    <izvorni_sadrzaj>VIEM &amp; CO d.o.o. PAZIN, OIB 29567822814</izvorni_sadrzaj>
    <derivirana_varijabla naziv="DomainObject.Predmet.ProtustrankaNazivFormatedOIB_1">VIEM &amp; CO d.o.o. PAZIN, OIB 29567822814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171.49</izvorni_sadrzaj>
    <derivirana_varijabla naziv="DomainObject.Predmet.TrenutnaVrijednost_1">171.49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VIEM &amp; CO d.o.o. PAZIN</item>
    </izvorni_sadrzaj>
    <derivirana_varijabla naziv="DomainObject.Predmet.ProtuStrankaListFormated_1">
      <item>VIEM &amp; CO d.o.o. PAZIN</item>
    </derivirana_varijabla>
  </DomainObject.Predmet.ProtuStrankaListFormated>
  <DomainObject.Predmet.ProtuStrankaListFormatedOIB>
    <izvorni_sadrzaj>
      <item>VIEM &amp; CO d.o.o. PAZIN, OIB 29567822814</item>
    </izvorni_sadrzaj>
    <derivirana_varijabla naziv="DomainObject.Predmet.ProtuStrankaListFormatedOIB_1">
      <item>VIEM &amp; CO d.o.o. PAZIN, OIB 29567822814</item>
    </derivirana_varijabla>
  </DomainObject.Predmet.ProtuStrankaListFormatedOIB>
  <DomainObject.Predmet.ProtuStrankaListFormatedWithAdress>
    <izvorni_sadrzaj>
      <item>VIEM &amp; CO d.o.o. PAZIN, Katun Trviški 75/a, 52000 Pazin</item>
    </izvorni_sadrzaj>
    <derivirana_varijabla naziv="DomainObject.Predmet.ProtuStrankaListFormatedWithAdress_1">
      <item>VIEM &amp; CO d.o.o. PAZIN, Katun Trviški 75/a, 52000 Pazin</item>
    </derivirana_varijabla>
  </DomainObject.Predmet.ProtuStrankaListFormatedWithAdress>
  <DomainObject.Predmet.ProtuStrankaListFormatedWithAdressOIB>
    <izvorni_sadrzaj>
      <item>VIEM &amp; CO d.o.o. PAZIN, OIB 29567822814, Katun Trviški 75/a, 52000 Pazin</item>
    </izvorni_sadrzaj>
    <derivirana_varijabla naziv="DomainObject.Predmet.ProtuStrankaListFormatedWithAdressOIB_1">
      <item>VIEM &amp; CO d.o.o. PAZIN, OIB 29567822814, Katun Trviški 75/a, 52000 Pazin</item>
    </derivirana_varijabla>
  </DomainObject.Predmet.ProtuStrankaListFormatedWithAdressOIB>
  <DomainObject.Predmet.ProtuStrankaListNazivFormated>
    <izvorni_sadrzaj>
      <item>VIEM &amp; CO d.o.o. PAZIN</item>
    </izvorni_sadrzaj>
    <derivirana_varijabla naziv="DomainObject.Predmet.ProtuStrankaListNazivFormated_1">
      <item>VIEM &amp; CO d.o.o. PAZIN</item>
    </derivirana_varijabla>
  </DomainObject.Predmet.ProtuStrankaListNazivFormated>
  <DomainObject.Predmet.ProtuStrankaListNazivFormatedOIB>
    <izvorni_sadrzaj>
      <item>VIEM &amp; CO d.o.o. PAZIN, OIB 29567822814</item>
    </izvorni_sadrzaj>
    <derivirana_varijabla naziv="DomainObject.Predmet.ProtuStrankaListNazivFormatedOIB_1">
      <item>VIEM &amp; CO d.o.o. PAZIN, OIB 29567822814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VIEM &amp; CO d.o.o. PAZIN</izvorni_sadrzaj>
    <derivirana_varijabla naziv="DomainObject.Predmet.ProtustrankaIDrugi_1">VIEM &amp; CO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VIEM &amp; CO d.o.o. PAZIN, OIB 29567822814, Katun Trviški 75/a, 52000 Pazin</izvorni_sadrzaj>
    <derivirana_varijabla naziv="DomainObject.Predmet.ProtustrankaIDrugiAdressOIB_1">VIEM &amp; CO d.o.o. PAZIN, OIB 29567822814, Katun Trviški 75/a,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VIEM &amp; CO d.o.o. PAZIN</item>
    </izvorni_sadrzaj>
    <derivirana_varijabla naziv="DomainObject.Predmet.SudioniciListNaziv_1">
      <item>FINANCIJSKA AGENCIJA, RC RIJEKA, PODRUŽNICA PULA, PULA</item>
      <item>VIEM &amp; CO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VIEM &amp; CO d.o.o. PAZIN, OIB 29567822814, Katun Trviški 75/a,52000 Pazin</item>
    </izvorni_sadrzaj>
    <derivirana_varijabla naziv="DomainObject.Predmet.SudioniciListAdressOIB_1">
      <item>FINANCIJSKA AGENCIJA, RC RIJEKA, PODRUŽNICA PULA, PULA, OIB 85821130368, Ulica grada Vukovara 70,Zagreb</item>
      <item>VIEM &amp; CO d.o.o. PAZIN, OIB 29567822814, Katun Trviški 75/a,52000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29567822814</item>
    </izvorni_sadrzaj>
    <derivirana_varijabla naziv="DomainObject.Predmet.SudioniciListNazivOIB_1">
      <item>, OIB 85821130368</item>
      <item>, OIB 29567822814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3039</properties:Characters>
  <properties:Lines>82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2016-03-15T11:55:00Z</dcterms:created>
  <dc:creator>Mihaela Kaligari</dc:creator>
  <dc:description/>
  <cp:keywords/>
  <cp:lastModifiedBy>Jasmina Matika</cp:lastModifiedBy>
  <cp:lastPrinted>2016-03-22T08:21:00Z</cp:lastPrinted>
  <dcterms:modified xmlns:xsi="http://www.w3.org/2001/XMLSchema-instance" xsi:type="dcterms:W3CDTF">2016-03-22T11:45:00Z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