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4f71" w14:paraId="7234f71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D3710C">
        <w:t xml:space="preserve">po </w:t>
      </w:r>
      <w:r w:rsidR="009C1D35">
        <w:t>stečajnoj sutkinji</w:t>
      </w:r>
      <w:r w:rsidR="00CF5CF1">
        <w:t xml:space="preserve"> Nadi Roso, u stečajnom postupku nad dužnikom: </w:t>
      </w:r>
      <w:r w:rsidR="00447DF3">
        <w:rPr>
          <w:b/>
        </w:rPr>
        <w:t xml:space="preserve">A-G DINAS d.o.o. za obradu drveta, usluge i trgovinu "u stečaju", </w:t>
      </w:r>
      <w:proofErr w:type="spellStart"/>
      <w:r w:rsidR="00447DF3">
        <w:rPr>
          <w:b/>
        </w:rPr>
        <w:t>Beljevina</w:t>
      </w:r>
      <w:proofErr w:type="spellEnd"/>
      <w:r w:rsidR="00447DF3">
        <w:rPr>
          <w:b/>
        </w:rPr>
        <w:t xml:space="preserve">, </w:t>
      </w:r>
      <w:proofErr w:type="spellStart"/>
      <w:r w:rsidR="00447DF3">
        <w:rPr>
          <w:b/>
        </w:rPr>
        <w:t>Lj</w:t>
      </w:r>
      <w:proofErr w:type="spellEnd"/>
      <w:r w:rsidR="00447DF3">
        <w:rPr>
          <w:b/>
        </w:rPr>
        <w:t>. Gaja 27, OIB: 80794569722, MBS: 050026145</w:t>
      </w:r>
      <w:r w:rsidR="00CF5CF1">
        <w:rPr>
          <w:b/>
          <w:bCs/>
        </w:rPr>
        <w:t>,</w:t>
      </w:r>
      <w:r w:rsidR="00CF5CF1">
        <w:t xml:space="preserve"> dana </w:t>
      </w:r>
      <w:r w:rsidR="00D3710C">
        <w:t>22. ožujka</w:t>
      </w:r>
      <w:r w:rsidR="00447DF3">
        <w:t xml:space="preserve"> 2017. g.,</w:t>
      </w:r>
    </w:p>
    <w:p w:rsidRDefault="00447DF3" w:rsidP="00447DF3" w:rsidR="00CF5CF1">
      <w:pPr>
        <w:tabs>
          <w:tab w:pos="3630" w:val="left"/>
          <w:tab w:pos="6660" w:val="left"/>
        </w:tabs>
        <w:jc w:val="both"/>
      </w:pPr>
      <w:r>
        <w:tab/>
      </w:r>
      <w:r>
        <w:tab/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D3710C" w:rsidR="00D3710C">
      <w:pPr>
        <w:ind w:firstLine="708"/>
        <w:jc w:val="both"/>
      </w:pPr>
      <w:r>
        <w:t>Utvrđuje se da je rješenje o dosudi nekretnina stečajnog dužnika kupcu</w:t>
      </w:r>
      <w:r w:rsidR="00E77B94">
        <w:t xml:space="preserve"> </w:t>
      </w:r>
      <w:proofErr w:type="spellStart"/>
      <w:r w:rsidR="00D3710C" w:rsidRPr="00715EE4">
        <w:rPr>
          <w:b/>
        </w:rPr>
        <w:t>Sector</w:t>
      </w:r>
      <w:proofErr w:type="spellEnd"/>
      <w:r w:rsidR="00D3710C" w:rsidRPr="00715EE4">
        <w:rPr>
          <w:b/>
        </w:rPr>
        <w:t xml:space="preserve"> d.o.o.  Virovitica, Vinkovačka cesta 21, OIB: 16098030727</w:t>
      </w:r>
      <w:r w:rsidR="00D3710C">
        <w:rPr>
          <w:b/>
        </w:rPr>
        <w:t xml:space="preserve"> </w:t>
      </w:r>
      <w:r w:rsidR="00CF5CF1">
        <w:t>za n</w:t>
      </w:r>
      <w:r w:rsidR="00CF5CF1" w:rsidRPr="00D75407">
        <w:t xml:space="preserve">ekretninu: </w:t>
      </w:r>
    </w:p>
    <w:p w:rsidRDefault="00D3710C" w:rsidP="00D3710C" w:rsidR="00D3710C" w:rsidRPr="00901DD2">
      <w:pPr>
        <w:ind w:firstLine="708"/>
        <w:jc w:val="both"/>
        <w:rPr>
          <w:rFonts w:eastAsia="Calibri"/>
        </w:rPr>
      </w:pPr>
      <w:r>
        <w:t xml:space="preserve">1. </w:t>
      </w:r>
      <w:r w:rsidRPr="00715EE4">
        <w:t xml:space="preserve"> </w:t>
      </w:r>
      <w:r>
        <w:tab/>
      </w:r>
      <w:r w:rsidRPr="00901DD2">
        <w:rPr>
          <w:rFonts w:eastAsia="Calibri"/>
        </w:rPr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 Općinski sud u Osijeku  Zemljišnoknjižni odjel Našice  kč.br.1177/13  ekonomsko dvorište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5192 m2</w:t>
      </w:r>
    </w:p>
    <w:p w:rsidRDefault="00D3710C" w:rsidP="00D3710C" w:rsidR="00D3710C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2.</w:t>
      </w:r>
      <w:r w:rsidRPr="00901DD2">
        <w:rPr>
          <w:rFonts w:eastAsia="Calibri"/>
        </w:rPr>
        <w:tab/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 Općinski sud u Osijeku  Zemljišnoknjižni odjel Našice  kč.br.1177/14  ekonomsko dvorište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6575 m2</w:t>
      </w:r>
    </w:p>
    <w:p w:rsidRDefault="00D3710C" w:rsidP="00D3710C" w:rsidR="00D3710C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3.</w:t>
      </w:r>
      <w:r w:rsidRPr="00901DD2">
        <w:rPr>
          <w:rFonts w:eastAsia="Calibri"/>
        </w:rPr>
        <w:tab/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 Općinski sud u Osijeku  Zemljišnoknjižni odjel Našice  kč.br.1177/15  ekonomsko dvorište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8671 m2</w:t>
      </w:r>
    </w:p>
    <w:p w:rsidRDefault="00D3710C" w:rsidP="00D3710C" w:rsidR="00D3710C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4.</w:t>
      </w:r>
      <w:r w:rsidRPr="00901DD2">
        <w:rPr>
          <w:rFonts w:eastAsia="Calibri"/>
        </w:rPr>
        <w:tab/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Općinski sud u Osijeku  Zemljišnoknjižni odjel Našice  kč.br.1177/23  put 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1481 m2</w:t>
      </w:r>
    </w:p>
    <w:p w:rsidRDefault="00D3710C" w:rsidP="00D3710C" w:rsidR="00F45DD4" w:rsidRPr="00E95B25">
      <w:pPr>
        <w:suppressAutoHyphens/>
        <w:ind w:firstLine="708"/>
        <w:jc w:val="both"/>
        <w:rPr>
          <w:bCs/>
        </w:rPr>
      </w:pPr>
      <w:r w:rsidRPr="00901DD2">
        <w:rPr>
          <w:rFonts w:eastAsia="Calibri"/>
        </w:rPr>
        <w:t>5.</w:t>
      </w:r>
      <w:r w:rsidRPr="00901DD2">
        <w:rPr>
          <w:rFonts w:eastAsia="Calibri"/>
        </w:rPr>
        <w:tab/>
        <w:t xml:space="preserve">upisana u zk.ul.1224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Općinski sud u Osijeku  Zemljišnoknjižni odjel Našice  kč.br.1177/16    11 zgrada i </w:t>
      </w:r>
      <w:proofErr w:type="spellStart"/>
      <w:r w:rsidRPr="00901DD2">
        <w:rPr>
          <w:rFonts w:eastAsia="Calibri"/>
        </w:rPr>
        <w:t>ekon.dvor</w:t>
      </w:r>
      <w:proofErr w:type="spellEnd"/>
      <w:r w:rsidRPr="00901DD2">
        <w:rPr>
          <w:rFonts w:eastAsia="Calibri"/>
        </w:rPr>
        <w:t xml:space="preserve">.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 xml:space="preserve">. Zrinskog  50867 m2, </w:t>
      </w:r>
      <w:proofErr w:type="spellStart"/>
      <w:r w:rsidRPr="00901DD2">
        <w:rPr>
          <w:rFonts w:eastAsia="Calibri"/>
        </w:rPr>
        <w:t>pripis</w:t>
      </w:r>
      <w:proofErr w:type="spellEnd"/>
      <w:r w:rsidRPr="00901DD2">
        <w:rPr>
          <w:rFonts w:eastAsia="Calibri"/>
        </w:rPr>
        <w:t xml:space="preserve"> iz uloška 1174</w:t>
      </w:r>
      <w:r w:rsidRPr="006E597A">
        <w:rPr>
          <w:bCs/>
        </w:rPr>
        <w:t xml:space="preserve"> </w:t>
      </w:r>
      <w:r w:rsidRPr="00715EE4">
        <w:t>za iznos</w:t>
      </w:r>
      <w:r w:rsidRPr="0000058F">
        <w:t xml:space="preserve"> od </w:t>
      </w:r>
      <w:r w:rsidRPr="00715EE4">
        <w:rPr>
          <w:b/>
        </w:rPr>
        <w:t>2.868.953,81 kn</w:t>
      </w:r>
      <w:r>
        <w:t xml:space="preserve"> </w:t>
      </w:r>
      <w:r w:rsidR="0084627B">
        <w:t>po</w:t>
      </w:r>
      <w:r w:rsidR="009C1D35">
        <w:t xml:space="preserve">stalo pravomoćno dana </w:t>
      </w:r>
      <w:r>
        <w:t>1. ožujka 2017. g.</w:t>
      </w:r>
      <w:r w:rsidR="009C1D35">
        <w:t xml:space="preserve"> </w:t>
      </w:r>
      <w:r w:rsidR="00264D7A" w:rsidRPr="00E95B25">
        <w:rPr>
          <w:b/>
        </w:rPr>
        <w:t>predaje se</w:t>
      </w:r>
      <w:r w:rsidR="00264D7A">
        <w:t xml:space="preserve"> kupcu </w:t>
      </w:r>
      <w:proofErr w:type="spellStart"/>
      <w:r w:rsidRPr="00715EE4">
        <w:rPr>
          <w:b/>
        </w:rPr>
        <w:t>Sector</w:t>
      </w:r>
      <w:proofErr w:type="spellEnd"/>
      <w:r w:rsidRPr="00715EE4">
        <w:rPr>
          <w:b/>
        </w:rPr>
        <w:t xml:space="preserve"> d.o.o.  Virovitica, Vinkovačka cesta 21, OIB: 16098030727</w:t>
      </w:r>
      <w:r w:rsidR="00264D7A">
        <w:t xml:space="preserve">. </w:t>
      </w:r>
      <w:r w:rsidR="00CA2D01">
        <w:t xml:space="preserve"> </w:t>
      </w:r>
    </w:p>
    <w:p w:rsidRDefault="007A5B4D" w:rsidP="00D3710C" w:rsidR="00F45DD4">
      <w:pPr>
        <w:tabs>
          <w:tab w:pos="2040" w:val="left"/>
          <w:tab w:pos="3885" w:val="left"/>
        </w:tabs>
        <w:jc w:val="both"/>
      </w:pPr>
      <w:r>
        <w:tab/>
      </w:r>
      <w:r w:rsidR="00D3710C">
        <w:tab/>
      </w:r>
    </w:p>
    <w:p w:rsidRDefault="0084627B" w:rsidP="009C1D35" w:rsidR="00493768" w:rsidRPr="00944FF5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proofErr w:type="spellStart"/>
      <w:r w:rsidR="00F72571">
        <w:t>zk</w:t>
      </w:r>
      <w:proofErr w:type="spellEnd"/>
      <w:r w:rsidR="00F72571">
        <w:t xml:space="preserve">. odjel </w:t>
      </w:r>
      <w:r w:rsidR="00031012">
        <w:t>Našice</w:t>
      </w:r>
      <w:r w:rsidR="00D3710C">
        <w:t xml:space="preserve"> k.o. Đurđenovac</w:t>
      </w:r>
      <w:r w:rsidR="00F72571" w:rsidRPr="00944FF5">
        <w:t xml:space="preserve"> izvršit</w:t>
      </w:r>
      <w:r w:rsidRPr="00944FF5">
        <w:t xml:space="preserve"> će upis prava vlasništva na predan</w:t>
      </w:r>
      <w:r w:rsidR="009D4238" w:rsidRPr="00944FF5">
        <w:t>oj</w:t>
      </w:r>
      <w:r w:rsidRPr="00944FF5">
        <w:t xml:space="preserve"> nekretnin</w:t>
      </w:r>
      <w:r w:rsidR="009D4238" w:rsidRPr="00944FF5">
        <w:t>i</w:t>
      </w:r>
      <w:r w:rsidRPr="00944FF5">
        <w:t xml:space="preserve"> u korist kupca i b</w:t>
      </w:r>
      <w:r w:rsidR="00386290" w:rsidRPr="00944FF5">
        <w:t xml:space="preserve">risati sve terete i zabilježbe i </w:t>
      </w:r>
      <w:r w:rsidR="00560345" w:rsidRPr="00944FF5">
        <w:t>to</w:t>
      </w:r>
      <w:r w:rsidR="00F72571" w:rsidRPr="00944FF5">
        <w:t xml:space="preserve"> u odnosu na slijedeću nekretninu</w:t>
      </w:r>
      <w:r w:rsidR="00493768" w:rsidRPr="00944FF5">
        <w:t>:</w:t>
      </w:r>
    </w:p>
    <w:p w:rsidRDefault="00F72571" w:rsidP="00F72571" w:rsidR="00F72571" w:rsidRPr="00447DF3">
      <w:pPr>
        <w:ind w:left="851"/>
        <w:jc w:val="both"/>
      </w:pPr>
    </w:p>
    <w:p w:rsidRDefault="00D3710C" w:rsidP="00D3710C" w:rsidR="00D3710C" w:rsidRPr="00901DD2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1.     </w:t>
      </w:r>
      <w:r w:rsidRPr="00901DD2">
        <w:rPr>
          <w:rFonts w:eastAsia="Calibri"/>
        </w:rPr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 Općinski sud u Osijeku  Zemljišnoknjižni odjel Našice  </w:t>
      </w:r>
      <w:r w:rsidRPr="00A52656">
        <w:rPr>
          <w:rFonts w:eastAsia="Calibri"/>
          <w:b/>
        </w:rPr>
        <w:t>kč.br.1177/13</w:t>
      </w:r>
      <w:r w:rsidRPr="00901DD2">
        <w:rPr>
          <w:rFonts w:eastAsia="Calibri"/>
        </w:rPr>
        <w:t xml:space="preserve">  ekonomsko dvorište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5192 m2</w:t>
      </w:r>
    </w:p>
    <w:p w:rsidRDefault="00D3710C" w:rsidP="00D3710C" w:rsidR="00D3710C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2.</w:t>
      </w:r>
      <w:r w:rsidRPr="00901DD2">
        <w:rPr>
          <w:rFonts w:eastAsia="Calibri"/>
        </w:rPr>
        <w:tab/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 Općinski sud u Osijeku  Zemljišnoknjižni odjel Našice  </w:t>
      </w:r>
      <w:r w:rsidRPr="00A52656">
        <w:rPr>
          <w:rFonts w:eastAsia="Calibri"/>
          <w:b/>
        </w:rPr>
        <w:t>kč.br.1177/14</w:t>
      </w:r>
      <w:r w:rsidRPr="00901DD2">
        <w:rPr>
          <w:rFonts w:eastAsia="Calibri"/>
        </w:rPr>
        <w:t xml:space="preserve">  ekonomsko dvorište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6575 m2</w:t>
      </w:r>
    </w:p>
    <w:p w:rsidRDefault="00D3710C" w:rsidP="00D3710C" w:rsidR="00D3710C" w:rsidRPr="00901DD2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t>3.</w:t>
      </w:r>
      <w:r w:rsidRPr="00901DD2">
        <w:rPr>
          <w:rFonts w:eastAsia="Calibri"/>
        </w:rPr>
        <w:tab/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 Općinski sud u Osijeku  Zemljišnoknjižni odjel Našice  kč.br.</w:t>
      </w:r>
      <w:r w:rsidRPr="00A52656">
        <w:rPr>
          <w:rFonts w:eastAsia="Calibri"/>
          <w:b/>
        </w:rPr>
        <w:t>1177/15</w:t>
      </w:r>
      <w:r w:rsidRPr="00901DD2">
        <w:rPr>
          <w:rFonts w:eastAsia="Calibri"/>
        </w:rPr>
        <w:t xml:space="preserve">  ekonomsko dvorište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8671 m2</w:t>
      </w:r>
    </w:p>
    <w:p w:rsidRDefault="00D3710C" w:rsidP="00D3710C" w:rsidR="00D3710C">
      <w:pPr>
        <w:ind w:firstLine="708"/>
        <w:jc w:val="both"/>
        <w:rPr>
          <w:rFonts w:eastAsia="Calibri"/>
        </w:rPr>
      </w:pPr>
      <w:r w:rsidRPr="00901DD2">
        <w:rPr>
          <w:rFonts w:eastAsia="Calibri"/>
        </w:rPr>
        <w:lastRenderedPageBreak/>
        <w:t>4.</w:t>
      </w:r>
      <w:r w:rsidRPr="00901DD2">
        <w:rPr>
          <w:rFonts w:eastAsia="Calibri"/>
        </w:rPr>
        <w:tab/>
        <w:t xml:space="preserve">upisana u zk.ul.1333 </w:t>
      </w:r>
      <w:proofErr w:type="spellStart"/>
      <w:r w:rsidRPr="00901DD2">
        <w:rPr>
          <w:rFonts w:eastAsia="Calibri"/>
        </w:rPr>
        <w:t>k.o</w:t>
      </w:r>
      <w:proofErr w:type="spellEnd"/>
      <w:r w:rsidRPr="00901DD2">
        <w:rPr>
          <w:rFonts w:eastAsia="Calibri"/>
        </w:rPr>
        <w:t xml:space="preserve"> Đurđenovac Općinski sud u Osijeku  Zemljišnoknjižni odjel Našice  kč.br.</w:t>
      </w:r>
      <w:r w:rsidRPr="00A52656">
        <w:rPr>
          <w:rFonts w:eastAsia="Calibri"/>
          <w:b/>
        </w:rPr>
        <w:t>1177/23</w:t>
      </w:r>
      <w:r w:rsidRPr="00901DD2">
        <w:rPr>
          <w:rFonts w:eastAsia="Calibri"/>
        </w:rPr>
        <w:t xml:space="preserve">  put  Trg </w:t>
      </w:r>
      <w:proofErr w:type="spellStart"/>
      <w:r w:rsidRPr="00901DD2">
        <w:rPr>
          <w:rFonts w:eastAsia="Calibri"/>
        </w:rPr>
        <w:t>N.Š</w:t>
      </w:r>
      <w:proofErr w:type="spellEnd"/>
      <w:r w:rsidRPr="00901DD2">
        <w:rPr>
          <w:rFonts w:eastAsia="Calibri"/>
        </w:rPr>
        <w:t>. Zrinskog 1481 m2</w:t>
      </w:r>
    </w:p>
    <w:p w:rsidRDefault="00A52656" w:rsidP="00D3710C" w:rsidR="00A52656">
      <w:pPr>
        <w:ind w:firstLine="708"/>
        <w:jc w:val="both"/>
        <w:rPr>
          <w:rFonts w:eastAsia="Calibri"/>
        </w:rPr>
      </w:pPr>
    </w:p>
    <w:p w:rsidRDefault="00A52656" w:rsidP="00D3710C" w:rsidR="00A52656" w:rsidRPr="00901DD2">
      <w:pPr>
        <w:ind w:firstLine="708"/>
        <w:jc w:val="both"/>
        <w:rPr>
          <w:rFonts w:eastAsia="Calibri"/>
        </w:rPr>
      </w:pPr>
    </w:p>
    <w:p w:rsidRDefault="00493768" w:rsidP="008918F2" w:rsidR="0084627B" w:rsidRPr="00447DF3">
      <w:pPr>
        <w:ind w:left="1211"/>
        <w:jc w:val="both"/>
      </w:pPr>
      <w:r w:rsidRPr="00447DF3">
        <w:rPr>
          <w:b/>
        </w:rPr>
        <w:t xml:space="preserve"> </w:t>
      </w:r>
      <w:r w:rsidRPr="00447DF3">
        <w:t xml:space="preserve">B </w:t>
      </w:r>
      <w:proofErr w:type="spellStart"/>
      <w:r w:rsidR="00440696" w:rsidRPr="00447DF3">
        <w:t>Vlastovnica</w:t>
      </w:r>
      <w:proofErr w:type="spellEnd"/>
    </w:p>
    <w:p w:rsidRDefault="00A52656" w:rsidP="00F7659F" w:rsidR="00A52656" w:rsidRPr="00A52656">
      <w:pPr>
        <w:rPr>
          <w:color w:val="000000"/>
        </w:rPr>
      </w:pPr>
      <w:r w:rsidRPr="00A52656">
        <w:rPr>
          <w:color w:val="000000"/>
        </w:rPr>
        <w:t xml:space="preserve">2.1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8"/>
        <w:gridCol w:w="636"/>
        <w:gridCol w:w="5528"/>
        <w:gridCol w:w="1164"/>
        <w:gridCol w:w="1038"/>
        <w:gridCol w:w="6"/>
        <w:gridCol w:w="6"/>
        <w:gridCol w:w="269"/>
      </w:tblGrid>
      <w:tr w:rsidTr="00A52656" w:rsidR="00A52656" w:rsidRPr="00A52656">
        <w:trPr>
          <w:gridAfter w:val="3"/>
          <w:wAfter w:type="dxa" w:w="1260"/>
          <w:trHeight w:val="915"/>
        </w:trPr>
        <w:tc>
          <w:tcPr>
            <w:tcW w:type="dxa" w:w="65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Zaprimljeno 18.04.2013. broj Z-936/13</w:t>
            </w:r>
            <w:r w:rsidRPr="00A52656">
              <w:rPr>
                <w:color w:val="000000"/>
              </w:rPr>
              <w:br/>
              <w:t xml:space="preserve">Na temelju rješenja Financijske agencije, Zagreb, Nagodbenog vijeća: HR03, Zagreb, Ozaljska 10, od 11. travnja 2013. godine, klasa: UP-I/110/07/13-01/2439, ur.br: 04-06-13-2439-13 i čl. 51. st. 8. Zakona o financijskom poslovanju i </w:t>
            </w:r>
            <w:proofErr w:type="spellStart"/>
            <w:r w:rsidRPr="00A52656">
              <w:rPr>
                <w:color w:val="000000"/>
              </w:rPr>
              <w:t>predstečajnoj</w:t>
            </w:r>
            <w:proofErr w:type="spellEnd"/>
            <w:r w:rsidRPr="00A52656">
              <w:rPr>
                <w:color w:val="000000"/>
              </w:rPr>
              <w:t xml:space="preserve"> nagodbi (NN 108/12, 144/12), </w:t>
            </w:r>
            <w:proofErr w:type="spellStart"/>
            <w:r w:rsidRPr="00A52656">
              <w:rPr>
                <w:color w:val="000000"/>
              </w:rPr>
              <w:t>zabilježuje</w:t>
            </w:r>
            <w:proofErr w:type="spellEnd"/>
            <w:r w:rsidRPr="00A52656">
              <w:rPr>
                <w:color w:val="000000"/>
              </w:rPr>
              <w:t xml:space="preserve"> se otvaranje postupka </w:t>
            </w:r>
            <w:proofErr w:type="spellStart"/>
            <w:r w:rsidRPr="00A52656">
              <w:rPr>
                <w:color w:val="000000"/>
              </w:rPr>
              <w:t>predstečajne</w:t>
            </w:r>
            <w:proofErr w:type="spellEnd"/>
            <w:r w:rsidRPr="00A52656">
              <w:rPr>
                <w:color w:val="000000"/>
              </w:rPr>
              <w:t xml:space="preserve"> nagodbe na nekretninama upisanim u A.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Zaprimljeno 12.03.2015. broj Z-530/15</w:t>
            </w:r>
            <w:r w:rsidRPr="00A52656">
              <w:rPr>
                <w:color w:val="000000"/>
              </w:rPr>
              <w:br/>
              <w:t xml:space="preserve">Na temelju rješenja Trgovačkog suda u Osijeku od 11. ožujka 2015.g. broj 6 St-13/15-7 </w:t>
            </w:r>
            <w:proofErr w:type="spellStart"/>
            <w:r w:rsidRPr="00A52656">
              <w:rPr>
                <w:color w:val="000000"/>
              </w:rPr>
              <w:t>zabilježuje</w:t>
            </w:r>
            <w:proofErr w:type="spellEnd"/>
            <w:r w:rsidRPr="00A52656">
              <w:rPr>
                <w:color w:val="000000"/>
              </w:rPr>
              <w:t xml:space="preserve"> se otvaranje stečajnog postupka na nekretninama upisanim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Zaprimljeno 09.07.2015. broj Z-1478/15</w:t>
            </w:r>
            <w:r w:rsidRPr="00A52656">
              <w:rPr>
                <w:color w:val="000000"/>
              </w:rPr>
              <w:br/>
              <w:t xml:space="preserve">Na temelju rješenja Trgovačkog suda u Osijeku od 07.07.2015., broj: 6 St-13/15-38, </w:t>
            </w:r>
            <w:proofErr w:type="spellStart"/>
            <w:r w:rsidRPr="00A52656">
              <w:rPr>
                <w:color w:val="000000"/>
              </w:rPr>
              <w:t>zabilježuje</w:t>
            </w:r>
            <w:proofErr w:type="spellEnd"/>
            <w:r w:rsidRPr="00A52656">
              <w:rPr>
                <w:color w:val="000000"/>
              </w:rPr>
              <w:t xml:space="preserve"> se rješenje o prodaji nekretnina stečajnog dužnika na nekretninama u A.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</w:tr>
    </w:tbl>
    <w:p w:rsidRDefault="00043562" w:rsidP="00F7659F" w:rsidR="00043562" w:rsidRPr="00A52656">
      <w:pPr>
        <w:rPr>
          <w:color w:val="000000"/>
        </w:rPr>
      </w:pPr>
    </w:p>
    <w:p w:rsidRDefault="00043562" w:rsidP="00F7659F" w:rsidR="00043562" w:rsidRPr="00A52656">
      <w:pPr>
        <w:rPr>
          <w:color w:val="000000"/>
        </w:rPr>
      </w:pPr>
    </w:p>
    <w:p w:rsidRDefault="00A52656" w:rsidP="00F7659F" w:rsidR="00FA2C6D" w:rsidRPr="00A52656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</w:t>
      </w:r>
    </w:p>
    <w:p w:rsidRDefault="00FA2C6D" w:rsidP="00F7659F" w:rsidR="00FA2C6D">
      <w:pPr>
        <w:rPr>
          <w:color w:val="000000"/>
        </w:rPr>
      </w:pPr>
      <w:r w:rsidRPr="00A52656">
        <w:rPr>
          <w:color w:val="000000"/>
        </w:rPr>
        <w:tab/>
        <w:t>C Teretovnica</w:t>
      </w:r>
      <w:r w:rsidR="00A52656">
        <w:rPr>
          <w:color w:val="000000"/>
        </w:rPr>
        <w:tab/>
      </w:r>
      <w:r w:rsidR="00A52656">
        <w:rPr>
          <w:color w:val="000000"/>
        </w:rPr>
        <w:tab/>
      </w:r>
      <w:r w:rsidR="00A52656">
        <w:rPr>
          <w:color w:val="000000"/>
        </w:rPr>
        <w:tab/>
      </w:r>
      <w:r w:rsidR="00A52656">
        <w:rPr>
          <w:color w:val="000000"/>
        </w:rPr>
        <w:tab/>
      </w:r>
    </w:p>
    <w:p w:rsidRDefault="00A52656" w:rsidP="00F7659F" w:rsidR="00A52656" w:rsidRPr="00A52656">
      <w:pPr>
        <w:rPr>
          <w:color w:val="000000"/>
        </w:rPr>
      </w:pPr>
      <w:r>
        <w:rPr>
          <w:color w:val="000000"/>
        </w:rPr>
        <w:t>1.1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Iznos tereta: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1"/>
        <w:gridCol w:w="450"/>
        <w:gridCol w:w="3846"/>
        <w:gridCol w:w="899"/>
        <w:gridCol w:w="569"/>
        <w:gridCol w:w="871"/>
        <w:gridCol w:w="973"/>
        <w:gridCol w:w="326"/>
        <w:gridCol w:w="482"/>
        <w:gridCol w:w="248"/>
      </w:tblGrid>
      <w:tr w:rsidTr="00A52656" w:rsidR="00A52656" w:rsidRPr="00A52656">
        <w:trPr>
          <w:gridAfter w:val="2"/>
          <w:wAfter w:type="dxa" w:w="780"/>
          <w:trHeight w:val="1080"/>
        </w:trPr>
        <w:tc>
          <w:tcPr>
            <w:tcW w:type="dxa" w:w="547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Primljeno: 30.07.2007., broj Z- 1866/07</w:t>
            </w:r>
            <w:r w:rsidRPr="00A52656">
              <w:rPr>
                <w:color w:val="000000"/>
              </w:rPr>
              <w:br/>
              <w:t xml:space="preserve">Na temelju sporazuma radi osiguranja novčane tražbine zasnivanjem založnog prava na nekretninama, </w:t>
            </w:r>
            <w:proofErr w:type="spellStart"/>
            <w:r w:rsidRPr="00A52656">
              <w:rPr>
                <w:color w:val="000000"/>
              </w:rPr>
              <w:t>solemniziranog</w:t>
            </w:r>
            <w:proofErr w:type="spellEnd"/>
            <w:r w:rsidRPr="00A52656">
              <w:rPr>
                <w:color w:val="000000"/>
              </w:rPr>
              <w:t xml:space="preserve"> po javnom bilježniku iz Zagreba od 25. srpnja 2007., broj OV-12778/07, uknjižuje se pravo zaloga na nekretninama upisanim u A za glavnicu u iznosu od 19.500.000,00 kn, uvećana za iznos ugovorene redovne kamate, </w:t>
            </w:r>
            <w:proofErr w:type="spellStart"/>
            <w:r w:rsidRPr="00A52656">
              <w:rPr>
                <w:color w:val="000000"/>
              </w:rPr>
              <w:t>interkalarne</w:t>
            </w:r>
            <w:proofErr w:type="spellEnd"/>
            <w:r w:rsidRPr="00A52656">
              <w:rPr>
                <w:color w:val="000000"/>
              </w:rPr>
              <w:t xml:space="preserve"> kamate i kamate za vrijeme trajanja počeka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19.500.000,00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SPOREDNA HIPOTEKA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b/>
                <w:bCs/>
                <w:color w:val="000000"/>
              </w:rPr>
              <w:t>FOND ZA RAZVOJ I ZAPOŠLJAVANJE, ZAGREB, PREOBRAŽENSKA 4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proofErr w:type="spellStart"/>
            <w:r w:rsidRPr="00A52656">
              <w:rPr>
                <w:color w:val="000000"/>
              </w:rPr>
              <w:t>Zabilježuje</w:t>
            </w:r>
            <w:proofErr w:type="spellEnd"/>
            <w:r w:rsidRPr="00A52656">
              <w:rPr>
                <w:color w:val="000000"/>
              </w:rPr>
              <w:t xml:space="preserve"> se da je glavna hipoteka u </w:t>
            </w:r>
            <w:proofErr w:type="spellStart"/>
            <w:r w:rsidRPr="00A52656">
              <w:rPr>
                <w:color w:val="000000"/>
              </w:rPr>
              <w:t>zk.ul</w:t>
            </w:r>
            <w:proofErr w:type="spellEnd"/>
            <w:r w:rsidRPr="00A52656">
              <w:rPr>
                <w:color w:val="000000"/>
              </w:rPr>
              <w:t xml:space="preserve">. 648 k.o. </w:t>
            </w:r>
            <w:proofErr w:type="spellStart"/>
            <w:r w:rsidRPr="00A52656">
              <w:rPr>
                <w:color w:val="000000"/>
              </w:rPr>
              <w:t>Beljevina</w:t>
            </w:r>
            <w:proofErr w:type="spellEnd"/>
            <w:r w:rsidRPr="00A52656">
              <w:rPr>
                <w:color w:val="000000"/>
              </w:rPr>
              <w:t xml:space="preserve">, a sporedne u </w:t>
            </w:r>
            <w:proofErr w:type="spellStart"/>
            <w:r w:rsidRPr="00A52656">
              <w:rPr>
                <w:color w:val="000000"/>
              </w:rPr>
              <w:t>zk.ul</w:t>
            </w:r>
            <w:proofErr w:type="spellEnd"/>
            <w:r w:rsidRPr="00A52656">
              <w:rPr>
                <w:color w:val="000000"/>
              </w:rPr>
              <w:t>. 1181, 1224 k.o. Đurđenovac.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b/>
                <w:bCs/>
                <w:color w:val="000000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Zaprimljeno 14.09.2012. broj Z-2108/12</w:t>
            </w:r>
            <w:r w:rsidRPr="00A52656">
              <w:rPr>
                <w:color w:val="000000"/>
              </w:rPr>
              <w:br/>
              <w:t xml:space="preserve">Na temelju Sporazuma radi osiguranja novčane tražbine zasnivanjem založnog prava na nekretninama, </w:t>
            </w:r>
            <w:proofErr w:type="spellStart"/>
            <w:r w:rsidRPr="00A52656">
              <w:rPr>
                <w:color w:val="000000"/>
              </w:rPr>
              <w:t>solemniziranog</w:t>
            </w:r>
            <w:proofErr w:type="spellEnd"/>
            <w:r w:rsidRPr="00A52656">
              <w:rPr>
                <w:color w:val="000000"/>
              </w:rPr>
              <w:t xml:space="preserve"> po javnom bilježniku iz Osijeka, pod </w:t>
            </w:r>
            <w:proofErr w:type="spellStart"/>
            <w:r w:rsidRPr="00A52656">
              <w:rPr>
                <w:color w:val="000000"/>
              </w:rPr>
              <w:t>br</w:t>
            </w:r>
            <w:proofErr w:type="spellEnd"/>
            <w:r w:rsidRPr="00A52656">
              <w:rPr>
                <w:color w:val="000000"/>
              </w:rPr>
              <w:t xml:space="preserve">: </w:t>
            </w:r>
            <w:proofErr w:type="spellStart"/>
            <w:r w:rsidRPr="00A52656">
              <w:rPr>
                <w:color w:val="000000"/>
              </w:rPr>
              <w:t>Ov</w:t>
            </w:r>
            <w:proofErr w:type="spellEnd"/>
            <w:r w:rsidRPr="00A52656">
              <w:rPr>
                <w:color w:val="000000"/>
              </w:rPr>
              <w:t>-4159/12, uknjižuje se pravo zaloga na nekretninama u A, u iznosu od 270.592,57 EUR, u kunskoj protuvrijednosti obračunato po srednjem tečaju HNB-a za EUR na dan dospijeća odnosno plaćanja, uz redovnu kamatu od 3m EURIBOR+8,0% godišnje, promjenjivu, uvećano za pripadajuće kamate, troškove, te sve ostale obveze sukladno ugovoru o kreditu, te zatezne kamate i troškove ovrhe, u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270.592,57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SPOREDNA HIPOTEKA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b/>
                <w:bCs/>
                <w:color w:val="000000"/>
              </w:rPr>
              <w:t>PODRAVSKA BANKA D.D. KOPRIVNICA, OIB: 97326283154, OPATIČKA 3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2.2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proofErr w:type="spellStart"/>
            <w:r w:rsidRPr="00A52656">
              <w:rPr>
                <w:color w:val="000000"/>
              </w:rPr>
              <w:t>zabilježuje</w:t>
            </w:r>
            <w:proofErr w:type="spellEnd"/>
            <w:r w:rsidRPr="00A52656">
              <w:rPr>
                <w:color w:val="000000"/>
              </w:rPr>
              <w:t xml:space="preserve"> se da je glavna hipoteka upisana u </w:t>
            </w:r>
            <w:proofErr w:type="spellStart"/>
            <w:r w:rsidRPr="00A52656">
              <w:rPr>
                <w:color w:val="000000"/>
              </w:rPr>
              <w:t>zk</w:t>
            </w:r>
            <w:proofErr w:type="spellEnd"/>
            <w:r w:rsidRPr="00A52656">
              <w:rPr>
                <w:color w:val="000000"/>
              </w:rPr>
              <w:t>. ul. br. 1181 k.o. Đurđenovac.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b/>
                <w:bCs/>
                <w:color w:val="000000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Zaprimljeno 04.04.2014. broj Z-744/14</w:t>
            </w:r>
            <w:r w:rsidRPr="00A52656">
              <w:rPr>
                <w:color w:val="000000"/>
              </w:rPr>
              <w:br/>
              <w:t xml:space="preserve">Na temelju rješenja ovog suda od 3. travnja 2014., broj </w:t>
            </w:r>
            <w:proofErr w:type="spellStart"/>
            <w:r w:rsidRPr="00A52656">
              <w:rPr>
                <w:color w:val="000000"/>
              </w:rPr>
              <w:t>Ovr</w:t>
            </w:r>
            <w:proofErr w:type="spellEnd"/>
            <w:r w:rsidRPr="00A52656">
              <w:rPr>
                <w:color w:val="000000"/>
              </w:rPr>
              <w:t>-158/14., predbilježuje se pravo zaloga na nekretninama u A u ukupnom iznosu od 18.394.000,60 kn s pripadajućim kamatama, temeljem ovršnih isprava ( čl. 128 Općeg poreznog zakona, NN 147/08. i 18/11. ) i troška ovog postupka osiguranja 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18.394.000,60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PREDBILJEŽBA</w:t>
            </w:r>
            <w:r w:rsidRPr="00A52656">
              <w:rPr>
                <w:color w:val="000000"/>
              </w:rPr>
              <w:br/>
              <w:t>na 3.2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b/>
                <w:bCs/>
                <w:color w:val="000000"/>
              </w:rPr>
              <w:t>REPUBLIKA HRVATSKA-MINISTARSTVO FINANCIJA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Zaprimljeno 11.06.2014. broj Z-1259/14</w:t>
            </w:r>
            <w:r w:rsidRPr="00A52656">
              <w:rPr>
                <w:color w:val="000000"/>
              </w:rPr>
              <w:br/>
              <w:t xml:space="preserve">Na temelju pravomoćnog rješenja Općinskog suda u Našicama od 03.04.2014., broj: </w:t>
            </w:r>
            <w:proofErr w:type="spellStart"/>
            <w:r w:rsidRPr="00A52656">
              <w:rPr>
                <w:color w:val="000000"/>
              </w:rPr>
              <w:t>Ovr</w:t>
            </w:r>
            <w:proofErr w:type="spellEnd"/>
            <w:r w:rsidRPr="00A52656">
              <w:rPr>
                <w:color w:val="000000"/>
              </w:rPr>
              <w:t xml:space="preserve">-158/14-2, </w:t>
            </w:r>
            <w:proofErr w:type="spellStart"/>
            <w:r w:rsidRPr="00A52656">
              <w:rPr>
                <w:color w:val="000000"/>
              </w:rPr>
              <w:t>zabilježuje</w:t>
            </w:r>
            <w:proofErr w:type="spellEnd"/>
            <w:r w:rsidRPr="00A52656">
              <w:rPr>
                <w:color w:val="000000"/>
              </w:rPr>
              <w:t xml:space="preserve"> se opravdanje predbilježbe prava zaloga na nekretninama u A, upisane za korist RH - Ministarstva financija pod Z-744/14, C </w:t>
            </w:r>
            <w:proofErr w:type="spellStart"/>
            <w:r w:rsidRPr="00A52656">
              <w:rPr>
                <w:color w:val="000000"/>
              </w:rPr>
              <w:t>rbr</w:t>
            </w:r>
            <w:proofErr w:type="spellEnd"/>
            <w:r w:rsidRPr="00A52656">
              <w:rPr>
                <w:color w:val="000000"/>
              </w:rPr>
              <w:t>. 3.1.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</w:tr>
      <w:tr w:rsidTr="00A52656" w:rsidR="00A52656" w:rsidRPr="00A52656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jc w:val="center"/>
              <w:rPr>
                <w:color w:val="333333"/>
              </w:rPr>
            </w:pPr>
            <w:r w:rsidRPr="00A52656">
              <w:rPr>
                <w:color w:val="000000"/>
              </w:rPr>
              <w:t>3.3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  <w:r w:rsidRPr="00A52656">
              <w:rPr>
                <w:color w:val="000000"/>
              </w:rPr>
              <w:t>Zaprimljeno 11.06.2014. broj Z-1259/14</w:t>
            </w:r>
            <w:r w:rsidRPr="00A52656">
              <w:rPr>
                <w:color w:val="000000"/>
              </w:rPr>
              <w:br/>
            </w:r>
            <w:proofErr w:type="spellStart"/>
            <w:r w:rsidRPr="00A52656">
              <w:rPr>
                <w:color w:val="000000"/>
              </w:rPr>
              <w:t>Zabilježuje</w:t>
            </w:r>
            <w:proofErr w:type="spellEnd"/>
            <w:r w:rsidRPr="00A52656">
              <w:rPr>
                <w:color w:val="000000"/>
              </w:rPr>
              <w:t xml:space="preserve"> se </w:t>
            </w:r>
            <w:proofErr w:type="spellStart"/>
            <w:r w:rsidRPr="00A52656">
              <w:rPr>
                <w:color w:val="000000"/>
              </w:rPr>
              <w:t>ovršivost</w:t>
            </w:r>
            <w:proofErr w:type="spellEnd"/>
            <w:r w:rsidRPr="00A52656">
              <w:rPr>
                <w:color w:val="000000"/>
              </w:rPr>
              <w:t xml:space="preserve"> tražbine radi čijeg osiguranja je uknjižba dopuštena (čl. 297. st. 2 Ovršnog zakona).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52656" w:rsidR="00A52656" w:rsidRPr="00A52656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  <w:tc>
          <w:tcPr>
            <w:tcW w:type="auto" w:w="0"/>
            <w:shd w:fill="FFFFFF" w:color="auto" w:val="clear"/>
            <w:hideMark/>
          </w:tcPr>
          <w:p w:rsidRDefault="00A52656" w:rsidR="00A52656" w:rsidRPr="00A52656"/>
        </w:tc>
      </w:tr>
    </w:tbl>
    <w:p w:rsidRDefault="00BF5F14" w:rsidP="001A29B9" w:rsidR="00BF5F14" w:rsidRPr="001A29B9">
      <w:pPr>
        <w:rPr>
          <w:color w:val="000000"/>
        </w:rPr>
      </w:pP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043562">
        <w:t>13/15</w:t>
      </w:r>
      <w:r w:rsidR="00E22E37">
        <w:t xml:space="preserve"> </w:t>
      </w:r>
      <w:r w:rsidR="0084627B">
        <w:t xml:space="preserve">nekretnine stečajnog dužnika </w:t>
      </w:r>
      <w:r w:rsidR="00043562">
        <w:rPr>
          <w:b/>
        </w:rPr>
        <w:t xml:space="preserve">A-G DINAS d.o.o. za obradu drveta, usluge i trgovinu "u stečaju", </w:t>
      </w:r>
      <w:proofErr w:type="spellStart"/>
      <w:r w:rsidR="00043562">
        <w:rPr>
          <w:b/>
        </w:rPr>
        <w:t>Beljevina</w:t>
      </w:r>
      <w:proofErr w:type="spellEnd"/>
      <w:r w:rsidR="00043562">
        <w:rPr>
          <w:b/>
        </w:rPr>
        <w:t xml:space="preserve">, </w:t>
      </w:r>
      <w:proofErr w:type="spellStart"/>
      <w:r w:rsidR="00043562">
        <w:rPr>
          <w:b/>
        </w:rPr>
        <w:t>Lj</w:t>
      </w:r>
      <w:proofErr w:type="spellEnd"/>
      <w:r w:rsidR="00043562">
        <w:rPr>
          <w:b/>
        </w:rPr>
        <w:t xml:space="preserve">. Gaja 27, OIB: 80794569722, MBS: 050026145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proofErr w:type="spellStart"/>
      <w:r w:rsidR="00A52656" w:rsidRPr="00715EE4">
        <w:rPr>
          <w:b/>
        </w:rPr>
        <w:t>Sector</w:t>
      </w:r>
      <w:proofErr w:type="spellEnd"/>
      <w:r w:rsidR="00A52656" w:rsidRPr="00715EE4">
        <w:rPr>
          <w:b/>
        </w:rPr>
        <w:t xml:space="preserve"> d.o.o.  Virovitica, Vinkovačka cesta 21, OIB: 16098030727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lastRenderedPageBreak/>
        <w:tab/>
      </w:r>
      <w:r w:rsidR="007A5B4D">
        <w:tab/>
      </w:r>
    </w:p>
    <w:p w:rsidRDefault="0084627B" w:rsidP="00043562" w:rsidR="00411248">
      <w:pPr>
        <w:ind w:firstLine="708"/>
        <w:jc w:val="both"/>
      </w:pPr>
      <w:r>
        <w:t xml:space="preserve">Rješenje o dosudi nekretnine kupcu </w:t>
      </w:r>
      <w:proofErr w:type="spellStart"/>
      <w:r w:rsidR="00A52656" w:rsidRPr="00715EE4">
        <w:rPr>
          <w:b/>
        </w:rPr>
        <w:t>Sector</w:t>
      </w:r>
      <w:proofErr w:type="spellEnd"/>
      <w:r w:rsidR="00A52656" w:rsidRPr="00715EE4">
        <w:rPr>
          <w:b/>
        </w:rPr>
        <w:t xml:space="preserve"> d.o.o.  Virovitica, Vinkovačka cesta 21, OIB: 16098030727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A52656">
        <w:t>17. veljače 2017</w:t>
      </w:r>
      <w:r w:rsidR="000A10DC">
        <w:t>. g.</w:t>
      </w:r>
      <w:r>
        <w:t xml:space="preserve"> postalo je pravomoćno </w:t>
      </w:r>
      <w:r w:rsidR="00A52656">
        <w:t>1. ožujka 2017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A52656">
        <w:t>20. ožujka 2017. g.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A52656" w:rsidP="00B85ADD" w:rsidR="00A52656">
      <w:pPr>
        <w:jc w:val="both"/>
      </w:pPr>
    </w:p>
    <w:p w:rsidRDefault="00A52656" w:rsidP="00B85ADD" w:rsidR="00A52656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A52656">
        <w:t>22. ožujka</w:t>
      </w:r>
      <w:r w:rsidR="00061E89">
        <w:t xml:space="preserve"> 2017. g.</w:t>
      </w:r>
    </w:p>
    <w:p w:rsidRDefault="00061E89" w:rsidP="00061E89" w:rsidR="00E22E37">
      <w:pPr>
        <w:tabs>
          <w:tab w:pos="6195" w:val="left"/>
        </w:tabs>
        <w:ind w:left="1425"/>
      </w:pPr>
      <w:r>
        <w:tab/>
      </w: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A52656">
        <w:tab/>
      </w:r>
      <w:r w:rsidR="00A52656">
        <w:tab/>
      </w:r>
      <w:r w:rsidR="00A52656">
        <w:tab/>
      </w:r>
      <w:r w:rsidR="00A52656">
        <w:tab/>
        <w:t xml:space="preserve">        </w:t>
      </w:r>
      <w:r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061E89">
        <w:t>a</w:t>
      </w:r>
      <w:r>
        <w:t xml:space="preserve"> upravitelj</w:t>
      </w:r>
      <w:r w:rsidR="00061E89">
        <w:t>ica</w:t>
      </w:r>
      <w:r w:rsidR="003A416C">
        <w:t xml:space="preserve"> </w:t>
      </w:r>
      <w:r w:rsidR="00411248">
        <w:t>Boja</w:t>
      </w:r>
      <w:r w:rsidR="00061E89">
        <w:t xml:space="preserve"> Stanković</w:t>
      </w:r>
    </w:p>
    <w:p w:rsidRDefault="00A52656" w:rsidP="00EA19E1" w:rsidR="00A52656" w:rsidRPr="00A52656">
      <w:pPr>
        <w:pStyle w:val="Tijeloteksta"/>
        <w:numPr>
          <w:ilvl w:val="0"/>
          <w:numId w:val="5"/>
        </w:numPr>
      </w:pPr>
      <w:proofErr w:type="spellStart"/>
      <w:r w:rsidRPr="00A52656">
        <w:t>Sector</w:t>
      </w:r>
      <w:proofErr w:type="spellEnd"/>
      <w:r w:rsidRPr="00A52656">
        <w:t xml:space="preserve"> d.o.o.  Virovitica, Vinkovačka cesta 21</w:t>
      </w:r>
    </w:p>
    <w:p w:rsidRDefault="000A10DC" w:rsidP="00EA19E1" w:rsidR="000A10DC">
      <w:pPr>
        <w:pStyle w:val="Tijeloteksta"/>
        <w:numPr>
          <w:ilvl w:val="0"/>
          <w:numId w:val="5"/>
        </w:numPr>
      </w:pPr>
      <w:r>
        <w:t xml:space="preserve">ŽDO </w:t>
      </w:r>
      <w:r w:rsidR="007A5B4D">
        <w:t>Osijek</w:t>
      </w:r>
    </w:p>
    <w:p w:rsidRDefault="00A52656" w:rsidP="00EA19E1" w:rsidR="00A52656">
      <w:pPr>
        <w:pStyle w:val="Tijeloteksta"/>
        <w:numPr>
          <w:ilvl w:val="0"/>
          <w:numId w:val="5"/>
        </w:numPr>
      </w:pPr>
      <w:r>
        <w:t>RH Ministarstvo gospodarstva, Zagreb, Ulica g. Vukovara 78 (prije Fond za razvoj i zapošljavanje)</w:t>
      </w:r>
    </w:p>
    <w:p w:rsidRDefault="00A52656" w:rsidP="00EA19E1" w:rsidR="00A52656">
      <w:pPr>
        <w:pStyle w:val="Tijeloteksta"/>
        <w:numPr>
          <w:ilvl w:val="0"/>
          <w:numId w:val="5"/>
        </w:numPr>
      </w:pPr>
      <w:r>
        <w:t>Podravska banka d.d. Koprivnica, Opatička 3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043562">
        <w:t xml:space="preserve">Našice </w:t>
      </w:r>
      <w:proofErr w:type="spellStart"/>
      <w:r w:rsidR="00043562">
        <w:t>zk</w:t>
      </w:r>
      <w:proofErr w:type="spellEnd"/>
      <w:r w:rsidR="00043562">
        <w:t>. odjel Našice uz</w:t>
      </w:r>
      <w:r w:rsidR="000A10DC">
        <w:t xml:space="preserve"> rješenje o dosudi od </w:t>
      </w:r>
      <w:r w:rsidR="00A52656">
        <w:t>17.2.2017. g.</w:t>
      </w:r>
      <w:r w:rsidR="000A10DC">
        <w:t xml:space="preserve"> 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061E89" w:rsidP="00EA19E1" w:rsidR="00F7659F">
      <w:pPr>
        <w:pStyle w:val="Tijeloteksta"/>
        <w:numPr>
          <w:ilvl w:val="0"/>
          <w:numId w:val="5"/>
        </w:numPr>
      </w:pPr>
      <w:r>
        <w:t>R-</w:t>
      </w:r>
      <w:r w:rsidR="00A52656">
        <w:t>6.4.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C83763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1D1" w:rsidR="00E371D1">
      <w:r>
        <w:separator/>
      </w:r>
    </w:p>
  </w:endnote>
  <w:endnote w:id="0" w:type="continuationSeparator">
    <w:p w:rsidRDefault="00E371D1" w:rsidR="00E3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1D1" w:rsidR="00E371D1">
      <w:r>
        <w:separator/>
      </w:r>
    </w:p>
  </w:footnote>
  <w:footnote w:id="0" w:type="continuationSeparator">
    <w:p w:rsidRDefault="00E371D1" w:rsidR="00E37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3763">
      <w:rPr>
        <w:noProof/>
      </w:rPr>
      <w:t>5</w:t>
    </w:r>
    <w:r>
      <w:fldChar w:fldCharType="end"/>
    </w:r>
  </w:p>
  <w:p w:rsidRDefault="00043562" w:rsidP="00043562" w:rsidR="00043562">
    <w:pPr>
      <w:jc w:val="right"/>
    </w:pPr>
    <w:r>
      <w:t>6 St-13/15-1</w:t>
    </w:r>
    <w:r w:rsidR="00A52656">
      <w:t>16</w:t>
    </w:r>
  </w:p>
  <w:p w:rsidRDefault="00043562" w:rsidP="00043562" w:rsidR="00043562">
    <w:pPr>
      <w:pStyle w:val="Zaglavlje"/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447DF3">
      <w:t>13/15-1</w:t>
    </w:r>
    <w:r w:rsidR="00D3710C">
      <w:t>16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3"/>
  </w:num>
  <w:num w:numId="11">
    <w:abstractNumId w:val="9"/>
  </w:num>
  <w:num w:numId="12">
    <w:abstractNumId w:val="22"/>
  </w:num>
  <w:num w:numId="13">
    <w:abstractNumId w:val="2"/>
  </w:num>
  <w:num w:numId="14">
    <w:abstractNumId w:val="15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3"/>
  </w:num>
  <w:num w:numId="22">
    <w:abstractNumId w:val="0"/>
  </w:num>
  <w:num w:numId="2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1012"/>
    <w:rsid w:val="000358A8"/>
    <w:rsid w:val="00037F02"/>
    <w:rsid w:val="00043562"/>
    <w:rsid w:val="0005668D"/>
    <w:rsid w:val="00061E89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343E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47DF3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51AC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52656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837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710C"/>
    <w:rsid w:val="00D4088D"/>
    <w:rsid w:val="00D42D3E"/>
    <w:rsid w:val="00D446EF"/>
    <w:rsid w:val="00D57538"/>
    <w:rsid w:val="00D6245A"/>
    <w:rsid w:val="00DA30BE"/>
    <w:rsid w:val="00DC6F29"/>
    <w:rsid w:val="00DE2427"/>
    <w:rsid w:val="00DE6DA3"/>
    <w:rsid w:val="00E14E17"/>
    <w:rsid w:val="00E14F81"/>
    <w:rsid w:val="00E20D25"/>
    <w:rsid w:val="00E22E37"/>
    <w:rsid w:val="00E269A3"/>
    <w:rsid w:val="00E31F9E"/>
    <w:rsid w:val="00E371D1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7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837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37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7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7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7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837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37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7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7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3472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6581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628646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242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8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534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7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504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87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2129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6048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5792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7808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232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70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91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296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219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81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0688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22060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25299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294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09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82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641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777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8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859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095267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14850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1441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2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56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74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154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CD7DA-98E6-46B4-B5AD-03AD06FE7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993</properties:Words>
  <properties:Characters>5710</properties:Characters>
  <properties:Lines>297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2017-03-22T08:17:00Z</dcterms:created>
  <dc:creator>banka</dc:creator>
  <cp:lastModifiedBy>Danijela Sekulić</cp:lastModifiedBy>
  <cp:lastPrinted>2017-03-22T08:17:00Z</cp:lastPrinted>
  <dcterms:modified xmlns:xsi="http://www.w3.org/2001/XMLSchema-instance" xsi:type="dcterms:W3CDTF">2017-03-22T08:18:00Z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