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406d" w14:paraId="e33406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42ED2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MRATOVO j.d.o.o. PULA, Pula, Mornarički trg 1, OIB: 26274169791</w:t>
      </w:r>
      <w:r w:rsidR="00DB738E"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242ED2">
        <w:rPr>
          <w:szCs w:val="24"/>
          <w:lang w:val="hr-HR"/>
        </w:rPr>
        <w:t>Mariu Džapu, iz Pule, Mornarički trg 1, OIB: 35451501495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45354">
        <w:t>MRATOVO j.d.o.o. PULA, Pula, Mornarički trg 1, OIB: 26274169791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616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616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12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1F658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9014E" w:rsidRPr="0009014E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242ED2">
          <w:t>616/2016-4</w:t>
        </w:r>
      </w:p>
      <w:p w:rsidRDefault="0009014E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242ED2">
      <w:t>616/2016-4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9014E"/>
    <w:rsid w:val="000A68A4"/>
    <w:rsid w:val="000F6671"/>
    <w:rsid w:val="00137C1E"/>
    <w:rsid w:val="001554B9"/>
    <w:rsid w:val="0018536A"/>
    <w:rsid w:val="001865EB"/>
    <w:rsid w:val="00197E57"/>
    <w:rsid w:val="001F6584"/>
    <w:rsid w:val="00231D7B"/>
    <w:rsid w:val="0023655F"/>
    <w:rsid w:val="00242ED2"/>
    <w:rsid w:val="00252C35"/>
    <w:rsid w:val="00265F69"/>
    <w:rsid w:val="0026648B"/>
    <w:rsid w:val="00294218"/>
    <w:rsid w:val="00366629"/>
    <w:rsid w:val="00367EC0"/>
    <w:rsid w:val="00372FCB"/>
    <w:rsid w:val="003A0A21"/>
    <w:rsid w:val="003B5D91"/>
    <w:rsid w:val="00400D71"/>
    <w:rsid w:val="0048123E"/>
    <w:rsid w:val="004A5210"/>
    <w:rsid w:val="004B5C5A"/>
    <w:rsid w:val="004E3491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AE563A"/>
    <w:rsid w:val="00AF5A22"/>
    <w:rsid w:val="00B3134C"/>
    <w:rsid w:val="00B85801"/>
    <w:rsid w:val="00BA1EEE"/>
    <w:rsid w:val="00BA34E3"/>
    <w:rsid w:val="00BA57A9"/>
    <w:rsid w:val="00BB7DFF"/>
    <w:rsid w:val="00BC52EF"/>
    <w:rsid w:val="00C12E96"/>
    <w:rsid w:val="00C75827"/>
    <w:rsid w:val="00C867CB"/>
    <w:rsid w:val="00CA0FFC"/>
    <w:rsid w:val="00CA3EE0"/>
    <w:rsid w:val="00CD249F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0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014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0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0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0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014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0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0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C1F69-1372-4584-BEE4-93D9F5EAD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5150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2016-04-12T06:05:00Z</dcterms:created>
  <dc:creator>Jasmina Matika</dc:creator>
  <cp:lastModifiedBy>Sanja Prodan</cp:lastModifiedBy>
  <cp:lastPrinted>2016-04-12T06:06:00Z</cp:lastPrinted>
  <dcterms:modified xmlns:xsi="http://www.w3.org/2001/XMLSchema-instance" xsi:type="dcterms:W3CDTF">2016-04-12T06:07:00Z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