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c3bc" w14:paraId="f3cc3bc" w:rsidRDefault="0035086B" w:rsidP="00EA5504" w:rsidR="00FE3EAA" w:rsidRPr="00C918B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C918B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0A8" w:rsidP="004510A8" w:rsidR="004510A8" w:rsidRPr="00C918B0">
      <w:pPr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REPUBLIKA HRVATSKA</w:t>
      </w:r>
    </w:p>
    <w:p w:rsidRDefault="004510A8" w:rsidP="004510A8" w:rsidR="004510A8" w:rsidRPr="00C918B0">
      <w:pPr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TRGOVAČKI SUD U ZAGREBU</w:t>
      </w:r>
    </w:p>
    <w:p w:rsidRDefault="004510A8" w:rsidP="004510A8" w:rsidR="004510A8" w:rsidRPr="00C918B0">
      <w:pPr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Zagreb, Amruševa 2/II</w:t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  <w:t>7 St-5190/16</w:t>
      </w:r>
    </w:p>
    <w:p w:rsidRDefault="004510A8" w:rsidP="004510A8" w:rsidR="004510A8" w:rsidRPr="00C918B0">
      <w:pPr>
        <w:rPr>
          <w:rFonts w:hAnsi="Times New Roman" w:ascii="Times New Roman"/>
          <w:szCs w:val="24"/>
          <w:lang w:val="hr-HR"/>
        </w:rPr>
      </w:pPr>
    </w:p>
    <w:p w:rsidRDefault="004510A8" w:rsidP="004510A8" w:rsidR="004510A8" w:rsidRPr="00C918B0">
      <w:pPr>
        <w:jc w:val="center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4510A8" w:rsidP="004510A8" w:rsidR="004510A8" w:rsidRPr="00C918B0">
      <w:pPr>
        <w:jc w:val="center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R J E Š E N J E</w:t>
      </w:r>
    </w:p>
    <w:p w:rsidRDefault="004510A8" w:rsidP="004510A8" w:rsidR="004510A8" w:rsidRPr="00C918B0">
      <w:pPr>
        <w:jc w:val="center"/>
        <w:rPr>
          <w:rFonts w:hAnsi="Times New Roman" w:ascii="Times New Roman"/>
          <w:szCs w:val="24"/>
          <w:lang w:val="hr-HR"/>
        </w:rPr>
      </w:pPr>
    </w:p>
    <w:p w:rsidRDefault="004510A8" w:rsidP="004510A8" w:rsidR="004510A8" w:rsidRPr="00C918B0">
      <w:pPr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5541AE" w:rsidRPr="00C918B0">
        <w:rPr>
          <w:rFonts w:hAnsi="Times New Roman" w:ascii="Times New Roman"/>
          <w:lang w:val="hr-HR"/>
        </w:rPr>
        <w:t>u stečajnom postupku</w:t>
      </w:r>
      <w:r w:rsidRPr="00C918B0">
        <w:rPr>
          <w:rFonts w:hAnsi="Times New Roman" w:ascii="Times New Roman"/>
          <w:lang w:val="hr-HR"/>
        </w:rPr>
        <w:t xml:space="preserve"> nad imovinom dužnika pojedinca KATA JUKIĆ vlasnik HELICHRYSUM obrt za proizvodnju eteričnih ulja</w:t>
      </w:r>
      <w:r w:rsidR="005541AE" w:rsidRPr="00C918B0">
        <w:rPr>
          <w:rFonts w:hAnsi="Times New Roman" w:ascii="Times New Roman"/>
          <w:lang w:val="hr-HR"/>
        </w:rPr>
        <w:t>, u stečaju</w:t>
      </w:r>
      <w:r w:rsidRPr="00C918B0">
        <w:rPr>
          <w:rFonts w:hAnsi="Times New Roman" w:ascii="Times New Roman"/>
          <w:lang w:val="hr-HR"/>
        </w:rPr>
        <w:t>, Hrastje Plešivičko 12b, Jastrebasko, OIB 26574878718</w:t>
      </w:r>
      <w:r w:rsidR="00C918B0" w:rsidRPr="00C918B0">
        <w:rPr>
          <w:rFonts w:hAnsi="Times New Roman" w:ascii="Times New Roman"/>
          <w:szCs w:val="24"/>
          <w:lang w:val="hr-HR"/>
        </w:rPr>
        <w:t>, 25</w:t>
      </w:r>
      <w:r w:rsidR="005541AE" w:rsidRPr="00C918B0">
        <w:rPr>
          <w:rFonts w:hAnsi="Times New Roman" w:ascii="Times New Roman"/>
          <w:szCs w:val="24"/>
          <w:lang w:val="hr-HR"/>
        </w:rPr>
        <w:t>. listopada 2016.</w:t>
      </w:r>
    </w:p>
    <w:p w:rsidRDefault="004510A8" w:rsidP="004510A8" w:rsidR="004510A8" w:rsidRPr="00C918B0">
      <w:pPr>
        <w:jc w:val="both"/>
        <w:rPr>
          <w:rFonts w:hAnsi="Times New Roman" w:ascii="Times New Roman"/>
          <w:szCs w:val="24"/>
          <w:lang w:val="hr-HR"/>
        </w:rPr>
      </w:pPr>
    </w:p>
    <w:p w:rsidRDefault="004510A8" w:rsidP="004510A8" w:rsidR="004510A8" w:rsidRPr="00C918B0">
      <w:pPr>
        <w:jc w:val="center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r i j e š i o  j e</w:t>
      </w:r>
    </w:p>
    <w:p w:rsidRDefault="004510A8" w:rsidP="004510A8" w:rsidR="004510A8" w:rsidRPr="00C918B0">
      <w:pPr>
        <w:jc w:val="both"/>
        <w:rPr>
          <w:rFonts w:hAnsi="Times New Roman" w:ascii="Times New Roman"/>
          <w:szCs w:val="24"/>
          <w:lang w:val="hr-HR"/>
        </w:rPr>
      </w:pPr>
    </w:p>
    <w:p w:rsidRDefault="004510A8" w:rsidP="004F5047" w:rsidR="00C918B0" w:rsidRPr="00C918B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ab/>
      </w:r>
      <w:r w:rsidR="00C918B0" w:rsidRPr="00C918B0">
        <w:rPr>
          <w:rFonts w:hAnsi="Times New Roman" w:ascii="Times New Roman"/>
          <w:szCs w:val="24"/>
          <w:lang w:val="hr-HR"/>
        </w:rPr>
        <w:t>1. Ispravlja se rješenje ovog suda broj St-5190/16 od 21. listopada 2016. u dijelu koji se odnosi na imenovanje stečajnog upravitelja tako da točke 1. i 2. izreke rješenja u čistopisu glase:</w:t>
      </w:r>
    </w:p>
    <w:p w:rsidRDefault="00C918B0" w:rsidP="00C918B0" w:rsidR="004F5047" w:rsidRPr="00C918B0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"</w:t>
      </w:r>
      <w:r w:rsidR="004F5047" w:rsidRPr="00C918B0">
        <w:rPr>
          <w:rFonts w:hAnsi="Times New Roman" w:ascii="Times New Roman"/>
          <w:szCs w:val="24"/>
          <w:lang w:val="hr-HR"/>
        </w:rPr>
        <w:t>1. Razriješuje se dužnosti stečajnog upravitelja Vladimir Špehar, Karlovac, Maksimilijana Vrhovca 5, OIB 20275924066.</w:t>
      </w:r>
    </w:p>
    <w:p w:rsidRDefault="00C918B0" w:rsidP="004F5047" w:rsidR="004F5047" w:rsidRPr="00C918B0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2. Za</w:t>
      </w:r>
      <w:r w:rsidR="004F5047" w:rsidRPr="00C918B0">
        <w:rPr>
          <w:rFonts w:hAnsi="Times New Roman" w:ascii="Times New Roman"/>
          <w:szCs w:val="24"/>
          <w:lang w:val="hr-HR"/>
        </w:rPr>
        <w:t xml:space="preserve"> stečajnog upravitelja imenuje se </w:t>
      </w:r>
      <w:r w:rsidR="00D70A9C" w:rsidRPr="00C918B0">
        <w:rPr>
          <w:rFonts w:hAnsi="Times New Roman" w:ascii="Times New Roman"/>
          <w:szCs w:val="24"/>
          <w:lang w:val="hr-HR"/>
        </w:rPr>
        <w:t>Đurđa Dragović-Grahek, Kutina, Kneza Trpimira 4/1, OIB 90124243686.</w:t>
      </w:r>
      <w:r w:rsidRPr="00C918B0">
        <w:rPr>
          <w:rFonts w:hAnsi="Times New Roman" w:ascii="Times New Roman"/>
          <w:szCs w:val="24"/>
          <w:lang w:val="hr-HR"/>
        </w:rPr>
        <w:t>"</w:t>
      </w:r>
    </w:p>
    <w:p w:rsidRDefault="00C918B0" w:rsidP="004F5047" w:rsidR="00C918B0" w:rsidRPr="00C918B0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b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2. Pozivaju se vjerovnici da svoje prijave iz točke 3. izreke rješanja broj St-5190/16 od  13. listopada 2016. dostave na adresu novog stečajnog upravitelja Đurđa Dragović-Grahek, Kutina, Kneza Trpimira 4/1.</w:t>
      </w:r>
    </w:p>
    <w:p w:rsidRDefault="004F5047" w:rsidP="00C918B0" w:rsidR="004F5047" w:rsidRPr="00C918B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4F5047" w:rsidP="004F5047" w:rsidR="004F5047" w:rsidRPr="00C918B0">
      <w:pPr>
        <w:jc w:val="center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Obrazloženje</w:t>
      </w:r>
    </w:p>
    <w:p w:rsidRDefault="004F5047" w:rsidP="004F5047" w:rsidR="004F5047" w:rsidRPr="00C918B0">
      <w:pPr>
        <w:jc w:val="center"/>
        <w:rPr>
          <w:rFonts w:hAnsi="Times New Roman" w:ascii="Times New Roman"/>
          <w:szCs w:val="24"/>
          <w:lang w:val="hr-HR"/>
        </w:rPr>
      </w:pPr>
    </w:p>
    <w:p w:rsidRDefault="004F5047" w:rsidP="00C918B0" w:rsidR="00C918B0" w:rsidRPr="00C918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ab/>
      </w:r>
      <w:r w:rsidR="00C918B0" w:rsidRPr="00C918B0">
        <w:rPr>
          <w:rFonts w:hAnsi="Times New Roman" w:ascii="Times New Roman"/>
          <w:szCs w:val="24"/>
          <w:lang w:val="hr-HR"/>
        </w:rPr>
        <w:t xml:space="preserve">Uslijed greške u pisanju pogrešno je navedeno da se razrješuje i imenuje privremeni stečajni upravitelja, umjesto stečajni </w:t>
      </w:r>
      <w:r w:rsidR="00C918B0">
        <w:rPr>
          <w:rFonts w:hAnsi="Times New Roman" w:ascii="Times New Roman"/>
          <w:szCs w:val="24"/>
          <w:lang w:val="hr-HR"/>
        </w:rPr>
        <w:t>upravitelj</w:t>
      </w:r>
      <w:r w:rsidR="00C918B0" w:rsidRPr="00C918B0">
        <w:rPr>
          <w:rFonts w:hAnsi="Times New Roman" w:ascii="Times New Roman"/>
          <w:szCs w:val="24"/>
          <w:lang w:val="hr-HR"/>
        </w:rPr>
        <w:t>.</w:t>
      </w:r>
    </w:p>
    <w:p w:rsidRDefault="00C918B0" w:rsidP="00C918B0" w:rsidR="00C918B0" w:rsidRPr="00C918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Čim je greška uočena, valjalo je istu ispraviti temeljem odredbe čl. 342 Zakona o parničnom postupku u svezi s čl. 6 Stečajnog zakona i riješiti kao u izreci rješenja.</w:t>
      </w:r>
    </w:p>
    <w:p w:rsidRDefault="00BE1823" w:rsidP="00C918B0" w:rsidR="00BE1823" w:rsidRPr="00C918B0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>Zagreb</w:t>
      </w:r>
      <w:r w:rsidR="00FB14FA" w:rsidRPr="00C918B0">
        <w:rPr>
          <w:rFonts w:hAnsi="Times New Roman" w:ascii="Times New Roman"/>
          <w:szCs w:val="24"/>
          <w:lang w:val="hr-HR"/>
        </w:rPr>
        <w:t xml:space="preserve">, </w:t>
      </w:r>
      <w:r w:rsidR="005541AE" w:rsidRPr="00C918B0">
        <w:rPr>
          <w:rFonts w:hAnsi="Times New Roman" w:ascii="Times New Roman"/>
          <w:szCs w:val="24"/>
          <w:lang w:val="hr-HR"/>
        </w:rPr>
        <w:t>2</w:t>
      </w:r>
      <w:r w:rsidR="00C918B0">
        <w:rPr>
          <w:rFonts w:hAnsi="Times New Roman" w:ascii="Times New Roman"/>
          <w:szCs w:val="24"/>
          <w:lang w:val="hr-HR"/>
        </w:rPr>
        <w:t>5</w:t>
      </w:r>
      <w:r w:rsidR="005541AE" w:rsidRPr="00C918B0">
        <w:rPr>
          <w:rFonts w:hAnsi="Times New Roman" w:ascii="Times New Roman"/>
          <w:szCs w:val="24"/>
          <w:lang w:val="hr-HR"/>
        </w:rPr>
        <w:t>. listopad 2016.</w:t>
      </w:r>
    </w:p>
    <w:p w:rsidRDefault="00BE1823" w:rsidP="00BE1823" w:rsidR="00BE1823" w:rsidRPr="00C918B0">
      <w:pPr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C918B0">
      <w:pPr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  <w:t>Vesna Malenica</w:t>
      </w:r>
      <w:r w:rsidR="00BA0DE9">
        <w:rPr>
          <w:rFonts w:hAnsi="Times New Roman" w:ascii="Times New Roman"/>
          <w:szCs w:val="24"/>
          <w:lang w:val="hr-HR"/>
        </w:rPr>
        <w:t xml:space="preserve"> v. r. </w:t>
      </w:r>
    </w:p>
    <w:p w:rsidRDefault="00BE1823" w:rsidP="00BE1823" w:rsidR="00BE1823" w:rsidRPr="00C918B0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C918B0">
      <w:pPr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C918B0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C918B0">
      <w:pPr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ab/>
      </w:r>
      <w:r w:rsidR="008C30ED" w:rsidRPr="00C918B0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C918B0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C918B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A0DE9" w:rsidP="00AB7A2F" w:rsidR="00BA0DE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A0DE9" w:rsidP="00995CE9" w:rsidR="00BA0DE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5541AE" w:rsidP="005541AE" w:rsidR="005541AE" w:rsidRPr="00C918B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C918B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C918B0">
      <w:pPr>
        <w:jc w:val="both"/>
        <w:rPr>
          <w:rFonts w:hAnsi="Times New Roman" w:ascii="Times New Roman"/>
          <w:szCs w:val="24"/>
          <w:lang w:val="hr-HR"/>
        </w:rPr>
      </w:pP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  <w:r w:rsidRPr="00C918B0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C918B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C918B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0D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56D62">
      <w:rPr>
        <w:rFonts w:hAnsi="Verdana" w:ascii="Verdana"/>
        <w:sz w:val="20"/>
        <w:lang w:val="pl-PL"/>
      </w:rPr>
      <w:t>5190/16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49E7"/>
    <w:rsid w:val="00024144"/>
    <w:rsid w:val="000856C1"/>
    <w:rsid w:val="000C275A"/>
    <w:rsid w:val="000D07F7"/>
    <w:rsid w:val="000F7CE4"/>
    <w:rsid w:val="001031FC"/>
    <w:rsid w:val="00103233"/>
    <w:rsid w:val="00156573"/>
    <w:rsid w:val="00156D62"/>
    <w:rsid w:val="0017023B"/>
    <w:rsid w:val="00171B19"/>
    <w:rsid w:val="00190993"/>
    <w:rsid w:val="001B066F"/>
    <w:rsid w:val="0022399F"/>
    <w:rsid w:val="00246273"/>
    <w:rsid w:val="00264C1F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10A8"/>
    <w:rsid w:val="0045669A"/>
    <w:rsid w:val="00474306"/>
    <w:rsid w:val="004A487E"/>
    <w:rsid w:val="004B4007"/>
    <w:rsid w:val="004F5047"/>
    <w:rsid w:val="00525B67"/>
    <w:rsid w:val="005541AE"/>
    <w:rsid w:val="00554A93"/>
    <w:rsid w:val="0059233F"/>
    <w:rsid w:val="00592AFD"/>
    <w:rsid w:val="005D2389"/>
    <w:rsid w:val="005F5D29"/>
    <w:rsid w:val="00603CD1"/>
    <w:rsid w:val="0066164A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52B0E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1C96"/>
    <w:rsid w:val="00B34ADC"/>
    <w:rsid w:val="00B8579C"/>
    <w:rsid w:val="00BA0DE9"/>
    <w:rsid w:val="00BD6472"/>
    <w:rsid w:val="00BE1823"/>
    <w:rsid w:val="00BF45EB"/>
    <w:rsid w:val="00BF4949"/>
    <w:rsid w:val="00C451A9"/>
    <w:rsid w:val="00C918B0"/>
    <w:rsid w:val="00CA16D9"/>
    <w:rsid w:val="00CC5CEB"/>
    <w:rsid w:val="00D22C49"/>
    <w:rsid w:val="00D32500"/>
    <w:rsid w:val="00D424B0"/>
    <w:rsid w:val="00D70A9C"/>
    <w:rsid w:val="00DB10F1"/>
    <w:rsid w:val="00DB3389"/>
    <w:rsid w:val="00E527AE"/>
    <w:rsid w:val="00E574F6"/>
    <w:rsid w:val="00E64CFA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0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DE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DE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DE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0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DE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DE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DE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 Jukić zastupanog po punomoćniku Josip Bilić-Prcić</izvorni_sadrzaj>
    <derivirana_varijabla naziv="DomainObject.Predmet.ProtustrankaFormated_1">  Kata Jukić zastupanog po punomoćniku Josip Bilić-Prcić</derivirana_varijabla>
  </DomainObject.Predmet.ProtustrankaFormated>
  <DomainObject.Predmet.ProtustrankaFormatedOIB>
    <izvorni_sadrzaj>  Kata Jukić, OIB 26574878718 zastupanog po punomoćniku Josip Bilić-Prcić</izvorni_sadrzaj>
    <derivirana_varijabla naziv="DomainObject.Predmet.ProtustrankaFormatedOIB_1">  Kata Jukić, OIB 26574878718 zastupanog po punomoćniku Josip Bilić-Prcić</derivirana_varijabla>
  </DomainObject.Predmet.ProtustrankaFormatedOIB>
  <DomainObject.Predmet.ProtustrankaFormatedWithAdress>
    <izvorni_sadrzaj> Kata Jukić, Hrastje Plešivičko 12b, 10450 Hrastje Plešivičko zastupanog po punomoćniku Josip Bilić-Prcić</izvorni_sadrzaj>
    <derivirana_varijabla naziv="DomainObject.Predmet.ProtustrankaFormatedWithAdress_1"> Kata Jukić, Hrastje Plešivičko 12b, 10450 Hrastje Plešivičko zastupanog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zastupanog po punomoćniku Josip Bilić-Prcić</izvorni_sadrzaj>
    <derivirana_varijabla naziv="DomainObject.Predmet.ProtustrankaFormatedWithAdressOIB_1"> Kata Jukić, OIB 26574878718, Hrastje Plešivičko 12b, 10450 Hrastje Plešivičko zastupanog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zastupanog po punomoćniku Josip Bilić-Prcić</item>
    </izvorni_sadrzaj>
    <derivirana_varijabla naziv="DomainObject.Predmet.ProtuStrankaListFormated_1">
      <item>Kata Jukić zastupanog po punomoćniku Josip Bilić-Prcić</item>
    </derivirana_varijabla>
  </DomainObject.Predmet.ProtuStrankaListFormated>
  <DomainObject.Predmet.ProtuStrankaListFormatedOIB>
    <izvorni_sadrzaj>
      <item>Kata Jukić, OIB 26574878718 zastupanog po punomoćniku Josip Bilić-Prcić</item>
    </izvorni_sadrzaj>
    <derivirana_varijabla naziv="DomainObject.Predmet.ProtuStrankaListFormatedOIB_1">
      <item>Kata Jukić, OIB 26574878718 zastupanog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zastupanog po punomoćniku Josip Bilić-Prcić</item>
    </izvorni_sadrzaj>
    <derivirana_varijabla naziv="DomainObject.Predmet.ProtuStrankaListFormatedWithAdress_1">
      <item>Kata Jukić, Hrastje Plešivičko 12b, 10450 Hrastje Plešivičko zastupanog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zastupanog po punomoćniku Josip Bilić-Prcić</item>
    </izvorni_sadrzaj>
    <derivirana_varijabla naziv="DomainObject.Predmet.ProtuStrankaListFormatedWithAdressOIB_1">
      <item>Kata Jukić, OIB 26574878718, Hrastje Plešivičko 12b, 10450 Hrastje Plešivičko zastupanog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249</properties:Words>
  <properties:Characters>1301</properties:Characters>
  <properties:Lines>44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2016-10-25T12:48:00Z</dcterms:created>
  <dc:creator>Sudsko vijeće</dc:creator>
  <cp:lastModifiedBy>Kristina Švajger</cp:lastModifiedBy>
  <cp:lastPrinted>2016-10-21T12:36:00Z</cp:lastPrinted>
  <dcterms:modified xmlns:xsi="http://www.w3.org/2001/XMLSchema-instance" xsi:type="dcterms:W3CDTF">2016-10-25T13:00:00Z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