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39ad" w14:paraId="30539ad" w:rsidRDefault="006730F7" w:rsidP="006730F7" w:rsidR="006730F7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30F7" w:rsidP="006730F7" w:rsidR="006730F7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6730F7" w:rsidP="006730F7" w:rsidR="006730F7">
      <w:pPr>
        <w:rPr>
          <w:szCs w:val="24"/>
        </w:rPr>
      </w:pPr>
      <w:r>
        <w:rPr>
          <w:szCs w:val="24"/>
        </w:rPr>
        <w:t>Trgovački sud u Varaždinu</w:t>
      </w:r>
    </w:p>
    <w:p w:rsidRDefault="006730F7" w:rsidP="006730F7" w:rsidR="006730F7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6730F7" w:rsidP="006730F7" w:rsidR="006730F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Poslovni broj: 7 St-89/2018-4</w:t>
      </w:r>
    </w:p>
    <w:p w:rsidRDefault="006730F7" w:rsidP="006730F7" w:rsidR="006730F7">
      <w:pPr>
        <w:jc w:val="center"/>
        <w:rPr>
          <w:szCs w:val="24"/>
        </w:rPr>
      </w:pPr>
    </w:p>
    <w:p w:rsidRDefault="006730F7" w:rsidP="006730F7" w:rsidR="006730F7">
      <w:pPr>
        <w:jc w:val="center"/>
        <w:rPr>
          <w:szCs w:val="24"/>
        </w:rPr>
      </w:pPr>
    </w:p>
    <w:p w:rsidRDefault="006730F7" w:rsidP="006730F7" w:rsidR="006730F7">
      <w:pPr>
        <w:jc w:val="center"/>
        <w:rPr>
          <w:szCs w:val="24"/>
        </w:rPr>
      </w:pPr>
    </w:p>
    <w:p w:rsidRDefault="006730F7" w:rsidP="006730F7" w:rsidR="006730F7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6730F7" w:rsidP="006730F7" w:rsidR="006730F7">
      <w:pPr>
        <w:rPr>
          <w:szCs w:val="24"/>
        </w:rPr>
      </w:pPr>
    </w:p>
    <w:p w:rsidRDefault="006730F7" w:rsidP="006730F7" w:rsidR="006730F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730F7" w:rsidP="006730F7" w:rsidR="006730F7">
      <w:pPr>
        <w:rPr>
          <w:szCs w:val="24"/>
        </w:rPr>
      </w:pPr>
    </w:p>
    <w:p w:rsidRDefault="006730F7" w:rsidP="006730F7" w:rsidR="006730F7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GRUNTOVEC d.o.o. </w:t>
      </w:r>
      <w:proofErr w:type="spellStart"/>
      <w:r>
        <w:t>Sigetec</w:t>
      </w:r>
      <w:proofErr w:type="spellEnd"/>
      <w:r>
        <w:t xml:space="preserve">, Ivana </w:t>
      </w:r>
      <w:proofErr w:type="spellStart"/>
      <w:r>
        <w:t>Berute</w:t>
      </w:r>
      <w:proofErr w:type="spellEnd"/>
      <w:r>
        <w:t xml:space="preserve"> 50, (Općina </w:t>
      </w:r>
      <w:proofErr w:type="spellStart"/>
      <w:r>
        <w:t>Peteranec</w:t>
      </w:r>
      <w:proofErr w:type="spellEnd"/>
      <w:r>
        <w:t xml:space="preserve">), OIB: 05148394426, dana 26. lipnja 2018., </w:t>
      </w:r>
    </w:p>
    <w:p w:rsidRDefault="006730F7" w:rsidP="006730F7" w:rsidR="006730F7">
      <w:pPr>
        <w:jc w:val="both"/>
      </w:pPr>
    </w:p>
    <w:p w:rsidRDefault="006730F7" w:rsidP="006730F7" w:rsidR="006730F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730F7" w:rsidP="006730F7" w:rsidR="006730F7">
      <w:pPr>
        <w:rPr>
          <w:szCs w:val="24"/>
        </w:rPr>
      </w:pPr>
    </w:p>
    <w:p w:rsidRDefault="006730F7" w:rsidP="006730F7" w:rsidR="006730F7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GRUNTOVEC d.o.o. </w:t>
      </w:r>
      <w:proofErr w:type="spellStart"/>
      <w:r>
        <w:t>Sigetec</w:t>
      </w:r>
      <w:proofErr w:type="spellEnd"/>
      <w:r>
        <w:t xml:space="preserve">, Ivana </w:t>
      </w:r>
      <w:proofErr w:type="spellStart"/>
      <w:r>
        <w:t>Berute</w:t>
      </w:r>
      <w:proofErr w:type="spellEnd"/>
      <w:r>
        <w:t xml:space="preserve"> 50, (Općina </w:t>
      </w:r>
      <w:proofErr w:type="spellStart"/>
      <w:r>
        <w:t>Peteranec</w:t>
      </w:r>
      <w:proofErr w:type="spellEnd"/>
      <w:r>
        <w:t>), OIB: 05148394426</w:t>
      </w:r>
      <w:r>
        <w:rPr>
          <w:szCs w:val="24"/>
        </w:rPr>
        <w:t>, s danom 26. lipnja 2018. u 11,30 sati.</w:t>
      </w:r>
    </w:p>
    <w:p w:rsidRDefault="006730F7" w:rsidP="006730F7" w:rsidR="006730F7">
      <w:pPr>
        <w:ind w:hanging="705" w:left="1413"/>
        <w:jc w:val="both"/>
        <w:rPr>
          <w:szCs w:val="24"/>
        </w:rPr>
      </w:pPr>
    </w:p>
    <w:p w:rsidRDefault="006730F7" w:rsidP="006730F7" w:rsidR="006730F7">
      <w:pPr>
        <w:ind w:hanging="705" w:left="1410"/>
        <w:jc w:val="both"/>
      </w:pPr>
      <w:r>
        <w:t>II</w:t>
      </w:r>
      <w:r>
        <w:tab/>
        <w:t xml:space="preserve">Za stečajnog upravitelja imenuje se David Jakovljević, Sesvete, </w:t>
      </w:r>
      <w:proofErr w:type="spellStart"/>
      <w:r>
        <w:t>Kašinska</w:t>
      </w:r>
      <w:proofErr w:type="spellEnd"/>
      <w:r>
        <w:t xml:space="preserve"> 7, OIB: 63014812654.</w:t>
      </w:r>
    </w:p>
    <w:p w:rsidRDefault="006730F7" w:rsidP="006730F7" w:rsidR="006730F7">
      <w:pPr>
        <w:ind w:hanging="705" w:left="1413"/>
        <w:jc w:val="both"/>
        <w:rPr>
          <w:szCs w:val="24"/>
        </w:rPr>
      </w:pPr>
    </w:p>
    <w:p w:rsidRDefault="006730F7" w:rsidP="006730F7" w:rsidR="006730F7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GRUNTOVEC d.o.o. </w:t>
      </w:r>
      <w:proofErr w:type="spellStart"/>
      <w:r>
        <w:t>Sigetec</w:t>
      </w:r>
      <w:proofErr w:type="spellEnd"/>
      <w:r>
        <w:t xml:space="preserve">, Ivana </w:t>
      </w:r>
      <w:proofErr w:type="spellStart"/>
      <w:r>
        <w:t>Berute</w:t>
      </w:r>
      <w:proofErr w:type="spellEnd"/>
      <w:r>
        <w:t xml:space="preserve"> 50, (Općina </w:t>
      </w:r>
      <w:proofErr w:type="spellStart"/>
      <w:r>
        <w:t>Peteranec</w:t>
      </w:r>
      <w:proofErr w:type="spellEnd"/>
      <w:r>
        <w:t>), OIB: 05148394426.</w:t>
      </w:r>
    </w:p>
    <w:p w:rsidRDefault="006730F7" w:rsidP="006730F7" w:rsidR="006730F7">
      <w:pPr>
        <w:ind w:hanging="705" w:left="1410"/>
        <w:jc w:val="both"/>
      </w:pPr>
    </w:p>
    <w:p w:rsidRDefault="006730F7" w:rsidP="006730F7" w:rsidR="006730F7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6730F7" w:rsidP="006730F7" w:rsidR="006730F7">
      <w:pPr>
        <w:jc w:val="both"/>
        <w:rPr>
          <w:szCs w:val="24"/>
        </w:rPr>
      </w:pPr>
    </w:p>
    <w:p w:rsidRDefault="006730F7" w:rsidP="006730F7" w:rsidR="006730F7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GRUNTOVEC d.o.o. </w:t>
      </w:r>
      <w:proofErr w:type="spellStart"/>
      <w:r>
        <w:t>Sigetec</w:t>
      </w:r>
      <w:proofErr w:type="spellEnd"/>
      <w:r>
        <w:t xml:space="preserve">, Ivana </w:t>
      </w:r>
      <w:proofErr w:type="spellStart"/>
      <w:r>
        <w:t>Berute</w:t>
      </w:r>
      <w:proofErr w:type="spellEnd"/>
      <w:r>
        <w:t xml:space="preserve"> 50, (Općina </w:t>
      </w:r>
      <w:proofErr w:type="spellStart"/>
      <w:r>
        <w:t>Peteranec</w:t>
      </w:r>
      <w:proofErr w:type="spellEnd"/>
      <w:r>
        <w:t>), OIB: 05148394426,</w:t>
      </w:r>
      <w:r>
        <w:rPr>
          <w:szCs w:val="24"/>
        </w:rPr>
        <w:t xml:space="preserve"> bit će brisan iz sudskog registra.</w:t>
      </w:r>
    </w:p>
    <w:p w:rsidRDefault="006730F7" w:rsidP="006730F7" w:rsidR="006730F7">
      <w:pPr>
        <w:jc w:val="center"/>
        <w:rPr>
          <w:szCs w:val="24"/>
        </w:rPr>
      </w:pPr>
    </w:p>
    <w:p w:rsidRDefault="006730F7" w:rsidP="006730F7" w:rsidR="006730F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730F7" w:rsidP="006730F7" w:rsidR="006730F7">
      <w:pPr>
        <w:rPr>
          <w:szCs w:val="24"/>
        </w:rPr>
      </w:pPr>
    </w:p>
    <w:p w:rsidRDefault="006730F7" w:rsidP="006730F7" w:rsidR="006730F7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13. ožujka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6730F7" w:rsidP="006730F7" w:rsidR="006730F7">
      <w:pPr>
        <w:rPr>
          <w:szCs w:val="24"/>
        </w:rPr>
      </w:pPr>
    </w:p>
    <w:p w:rsidRDefault="006730F7" w:rsidP="006730F7" w:rsidR="006730F7">
      <w:pPr>
        <w:jc w:val="both"/>
        <w:rPr>
          <w:szCs w:val="24"/>
        </w:rPr>
      </w:pPr>
      <w:r>
        <w:rPr>
          <w:szCs w:val="24"/>
        </w:rPr>
        <w:tab/>
      </w:r>
    </w:p>
    <w:p w:rsidRDefault="006730F7" w:rsidP="006730F7" w:rsidR="006730F7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6730F7" w:rsidP="006730F7" w:rsidR="006730F7">
      <w:pPr>
        <w:rPr>
          <w:szCs w:val="24"/>
        </w:rPr>
      </w:pPr>
    </w:p>
    <w:p w:rsidRDefault="006730F7" w:rsidP="006730F7" w:rsidR="006730F7">
      <w:pPr>
        <w:jc w:val="center"/>
        <w:rPr>
          <w:szCs w:val="24"/>
        </w:rPr>
      </w:pPr>
      <w:r>
        <w:rPr>
          <w:szCs w:val="24"/>
        </w:rPr>
        <w:t>U Varaždinu 26. lipnja 2018.</w:t>
      </w:r>
    </w:p>
    <w:p w:rsidRDefault="006730F7" w:rsidP="006730F7" w:rsidR="006730F7">
      <w:pPr>
        <w:jc w:val="center"/>
        <w:rPr>
          <w:szCs w:val="24"/>
        </w:rPr>
      </w:pPr>
    </w:p>
    <w:p w:rsidRDefault="006730F7" w:rsidP="006730F7" w:rsidR="006730F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6730F7" w:rsidP="006730F7" w:rsidR="006730F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r w:rsidR="00D66538">
        <w:rPr>
          <w:szCs w:val="24"/>
        </w:rPr>
        <w:t xml:space="preserve">   </w:t>
      </w:r>
      <w:r>
        <w:rPr>
          <w:szCs w:val="24"/>
        </w:rPr>
        <w:t xml:space="preserve">   Sudac:</w:t>
      </w:r>
    </w:p>
    <w:p w:rsidRDefault="006730F7" w:rsidP="006730F7" w:rsidR="006730F7">
      <w:pPr>
        <w:rPr>
          <w:szCs w:val="24"/>
        </w:rPr>
      </w:pPr>
    </w:p>
    <w:p w:rsidRDefault="006730F7" w:rsidP="006730F7" w:rsidR="006730F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Marija Levanić-Škerbić</w:t>
      </w:r>
      <w:r w:rsidR="00D66538">
        <w:rPr>
          <w:szCs w:val="24"/>
        </w:rPr>
        <w:t xml:space="preserve">, v. r. </w:t>
      </w:r>
    </w:p>
    <w:p w:rsidRDefault="00D66538" w:rsidP="006730F7" w:rsidR="00D66538">
      <w:pPr>
        <w:rPr>
          <w:szCs w:val="24"/>
        </w:rPr>
      </w:pPr>
    </w:p>
    <w:p w:rsidRDefault="00D66538" w:rsidP="006730F7" w:rsidR="006730F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6730F7" w:rsidP="006730F7" w:rsidR="006730F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6730F7" w:rsidP="006730F7" w:rsidR="006730F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6730F7" w:rsidP="006730F7" w:rsidR="006730F7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6730F7" w:rsidP="006730F7" w:rsidR="006730F7">
      <w:r>
        <w:tab/>
        <w:t>Uputa o pravnom lijeku:</w:t>
      </w:r>
    </w:p>
    <w:p w:rsidRDefault="006730F7" w:rsidP="006730F7" w:rsidR="006730F7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6730F7" w:rsidP="006730F7" w:rsidR="006730F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730F7" w:rsidP="006730F7" w:rsidR="006730F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6730F7" w:rsidP="006730F7" w:rsidR="006730F7">
      <w:pPr>
        <w:rPr>
          <w:szCs w:val="24"/>
        </w:rPr>
      </w:pPr>
    </w:p>
    <w:p w:rsidRDefault="006730F7" w:rsidP="006730F7" w:rsidR="006730F7">
      <w:pPr>
        <w:rPr>
          <w:szCs w:val="24"/>
        </w:rPr>
      </w:pPr>
    </w:p>
    <w:p w:rsidRDefault="006730F7" w:rsidP="006730F7" w:rsidR="006730F7">
      <w:pPr>
        <w:rPr>
          <w:szCs w:val="24"/>
        </w:rPr>
      </w:pPr>
      <w:r>
        <w:rPr>
          <w:szCs w:val="24"/>
        </w:rPr>
        <w:t>DNA:</w:t>
      </w:r>
    </w:p>
    <w:p w:rsidRDefault="006730F7" w:rsidP="006730F7" w:rsidR="006730F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6730F7" w:rsidP="006730F7" w:rsidR="006730F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6730F7" w:rsidP="006730F7" w:rsidR="006730F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- </w:t>
      </w:r>
      <w:r>
        <w:t xml:space="preserve">GRUNTOVEC d.o.o. </w:t>
      </w:r>
      <w:proofErr w:type="spellStart"/>
      <w:r>
        <w:t>Sigetec</w:t>
      </w:r>
      <w:proofErr w:type="spellEnd"/>
      <w:r>
        <w:t xml:space="preserve">, Ivana </w:t>
      </w:r>
      <w:proofErr w:type="spellStart"/>
      <w:r>
        <w:t>Berute</w:t>
      </w:r>
      <w:proofErr w:type="spellEnd"/>
      <w:r>
        <w:t xml:space="preserve"> 50, (Općina </w:t>
      </w:r>
      <w:proofErr w:type="spellStart"/>
      <w:r>
        <w:t>Peteranec</w:t>
      </w:r>
      <w:proofErr w:type="spellEnd"/>
      <w:r>
        <w:t>)</w:t>
      </w:r>
    </w:p>
    <w:p w:rsidRDefault="006730F7" w:rsidP="006730F7" w:rsidR="006730F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Ankica </w:t>
      </w:r>
      <w:proofErr w:type="spellStart"/>
      <w:r>
        <w:rPr>
          <w:szCs w:val="24"/>
        </w:rPr>
        <w:t>Vranar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Sigetec</w:t>
      </w:r>
      <w:proofErr w:type="spellEnd"/>
      <w:r>
        <w:rPr>
          <w:szCs w:val="24"/>
        </w:rPr>
        <w:t xml:space="preserve">, Ivana </w:t>
      </w:r>
      <w:proofErr w:type="spellStart"/>
      <w:r>
        <w:rPr>
          <w:szCs w:val="24"/>
        </w:rPr>
        <w:t>Berute</w:t>
      </w:r>
      <w:proofErr w:type="spellEnd"/>
      <w:r>
        <w:rPr>
          <w:szCs w:val="24"/>
        </w:rPr>
        <w:t xml:space="preserve"> 50, 48 421 </w:t>
      </w:r>
      <w:proofErr w:type="spellStart"/>
      <w:r>
        <w:rPr>
          <w:szCs w:val="24"/>
        </w:rPr>
        <w:t>Peteranec</w:t>
      </w:r>
      <w:proofErr w:type="spellEnd"/>
    </w:p>
    <w:p w:rsidRDefault="006730F7" w:rsidP="006730F7" w:rsidR="006730F7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6730F7" w:rsidP="006730F7" w:rsidR="006730F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Koprivnica,</w:t>
      </w:r>
    </w:p>
    <w:p w:rsidRDefault="006730F7" w:rsidP="006730F7" w:rsidR="006730F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</w:t>
      </w:r>
      <w:r>
        <w:t xml:space="preserve">David Jakovljević, Sesvete, </w:t>
      </w:r>
      <w:proofErr w:type="spellStart"/>
      <w:r>
        <w:t>Kašinska</w:t>
      </w:r>
      <w:proofErr w:type="spellEnd"/>
      <w:r>
        <w:t xml:space="preserve"> 7</w:t>
      </w:r>
    </w:p>
    <w:p w:rsidRDefault="006730F7" w:rsidP="006730F7" w:rsidR="006730F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6730F7" w:rsidR="00AE649C" w:rsidRPr="006730F7"/>
    <w:sectPr w:rsidSect="0032366B" w:rsidR="00AE649C" w:rsidRPr="006730F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0F7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538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730F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730F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404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St-89/2018-4</izvorni_sadrzaj>
    <derivirana_varijabla naziv="DomainObject.Oznaka_1">St-89/2018-4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GRUNTOVEC d.o.o. za ugostiteljstvo i trgovinu zastupanog po punomoćniku Ankica Vranar</izvorni_sadrzaj>
    <derivirana_varijabla naziv="DomainObject.Predmet.ProtustrankaFormated_1">  GRUNTOVEC d.o.o. za ugostiteljstvo i trgovinu zastupanog po punomoćniku Ankica Vranar</derivirana_varijabla>
  </DomainObject.Predmet.ProtustrankaFormated>
  <DomainObject.Predmet.ProtustrankaFormatedOIB>
    <izvorni_sadrzaj>  GRUNTOVEC d.o.o. za ugostiteljstvo i trgovinu, OIB 05148394426 zastupanog po punomoćniku Ankica Vranar</izvorni_sadrzaj>
    <derivirana_varijabla naziv="DomainObject.Predmet.ProtustrankaFormatedOIB_1">  GRUNTOVEC d.o.o. za ugostiteljstvo i trgovinu, OIB 05148394426 zastupanog po punomoćniku Ankica Vranar</derivirana_varijabla>
  </DomainObject.Predmet.ProtustrankaFormatedOIB>
  <DomainObject.Predmet.ProtustrankaFormatedWithAdress>
    <izvorni_sadrzaj> GRUNTOVEC d.o.o. za ugostiteljstvo i trgovinu, Ivana Berute 50, 48316 Sigetec zastupanog po punomoćniku Ankica Vranar</izvorni_sadrzaj>
    <derivirana_varijabla naziv="DomainObject.Predmet.ProtustrankaFormatedWithAdress_1"> GRUNTOVEC d.o.o. za ugostiteljstvo i trgovinu, Ivana Berute 50, 48316 Sigetec zastupanog po punomoćniku Ankica Vranar</derivirana_varijabla>
  </DomainObject.Predmet.ProtustrankaFormatedWithAdress>
  <DomainObject.Predmet.ProtustrankaFormatedWithAdressOIB>
    <izvorni_sadrzaj> GRUNTOVEC d.o.o. za ugostiteljstvo i trgovinu, OIB 05148394426, Ivana Berute 50, 48316 Sigetec zastupanog po punomoćniku Ankica Vranar</izvorni_sadrzaj>
    <derivirana_varijabla naziv="DomainObject.Predmet.ProtustrankaFormatedWithAdressOIB_1"> GRUNTOVEC d.o.o. za ugostiteljstvo i trgovinu, OIB 05148394426, Ivana Berute 50, 48316 Sigetec zastupanog po punomoćniku Ankica Vranar</derivirana_varijabla>
  </DomainObject.Predmet.ProtustrankaFormatedWithAdressOIB>
  <DomainObject.Predmet.ProtustrankaWithAdress>
    <izvorni_sadrzaj>GRUNTOVEC d.o.o. za ugostiteljstvo i trgovinu Ivana Berute 50, 48316 Sigetec</izvorni_sadrzaj>
    <derivirana_varijabla naziv="DomainObject.Predmet.ProtustrankaWithAdress_1">GRUNTOVEC d.o.o. za ugostiteljstvo i trgovinu Ivana Berute 50, 48316 Sigetec</derivirana_varijabla>
  </DomainObject.Predmet.ProtustrankaWithAdress>
  <DomainObject.Predmet.ProtustrankaWithAdressOIB>
    <izvorni_sadrzaj>GRUNTOVEC d.o.o. za ugostiteljstvo i trgovinu, OIB 05148394426, Ivana Berute 50, 48316 Sigetec</izvorni_sadrzaj>
    <derivirana_varijabla naziv="DomainObject.Predmet.ProtustrankaWithAdressOIB_1">GRUNTOVEC d.o.o. za ugostiteljstvo i trgovinu, OIB 05148394426, Ivana Berute 50, 48316 Sigetec</derivirana_varijabla>
  </DomainObject.Predmet.ProtustrankaWithAdressOIB>
  <DomainObject.Predmet.ProtustrankaNazivFormated>
    <izvorni_sadrzaj>GRUNTOVEC d.o.o. za ugostiteljstvo i trgovinu</izvorni_sadrzaj>
    <derivirana_varijabla naziv="DomainObject.Predmet.ProtustrankaNazivFormated_1">GRUNTOVEC d.o.o. za ugostiteljstvo i trgovinu</derivirana_varijabla>
  </DomainObject.Predmet.ProtustrankaNazivFormated>
  <DomainObject.Predmet.ProtustrankaNazivFormatedOIB>
    <izvorni_sadrzaj>GRUNTOVEC d.o.o. za ugostiteljstvo i trgovinu, OIB 05148394426</izvorni_sadrzaj>
    <derivirana_varijabla naziv="DomainObject.Predmet.ProtustrankaNazivFormatedOIB_1">GRUNTOVEC d.o.o. za ugostiteljstvo i trgovinu, OIB 05148394426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82103.70</izvorni_sadrzaj>
    <derivirana_varijabla naziv="DomainObject.Predmet.TrenutnaVrijednost_1">82103.70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GRUNTOVEC d.o.o. za ugostiteljstvo i trgovinu zastupanog po punomoćniku Ankica Vranar</item>
    </izvorni_sadrzaj>
    <derivirana_varijabla naziv="DomainObject.Predmet.ProtuStrankaListFormated_1">
      <item>GRUNTOVEC d.o.o. za ugostiteljstvo i trgovinu zastupanog po punomoćniku Ankica Vranar</item>
    </derivirana_varijabla>
  </DomainObject.Predmet.ProtuStrankaListFormated>
  <DomainObject.Predmet.ProtuStrankaListFormatedOIB>
    <izvorni_sadrzaj>
      <item>GRUNTOVEC d.o.o. za ugostiteljstvo i trgovinu, OIB 05148394426 zastupanog po punomoćniku Ankica Vranar</item>
    </izvorni_sadrzaj>
    <derivirana_varijabla naziv="DomainObject.Predmet.ProtuStrankaListFormatedOIB_1">
      <item>GRUNTOVEC d.o.o. za ugostiteljstvo i trgovinu, OIB 05148394426 zastupanog po punomoćniku Ankica Vranar</item>
    </derivirana_varijabla>
  </DomainObject.Predmet.ProtuStrankaListFormatedOIB>
  <DomainObject.Predmet.ProtuStrankaListFormatedWithAdress>
    <izvorni_sadrzaj>
      <item>GRUNTOVEC d.o.o. za ugostiteljstvo i trgovinu, Ivana Berute 50, 48316 Sigetec zastupanog po punomoćniku Ankica Vranar</item>
    </izvorni_sadrzaj>
    <derivirana_varijabla naziv="DomainObject.Predmet.ProtuStrankaListFormatedWithAdress_1">
      <item>GRUNTOVEC d.o.o. za ugostiteljstvo i trgovinu, Ivana Berute 50, 48316 Sigetec zastupanog po punomoćniku Ankica Vranar</item>
    </derivirana_varijabla>
  </DomainObject.Predmet.ProtuStrankaListFormatedWithAdress>
  <DomainObject.Predmet.ProtuStrankaListFormatedWithAdressOIB>
    <izvorni_sadrzaj>
      <item>GRUNTOVEC d.o.o. za ugostiteljstvo i trgovinu, OIB 05148394426, Ivana Berute 50, 48316 Sigetec zastupanog po punomoćniku Ankica Vranar</item>
    </izvorni_sadrzaj>
    <derivirana_varijabla naziv="DomainObject.Predmet.ProtuStrankaListFormatedWithAdressOIB_1">
      <item>GRUNTOVEC d.o.o. za ugostiteljstvo i trgovinu, OIB 05148394426, Ivana Berute 50, 48316 Sigetec zastupanog po punomoćniku Ankica Vranar</item>
    </derivirana_varijabla>
  </DomainObject.Predmet.ProtuStrankaListFormatedWithAdressOIB>
  <DomainObject.Predmet.ProtuStrankaListNazivFormated>
    <izvorni_sadrzaj>
      <item>GRUNTOVEC d.o.o. za ugostiteljstvo i trgovinu</item>
    </izvorni_sadrzaj>
    <derivirana_varijabla naziv="DomainObject.Predmet.ProtuStrankaListNazivFormated_1">
      <item>GRUNTOVEC d.o.o. za ugostiteljstvo i trgovinu</item>
    </derivirana_varijabla>
  </DomainObject.Predmet.ProtuStrankaListNazivFormated>
  <DomainObject.Predmet.ProtuStrankaListNazivFormatedOIB>
    <izvorni_sadrzaj>
      <item>GRUNTOVEC d.o.o. za ugostiteljstvo i trgovinu, OIB 05148394426</item>
    </izvorni_sadrzaj>
    <derivirana_varijabla naziv="DomainObject.Predmet.ProtuStrankaListNazivFormatedOIB_1">
      <item>GRUNTOVEC d.o.o. za ugostiteljstvo i trgovinu, OIB 05148394426</item>
    </derivirana_varijabla>
  </DomainObject.Predmet.ProtuStrankaListNazivFormatedOIB>
  <DomainObject.Predmet.OstaliListFormated>
    <izvorni_sadrzaj>
      <item>Sudski registar</item>
      <item>Ankica Vranar punomoćnica sudionika u postupku GRUNTOVEC d.o.o. za ugostiteljstvo i trgovinu</item>
    </izvorni_sadrzaj>
    <derivirana_varijabla naziv="DomainObject.Predmet.OstaliListFormated_1">
      <item>Sudski registar</item>
      <item>Ankica Vranar punomoćnica sudionika u postupku GRUNTOVEC d.o.o. za ugostiteljstvo i trgovinu</item>
    </derivirana_varijabla>
  </DomainObject.Predmet.OstaliListFormated>
  <DomainObject.Predmet.OstaliListFormatedOIB>
    <izvorni_sadrzaj>
      <item>Sudski registar</item>
      <item>Ankica Vranar, OIB 94890406351 punomoćnica sudionika u postupku GRUNTOVEC d.o.o. za ugostiteljstvo i trgovinu</item>
    </izvorni_sadrzaj>
    <derivirana_varijabla naziv="DomainObject.Predmet.OstaliListFormatedOIB_1">
      <item>Sudski registar</item>
      <item>Ankica Vranar, OIB 94890406351 punomoćnica sudionika u postupku GRUNTOVEC d.o.o. za ugostiteljstvo i trgovinu</item>
    </derivirana_varijabla>
  </DomainObject.Predmet.OstaliListFormatedOIB>
  <DomainObject.Predmet.OstaliListFormatedWithAdress>
    <izvorni_sadrzaj>
      <item>Sudski registar</item>
      <item>Ankica Vranar, Ivana Berute 50, 48316 Sigetec punomoćnica sudionika u postupku GRUNTOVEC d.o.o. za ugostiteljstvo i trgovinu</item>
    </izvorni_sadrzaj>
    <derivirana_varijabla naziv="DomainObject.Predmet.OstaliListFormatedWithAdress_1">
      <item>Sudski registar</item>
      <item>Ankica Vranar, Ivana Berute 50, 48316 Sigetec punomoćnica sudionika u postupku GRUNTOVEC d.o.o. za ugostiteljstvo i trgovinu</item>
    </derivirana_varijabla>
  </DomainObject.Predmet.OstaliListFormatedWithAdress>
  <DomainObject.Predmet.OstaliListFormatedWithAdressOIB>
    <izvorni_sadrzaj>
      <item>Sudski registar</item>
      <item>Ankica Vranar, OIB 94890406351, Ivana Berute 50, 48316 Sigetec punomoćnica sudionika u postupku GRUNTOVEC d.o.o. za ugostiteljstvo i trgovinu</item>
    </izvorni_sadrzaj>
    <derivirana_varijabla naziv="DomainObject.Predmet.OstaliListFormatedWithAdressOIB_1">
      <item>Sudski registar</item>
      <item>Ankica Vranar, OIB 94890406351, Ivana Berute 50, 48316 Sigetec punomoćnica sudionika u postupku GRUNTOVEC d.o.o. za ugostiteljstvo i trgovinu</item>
    </derivirana_varijabla>
  </DomainObject.Predmet.OstaliListFormatedWithAdressOIB>
  <DomainObject.Predmet.OstaliListNazivFormated>
    <izvorni_sadrzaj>
      <item>Sudski registar</item>
      <item>Ankica Vranar</item>
    </izvorni_sadrzaj>
    <derivirana_varijabla naziv="DomainObject.Predmet.OstaliListNazivFormated_1">
      <item>Sudski registar</item>
      <item>Ankica Vranar</item>
    </derivirana_varijabla>
  </DomainObject.Predmet.OstaliListNazivFormated>
  <DomainObject.Predmet.OstaliListNazivFormatedOIB>
    <izvorni_sadrzaj>
      <item>Sudski registar</item>
      <item>Ankica Vranar, OIB 94890406351</item>
    </izvorni_sadrzaj>
    <derivirana_varijabla naziv="DomainObject.Predmet.OstaliListNazivFormatedOIB_1">
      <item>Sudski registar</item>
      <item>Ankica Vranar, OIB 94890406351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St-89/2018-4</izvorni_sadrzaj>
    <derivirana_varijabla naziv="DomainObject.PoslovniBrojDokumenta_1">St-89/2018-4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GRUNTOVEC d.o.o. za ugostiteljstvo i trgovinu</izvorni_sadrzaj>
    <derivirana_varijabla naziv="DomainObject.Predmet.ProtustrankaIDrugi_1">GRUNTOVEC 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GRUNTOVEC d.o.o. za ugostiteljstvo i trgovinu, OIB 05148394426, Ivana Berute 50, 48316 Sigetec</izvorni_sadrzaj>
    <derivirana_varijabla naziv="DomainObject.Predmet.ProtustrankaIDrugiAdressOIB_1">GRUNTOVEC d.o.o. za ugostiteljstvo i trgovinu, OIB 05148394426, Ivana Berute 50, 48316 Sigetec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GRUNTOVEC d.o.o. za ugostiteljstvo i trgovinu</item>
      <item>Sudski registar</item>
      <item>Ankica Vranar</item>
    </izvorni_sadrzaj>
    <derivirana_varijabla naziv="DomainObject.Predmet.SudioniciListNaziv_1">
      <item>Financijska agencija</item>
      <item>GRUNTOVEC d.o.o. za ugostiteljstvo i trgovinu</item>
      <item>Sudski registar</item>
      <item>Ankica Vranar</item>
    </derivirana_varijabla>
  </DomainObject.Predmet.SudioniciListNaziv>
  <DomainObject.Predmet.SudioniciListAdressOIB>
    <izvorni_sadrzaj>
      <item>Financijska agencija, OIB 85821130368, Ulica grada Vukovara 70,10000 Zagreb</item>
      <item>GRUNTOVEC d.o.o. za ugostiteljstvo i trgovinu, OIB 05148394426, Ivana Berute 50,48316 Sigetec</item>
      <item>Sudski registar</item>
      <item>Ankica Vranar, OIB 94890406351, Ivana Berute 50,48316 Sigetec</item>
    </izvorni_sadrzaj>
    <derivirana_varijabla naziv="DomainObject.Predmet.SudioniciListAdressOIB_1">
      <item>Financijska agencija, OIB 85821130368, Ulica grada Vukovara 70,10000 Zagreb</item>
      <item>GRUNTOVEC d.o.o. za ugostiteljstvo i trgovinu, OIB 05148394426, Ivana Berute 50,48316 Sigetec</item>
      <item>Sudski registar</item>
      <item>Ankica Vranar, OIB 94890406351, Ivana Berute 50,48316 Sigetec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CC8C3-EEF6-4F7D-BD11-6C2FB2585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2891</properties:Characters>
  <properties:Lines>87</properties:Lines>
  <properties:Paragraphs>32</properties:Paragraphs>
  <properties:TotalTime>15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2018-06-26T10:47:00Z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St-89/2018-4 / Odluka - Rješenje o otvaranju i zaključenju skraćenog stečajnog postupka (odluka_St-89_2018-4.docx)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