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38d4" w14:paraId="c4a38d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11F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  6. St-500/2015-3.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U  I M E   R E P U B L I K E   H R V A T S K 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R J E Š E N J 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11F78">
        <w:rPr>
          <w:rFonts w:cs="Times New Roman" w:eastAsia="Times New Roman"/>
          <w:lang w:eastAsia="hr-HR"/>
        </w:rPr>
        <w:t>Rajnoviću</w:t>
      </w:r>
      <w:proofErr w:type="spellEnd"/>
      <w:r w:rsidRPr="00A11F78">
        <w:rPr>
          <w:rFonts w:cs="Times New Roman" w:eastAsia="Times New Roman"/>
          <w:lang w:eastAsia="hr-HR"/>
        </w:rPr>
        <w:t xml:space="preserve">, u skraćenom stečajnom postupku nad dužnikom AUTO PROMET DARUVAR j.d.o.o. za prijevoz i popravak motornih vozila, Dežanovac, Dežanovac 71, </w:t>
      </w:r>
      <w:r w:rsidRPr="00A11F78">
        <w:rPr>
          <w:rFonts w:cs="Times New Roman" w:eastAsia="Times New Roman"/>
          <w:szCs w:val="20"/>
          <w:lang w:eastAsia="hr-HR"/>
        </w:rPr>
        <w:t>MBS: 010084777, OIB: 82313475212, 19. veljače 2016.</w:t>
      </w:r>
      <w:r w:rsidRPr="00A11F78">
        <w:rPr>
          <w:rFonts w:cs="Times New Roman" w:eastAsia="Times New Roman"/>
          <w:lang w:eastAsia="hr-HR"/>
        </w:rPr>
        <w:t xml:space="preserve">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r i j e š i o   j 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I. Otvara se stečajni postupak nad dužnikom AUTO PROMET DARUVAR j.d.o.o. za prijevoz i popravak motornih vozila, Dežanovac, Dežanovac 71, </w:t>
      </w:r>
      <w:r w:rsidRPr="00A11F78">
        <w:rPr>
          <w:rFonts w:cs="Times New Roman" w:eastAsia="Times New Roman"/>
          <w:szCs w:val="20"/>
          <w:lang w:eastAsia="hr-HR"/>
        </w:rPr>
        <w:t>MBS: 010084777, OIB: 82313475212.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A11F78">
        <w:rPr>
          <w:rFonts w:cs="Times New Roman" w:eastAsia="Times New Roman"/>
          <w:lang w:eastAsia="hr-HR"/>
        </w:rPr>
        <w:t>Kaniška</w:t>
      </w:r>
      <w:proofErr w:type="spellEnd"/>
      <w:r w:rsidRPr="00A11F78">
        <w:rPr>
          <w:rFonts w:cs="Times New Roman" w:eastAsia="Times New Roman"/>
          <w:lang w:eastAsia="hr-HR"/>
        </w:rPr>
        <w:t xml:space="preserve"> 7, OIB: 63014812654.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III. Zaključuje se stečajni postupak nad dužnikom AUTO PROMET DARUVAR j.d.o.o. za prijevoz i popravak motornih vozila, Dežanovac, Dežanovac 71, </w:t>
      </w:r>
      <w:r w:rsidRPr="00A11F78">
        <w:rPr>
          <w:rFonts w:cs="Times New Roman" w:eastAsia="Times New Roman"/>
          <w:szCs w:val="20"/>
          <w:lang w:eastAsia="hr-HR"/>
        </w:rPr>
        <w:t>MBS: 010084777, OIB: 82313475212.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Calibri"/>
        </w:rPr>
        <w:t xml:space="preserve">IV. </w:t>
      </w:r>
      <w:r w:rsidRPr="00A11F78">
        <w:rPr>
          <w:rFonts w:cs="Times New Roman" w:eastAsia="Times New Roman"/>
          <w:lang w:eastAsia="hr-HR"/>
        </w:rPr>
        <w:t>Stečajni postupak je otvoren i zaključen s danom 19. veljače 2016. u 12,30 sati, kada je ovo rješenje objavljeno na e-oglasnoj ploči ovoga suda.</w:t>
      </w:r>
    </w:p>
    <w:p w:rsidRDefault="00A11F78" w:rsidP="00A11F78" w:rsidR="00A11F78" w:rsidRPr="00A11F78">
      <w:pPr>
        <w:spacing w:after="0"/>
        <w:ind w:firstLine="851"/>
        <w:jc w:val="both"/>
        <w:rPr>
          <w:rFonts w:cs="Times New Roman" w:eastAsia="Calibri"/>
        </w:rPr>
      </w:pPr>
    </w:p>
    <w:p w:rsidRDefault="00A11F78" w:rsidP="00A11F78" w:rsidR="00A11F78" w:rsidRPr="00A11F78">
      <w:pPr>
        <w:spacing w:after="0"/>
        <w:ind w:firstLine="851"/>
        <w:jc w:val="both"/>
        <w:rPr>
          <w:rFonts w:cs="Times New Roman" w:eastAsia="Calibri"/>
        </w:rPr>
      </w:pPr>
      <w:r w:rsidRPr="00A11F7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lastRenderedPageBreak/>
        <w:t>Obrazloženje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St-500/2015-2., koji je objavljen na mrežnoj stranici e-oglasna ploča Trgovačkog suda u Bjelovaru 30.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spacing w:after="0"/>
        <w:ind w:firstLine="851"/>
        <w:jc w:val="both"/>
        <w:rPr>
          <w:rFonts w:cs="Times New Roman" w:eastAsia="Calibri"/>
        </w:rPr>
      </w:pPr>
      <w:r w:rsidRPr="00A11F7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11F78" w:rsidP="00A11F78" w:rsidR="00A11F78" w:rsidRPr="00A11F78">
      <w:pPr>
        <w:spacing w:after="0"/>
        <w:ind w:firstLine="851"/>
        <w:jc w:val="both"/>
        <w:rPr>
          <w:rFonts w:cs="Times New Roman" w:eastAsia="Calibri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U Bjelovaru 19. veljače 2016.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VIŠI SUDSKI SAVJETNIK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11F78">
        <w:rPr>
          <w:rFonts w:cs="Times New Roman" w:eastAsia="Times New Roman"/>
          <w:lang w:eastAsia="hr-HR"/>
        </w:rPr>
        <w:tab/>
      </w:r>
      <w:r w:rsidRPr="00A11F78">
        <w:rPr>
          <w:rFonts w:cs="Times New Roman" w:eastAsia="Times New Roman"/>
          <w:lang w:eastAsia="hr-HR"/>
        </w:rPr>
        <w:tab/>
        <w:t xml:space="preserve">        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11F7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11F78">
        <w:rPr>
          <w:rFonts w:cs="Times New Roman" w:eastAsia="Times New Roman"/>
          <w:lang w:eastAsia="hr-HR"/>
        </w:rPr>
        <w:t>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   Bjelovar,  Porezna uprava, Ispostava Daruvar zakonskom zastupniku  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II. Kal. pravomoćnost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1F78">
        <w:rPr>
          <w:rFonts w:cs="Times New Roman" w:eastAsia="Times New Roman"/>
          <w:lang w:eastAsia="hr-HR"/>
        </w:rPr>
        <w:t>Bjelovar 19.2.2016.</w:t>
      </w:r>
    </w:p>
    <w:p w:rsidRDefault="00A11F78" w:rsidP="00A11F78" w:rsidR="00A11F78" w:rsidRPr="00A11F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F78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1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St-500/2015-3</izvorni_sadrzaj>
    <derivirana_varijabla naziv="DomainObject.Oznaka_1">St-500/2015-3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PROMET DARUVAR j.d.o.o. za prijevoz i popravak motornih vozila, Dežanovac</izvorni_sadrzaj>
    <derivirana_varijabla naziv="DomainObject.Predmet.ProtustrankaFormated_1">  AUTO PROMET DARUVAR j.d.o.o. za prijevoz i popravak motornih vozila, Dežanovac</derivirana_varijabla>
  </DomainObject.Predmet.ProtustrankaFormated>
  <DomainObject.Predmet.ProtustrankaFormatedOIB>
    <izvorni_sadrzaj>  AUTO PROMET DARUVAR j.d.o.o. za prijevoz i popravak motornih vozila, Dežanovac, OIB 82313475212</izvorni_sadrzaj>
    <derivirana_varijabla naziv="DomainObject.Predmet.ProtustrankaFormatedOIB_1">  AUTO PROMET DARUVAR j.d.o.o. za prijevoz i popravak motornih vozila, Dežanovac, OIB 82313475212</derivirana_varijabla>
  </DomainObject.Predmet.ProtustrankaFormatedOIB>
  <DomainObject.Predmet.ProtustrankaFormatedWithAdress>
    <izvorni_sadrzaj> AUTO PROMET DARUVAR j.d.o.o. za prijevoz i popravak motornih vozila, Dežanovac, Dežanovac 71, 43500 Dežanovac</izvorni_sadrzaj>
    <derivirana_varijabla naziv="DomainObject.Predmet.ProtustrankaFormatedWithAdress_1"> AUTO PROMET DARUVAR j.d.o.o. za prijevoz i popravak motornih vozila, Dežanovac, Dežanovac 71, 43500 Dežanovac</derivirana_varijabla>
  </DomainObject.Predmet.ProtustrankaFormatedWithAdress>
  <DomainObject.Predmet.ProtustrankaFormatedWithAdressOIB>
    <izvorni_sadrzaj> AUTO PROMET DARUVAR j.d.o.o. za prijevoz i popravak motornih vozila, Dežanovac, OIB 82313475212, Dežanovac 71, 43500 Dežanovac</izvorni_sadrzaj>
    <derivirana_varijabla naziv="DomainObject.Predmet.ProtustrankaFormatedWithAdressOIB_1"> AUTO PROMET DARUVAR j.d.o.o. za prijevoz i popravak motornih vozila, Dežanovac, OIB 82313475212, Dežanovac 71, 43500 Dežanovac</derivirana_varijabla>
  </DomainObject.Predmet.ProtustrankaFormatedWithAdressOIB>
  <DomainObject.Predmet.ProtustrankaWithAdress>
    <izvorni_sadrzaj>AUTO PROMET DARUVAR j.d.o.o. za prijevoz i popravak motornih vozila, Dežanovac Dežanovac 71, 43500 Dežanovac</izvorni_sadrzaj>
    <derivirana_varijabla naziv="DomainObject.Predmet.ProtustrankaWithAdress_1">AUTO PROMET DARUVAR j.d.o.o. za prijevoz i popravak motornih vozila, Dežanovac Dežanovac 71, 43500 Dežanovac</derivirana_varijabla>
  </DomainObject.Predmet.ProtustrankaWithAdress>
  <DomainObject.Predmet.ProtustrankaWithAdressOIB>
    <izvorni_sadrzaj>AUTO PROMET DARUVAR j.d.o.o. za prijevoz i popravak motornih vozila, Dežanovac, OIB 82313475212, Dežanovac 71, 43500 Dežanovac</izvorni_sadrzaj>
    <derivirana_varijabla naziv="DomainObject.Predmet.ProtustrankaWithAdressOIB_1">AUTO PROMET DARUVAR j.d.o.o. za prijevoz i popravak motornih vozila, Dežanovac, OIB 82313475212, Dežanovac 71, 43500 Dežanovac</derivirana_varijabla>
  </DomainObject.Predmet.ProtustrankaWithAdressOIB>
  <DomainObject.Predmet.ProtustrankaNazivFormated>
    <izvorni_sadrzaj>AUTO PROMET DARUVAR j.d.o.o. za prijevoz i popravak motornih vozila, Dežanovac</izvorni_sadrzaj>
    <derivirana_varijabla naziv="DomainObject.Predmet.ProtustrankaNazivFormated_1">AUTO PROMET DARUVAR j.d.o.o. za prijevoz i popravak motornih vozila, Dežanovac</derivirana_varijabla>
  </DomainObject.Predmet.ProtustrankaNazivFormated>
  <DomainObject.Predmet.ProtustrankaNazivFormatedOIB>
    <izvorni_sadrzaj>AUTO PROMET DARUVAR j.d.o.o. za prijevoz i popravak motornih vozila, Dežanovac, OIB 82313475212</izvorni_sadrzaj>
    <derivirana_varijabla naziv="DomainObject.Predmet.ProtustrankaNazivFormatedOIB_1">AUTO PROMET DARUVAR j.d.o.o. za prijevoz i popravak motornih vozila, Dežanovac, OIB 82313475212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PROMET DARUVAR j.d.o.o. za prijevoz i popravak motornih vozila, Dežanovac</item>
    </izvorni_sadrzaj>
    <derivirana_varijabla naziv="DomainObject.Predmet.ProtuStrankaListFormated_1">
      <item>AUTO PROMET DARUVAR j.d.o.o. za prijevoz i popravak motornih vozila, Dežanovac</item>
    </derivirana_varijabla>
  </DomainObject.Predmet.ProtuStrankaListFormated>
  <DomainObject.Predmet.ProtuStrankaListFormatedOIB>
    <izvorni_sadrzaj>
      <item>AUTO PROMET DARUVAR j.d.o.o. za prijevoz i popravak motornih vozila, Dežanovac, OIB 82313475212</item>
    </izvorni_sadrzaj>
    <derivirana_varijabla naziv="DomainObject.Predmet.ProtuStrankaListFormatedOIB_1">
      <item>AUTO PROMET DARUVAR j.d.o.o. za prijevoz i popravak motornih vozila, Dežanovac, OIB 82313475212</item>
    </derivirana_varijabla>
  </DomainObject.Predmet.ProtuStrankaListFormatedOIB>
  <DomainObject.Predmet.ProtuStrankaListFormatedWithAdress>
    <izvorni_sadrzaj>
      <item>AUTO PROMET DARUVAR j.d.o.o. za prijevoz i popravak motornih vozila, Dežanovac, Dežanovac 71, 43500 Dežanovac</item>
    </izvorni_sadrzaj>
    <derivirana_varijabla naziv="DomainObject.Predmet.ProtuStrankaListFormatedWithAdress_1">
      <item>AUTO PROMET DARUVAR j.d.o.o. za prijevoz i popravak motornih vozila, Dežanovac, Dežanovac 71, 43500 Dežanovac</item>
    </derivirana_varijabla>
  </DomainObject.Predmet.ProtuStrankaListFormatedWithAdress>
  <DomainObject.Predmet.ProtuStrankaListFormatedWithAdressOIB>
    <izvorni_sadrzaj>
      <item>AUTO PROMET DARUVAR j.d.o.o. za prijevoz i popravak motornih vozila, Dežanovac, OIB 82313475212, Dežanovac 71, 43500 Dežanovac</item>
    </izvorni_sadrzaj>
    <derivirana_varijabla naziv="DomainObject.Predmet.ProtuStrankaListFormatedWithAdressOIB_1">
      <item>AUTO PROMET DARUVAR j.d.o.o. za prijevoz i popravak motornih vozila, Dežanovac, OIB 82313475212, Dežanovac 71, 43500 Dežanovac</item>
    </derivirana_varijabla>
  </DomainObject.Predmet.ProtuStrankaListFormatedWithAdressOIB>
  <DomainObject.Predmet.ProtuStrankaListNazivFormated>
    <izvorni_sadrzaj>
      <item>AUTO PROMET DARUVAR j.d.o.o. za prijevoz i popravak motornih vozila, Dežanovac</item>
    </izvorni_sadrzaj>
    <derivirana_varijabla naziv="DomainObject.Predmet.ProtuStrankaListNazivFormated_1">
      <item>AUTO PROMET DARUVAR j.d.o.o. za prijevoz i popravak motornih vozila, Dežanovac</item>
    </derivirana_varijabla>
  </DomainObject.Predmet.ProtuStrankaListNazivFormated>
  <DomainObject.Predmet.ProtuStrankaListNazivFormatedOIB>
    <izvorni_sadrzaj>
      <item>AUTO PROMET DARUVAR j.d.o.o. za prijevoz i popravak motornih vozila, Dežanovac, OIB 82313475212</item>
    </izvorni_sadrzaj>
    <derivirana_varijabla naziv="DomainObject.Predmet.ProtuStrankaListNazivFormatedOIB_1">
      <item>AUTO PROMET DARUVAR j.d.o.o. za prijevoz i popravak motornih vozila, Dežanovac, OIB 82313475212</item>
    </derivirana_varijabla>
  </DomainObject.Predmet.ProtuStrankaListNazivFormatedOIB>
  <DomainObject.Predmet.OstaliListFormated>
    <izvorni_sadrzaj>
      <item>MLADEN KALAMIR</item>
    </izvorni_sadrzaj>
    <derivirana_varijabla naziv="DomainObject.Predmet.OstaliListFormated_1">
      <item>MLADEN KALAMIR</item>
    </derivirana_varijabla>
  </DomainObject.Predmet.OstaliListFormated>
  <DomainObject.Predmet.OstaliListFormatedOIB>
    <izvorni_sadrzaj>
      <item>MLADEN KALAMIR, OIB 30817891815</item>
    </izvorni_sadrzaj>
    <derivirana_varijabla naziv="DomainObject.Predmet.OstaliListFormatedOIB_1">
      <item>MLADEN KALAMIR, OIB 30817891815</item>
    </derivirana_varijabla>
  </DomainObject.Predmet.OstaliListFormatedOIB>
  <DomainObject.Predmet.OstaliListFormatedWithAdress>
    <izvorni_sadrzaj>
      <item>MLADEN KALAMIR, Jure Petrekovića 8, 10290 Zaprešić</item>
    </izvorni_sadrzaj>
    <derivirana_varijabla naziv="DomainObject.Predmet.OstaliListFormatedWithAdress_1">
      <item>MLADEN KALAMIR, Jure Petrekovića 8, 10290 Zaprešić</item>
    </derivirana_varijabla>
  </DomainObject.Predmet.OstaliListFormatedWithAdress>
  <DomainObject.Predmet.OstaliListFormatedWithAdressOIB>
    <izvorni_sadrzaj>
      <item>MLADEN KALAMIR, OIB 30817891815, Jure Petrekovića 8, 10290 Zaprešić</item>
    </izvorni_sadrzaj>
    <derivirana_varijabla naziv="DomainObject.Predmet.OstaliListFormatedWithAdressOIB_1">
      <item>MLADEN KALAMIR, OIB 30817891815, Jure Petrekovića 8, 10290 Zaprešić</item>
    </derivirana_varijabla>
  </DomainObject.Predmet.OstaliListFormatedWithAdressOIB>
  <DomainObject.Predmet.OstaliListNazivFormated>
    <izvorni_sadrzaj>
      <item>MLADEN KALAMIR</item>
    </izvorni_sadrzaj>
    <derivirana_varijabla naziv="DomainObject.Predmet.OstaliListNazivFormated_1">
      <item>MLADEN KALAMIR</item>
    </derivirana_varijabla>
  </DomainObject.Predmet.OstaliListNazivFormated>
  <DomainObject.Predmet.OstaliListNazivFormatedOIB>
    <izvorni_sadrzaj>
      <item>MLADEN KALAMIR, OIB 30817891815</item>
    </izvorni_sadrzaj>
    <derivirana_varijabla naziv="DomainObject.Predmet.OstaliListNazivFormatedOIB_1">
      <item>MLADEN KALAMIR, OIB 30817891815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St-500/2015-3</izvorni_sadrzaj>
    <derivirana_varijabla naziv="DomainObject.PoslovniBrojDokumenta_1">St-500/2015-3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PROMET DARUVAR j.d.o.o. za prijevoz i popravak motornih vozila, Dežanovac</izvorni_sadrzaj>
    <derivirana_varijabla naziv="DomainObject.Predmet.ProtustrankaIDrugi_1">AUTO PROMET DARUVAR j.d.o.o. za prijevoz i popravak motornih vozila, Dežanovac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PROMET DARUVAR j.d.o.o. za prijevoz i popravak motornih vozila, Dežanovac, OIB 82313475212, Dežanovac 71, 43500 Dežanovac</izvorni_sadrzaj>
    <derivirana_varijabla naziv="DomainObject.Predmet.ProtustrankaIDrugiAdressOIB_1">AUTO PROMET DARUVAR j.d.o.o. za prijevoz i popravak motornih vozila, Dežanovac, OIB 82313475212, Dežanovac 71,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PROMET DARUVAR j.d.o.o. za prijevoz i popravak motornih vozila, Dežanovac</item>
      <item>MLADEN KALAMIR</item>
    </izvorni_sadrzaj>
    <derivirana_varijabla naziv="DomainObject.Predmet.SudioniciListNaziv_1">
      <item>FINA, RC ZAGREB, Podružnica Bjelovar</item>
      <item>AUTO PROMET DARUVAR j.d.o.o. za prijevoz i popravak motornih vozila, Dežanovac</item>
      <item>MLADEN KALAMIR</item>
    </derivirana_varijabla>
  </DomainObject.Predmet.SudioniciListNaziv>
  <DomainObject.Predmet.SudioniciListAdressOIB>
    <izvorni_sadrzaj>
      <item>FINA, RC ZAGREB, Podružnica Bjelovar, OIB 85821130368, F. Supila 4,43000 Bjelovar</item>
      <item>AUTO PROMET DARUVAR j.d.o.o. za prijevoz i popravak motornih vozila, Dežanovac, OIB 82313475212, Dežanovac 71,43500 Dežanovac</item>
      <item>MLADEN KALAMIR, OIB 30817891815, Jure Petrekovića 8,10290 Zaprešić</item>
    </izvorni_sadrzaj>
    <derivirana_varijabla naziv="DomainObject.Predmet.SudioniciListAdressOIB_1">
      <item>FINA, RC ZAGREB, Podružnica Bjelovar, OIB 85821130368, F. Supila 4,43000 Bjelovar</item>
      <item>AUTO PROMET DARUVAR j.d.o.o. za prijevoz i popravak motornih vozila, Dežanovac, OIB 82313475212, Dežanovac 71,43500 Dežanovac</item>
      <item>MLADEN KALAMIR, OIB 30817891815,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AF875-0FA8-45AB-9E1D-B9803B757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3806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2016-02-19T11:03:00Z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