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922f" w14:paraId="667922f" w:rsidRDefault="00260545" w:rsidP="00260545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C85526">
        <w:rPr>
          <w:b/>
        </w:rPr>
        <w:t>516</w:t>
      </w:r>
      <w:r w:rsidRPr="005153ED">
        <w:rPr>
          <w:b/>
        </w:rPr>
        <w:t>/201</w:t>
      </w:r>
      <w:r w:rsidR="00C85526">
        <w:rPr>
          <w:b/>
        </w:rPr>
        <w:t>7</w:t>
      </w:r>
    </w:p>
    <w:p w:rsidRDefault="00260545" w:rsidP="00260545" w:rsidR="00260545" w:rsidRPr="005153ED"/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0545" w:rsidP="00260545" w:rsidR="00260545" w:rsidRPr="005153ED">
      <w:pPr>
        <w:rPr>
          <w:b/>
        </w:rPr>
      </w:pPr>
      <w:r w:rsidRPr="005153ED">
        <w:rPr>
          <w:b/>
        </w:rPr>
        <w:t>REPUBLIKA HRVATSKA</w:t>
      </w:r>
    </w:p>
    <w:p w:rsidRDefault="00260545" w:rsidP="00260545" w:rsidR="00260545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260545" w:rsidP="00260545" w:rsidR="00260545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260545" w:rsidP="00260545" w:rsidR="00260545" w:rsidRPr="005153ED">
      <w:pPr>
        <w:rPr>
          <w:b/>
        </w:rPr>
      </w:pPr>
      <w:r w:rsidRPr="005153ED">
        <w:rPr>
          <w:b/>
        </w:rPr>
        <w:t>Dubrovnik, Dr. Ante Starčevića 23</w:t>
      </w:r>
    </w:p>
    <w:p w:rsidRDefault="00260545" w:rsidP="00260545" w:rsidR="00260545" w:rsidRPr="005153ED"/>
    <w:p w:rsidRDefault="00260545" w:rsidP="00260545" w:rsidR="00260545"/>
    <w:p w:rsidRDefault="00260545" w:rsidP="00260545" w:rsidR="00260545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260545" w:rsidP="00260545" w:rsidR="00260545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260545" w:rsidP="00260545" w:rsidR="00260545" w:rsidRPr="005153ED"/>
    <w:p w:rsidRDefault="00260545" w:rsidP="00260545" w:rsidR="00260545" w:rsidRPr="005153ED">
      <w:pPr>
        <w:ind w:firstLine="708"/>
        <w:jc w:val="both"/>
      </w:pPr>
      <w:r w:rsidRPr="005153ED">
        <w:t>Trgovački sud u Splitu, Stalna služba u Dubrovniku,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C85526" w:rsidRPr="00C85526">
        <w:t>Stečajna masa iza CASTE d.o.o. u stečaju, Palmotićeva 11, Dubrovnik, OIB: 78384758905, zastupan po stečajnom upravitelju Dragan Josip Knežević</w:t>
      </w:r>
      <w:r>
        <w:t xml:space="preserve">, </w:t>
      </w:r>
      <w:r w:rsidR="00C85526">
        <w:t>dana 08</w:t>
      </w:r>
      <w:r>
        <w:t xml:space="preserve">. </w:t>
      </w:r>
      <w:r w:rsidR="00C85526">
        <w:t>veljače</w:t>
      </w:r>
      <w:r>
        <w:t xml:space="preserve"> 201</w:t>
      </w:r>
      <w:r w:rsidR="00C85526">
        <w:t>8</w:t>
      </w:r>
      <w:r w:rsidRPr="005153ED">
        <w:t>. godine,</w:t>
      </w:r>
    </w:p>
    <w:p w:rsidRDefault="00260545" w:rsidP="00260545" w:rsidR="00260545" w:rsidRPr="005153ED"/>
    <w:p w:rsidRDefault="00260545" w:rsidP="00260545" w:rsidR="00260545">
      <w:pPr>
        <w:jc w:val="center"/>
        <w:rPr>
          <w:b/>
        </w:rPr>
      </w:pPr>
      <w:r w:rsidRPr="005153ED">
        <w:rPr>
          <w:b/>
        </w:rPr>
        <w:t>r i j e š i o      j e</w:t>
      </w:r>
    </w:p>
    <w:p w:rsidRDefault="00260545" w:rsidP="00260545" w:rsidR="00260545" w:rsidRPr="005153ED">
      <w:pPr>
        <w:jc w:val="center"/>
      </w:pPr>
    </w:p>
    <w:p w:rsidRDefault="008666A4" w:rsidP="00FA7049" w:rsidR="002500C5" w:rsidRPr="00101478">
      <w:pPr>
        <w:ind w:firstLine="696" w:left="12"/>
        <w:jc w:val="both"/>
      </w:pPr>
      <w:r>
        <w:t>Z</w:t>
      </w:r>
      <w:r w:rsidRPr="008666A4">
        <w:t xml:space="preserve">avršno ročište </w:t>
      </w:r>
      <w:r>
        <w:t xml:space="preserve">određeno </w:t>
      </w:r>
      <w:r w:rsidRPr="008666A4">
        <w:t xml:space="preserve">za dan </w:t>
      </w:r>
      <w:r w:rsidR="00C85526">
        <w:t>05</w:t>
      </w:r>
      <w:r w:rsidRPr="008666A4">
        <w:t xml:space="preserve">. </w:t>
      </w:r>
      <w:r w:rsidR="00C85526">
        <w:t>veljače 2018</w:t>
      </w:r>
      <w:r w:rsidRPr="008666A4">
        <w:t>. godine u 1</w:t>
      </w:r>
      <w:r w:rsidR="00260545">
        <w:t>4</w:t>
      </w:r>
      <w:r w:rsidRPr="008666A4">
        <w:t xml:space="preserve">,00 sati </w:t>
      </w:r>
      <w:r w:rsidR="00C85526">
        <w:t>je odgođeno</w:t>
      </w:r>
      <w:r w:rsidR="001850BB">
        <w:t xml:space="preserve"> zbog nemogućnosti pristupa stečajnog </w:t>
      </w:r>
      <w:r w:rsidR="00C85526">
        <w:t>suc</w:t>
      </w:r>
      <w:r w:rsidR="001850BB">
        <w:t>a</w:t>
      </w:r>
      <w:r w:rsidR="00FA7049">
        <w:t xml:space="preserve">, </w:t>
      </w:r>
      <w:r w:rsidR="002500C5" w:rsidRPr="00101478">
        <w:t>te</w:t>
      </w:r>
      <w:r w:rsidR="00EF0F2E" w:rsidRPr="00101478">
        <w:t xml:space="preserve"> se </w:t>
      </w:r>
      <w:r w:rsidR="00CE3D62" w:rsidRPr="00101478">
        <w:t xml:space="preserve">novo </w:t>
      </w:r>
      <w:r w:rsidR="002500C5" w:rsidRPr="00101478">
        <w:t>zakazuje za dan</w:t>
      </w:r>
      <w:r w:rsidR="007B2C2E" w:rsidRPr="00101478">
        <w:t xml:space="preserve"> </w:t>
      </w:r>
      <w:r w:rsidR="00260545">
        <w:rPr>
          <w:b/>
          <w:u w:val="single"/>
        </w:rPr>
        <w:t>2</w:t>
      </w:r>
      <w:r w:rsidR="00C85526">
        <w:rPr>
          <w:b/>
          <w:u w:val="single"/>
        </w:rPr>
        <w:t>1</w:t>
      </w:r>
      <w:r w:rsidR="00FB7A02">
        <w:rPr>
          <w:b/>
          <w:u w:val="single"/>
        </w:rPr>
        <w:t xml:space="preserve">. </w:t>
      </w:r>
      <w:r w:rsidR="00C85526">
        <w:rPr>
          <w:b/>
          <w:u w:val="single"/>
        </w:rPr>
        <w:t>veljače 2018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FB7A02">
        <w:rPr>
          <w:b/>
          <w:u w:val="single"/>
        </w:rPr>
        <w:t>1</w:t>
      </w:r>
      <w:r w:rsidR="00260545">
        <w:rPr>
          <w:b/>
          <w:u w:val="single"/>
        </w:rPr>
        <w:t>1</w:t>
      </w:r>
      <w:r w:rsidR="002500C5" w:rsidRPr="00101478">
        <w:rPr>
          <w:b/>
          <w:u w:val="single"/>
        </w:rPr>
        <w:t>,</w:t>
      </w:r>
      <w:r>
        <w:rPr>
          <w:b/>
          <w:u w:val="single"/>
        </w:rPr>
        <w:t>3</w:t>
      </w:r>
      <w:r w:rsidR="00E1076B" w:rsidRPr="00101478">
        <w:rPr>
          <w:b/>
          <w:u w:val="single"/>
        </w:rPr>
        <w:t>0</w:t>
      </w:r>
      <w:r w:rsidR="002500C5" w:rsidRPr="00101478">
        <w:rPr>
          <w:b/>
          <w:u w:val="single"/>
        </w:rPr>
        <w:t xml:space="preserve"> sati</w:t>
      </w:r>
      <w:r w:rsidR="00FA7049">
        <w:t xml:space="preserve"> </w:t>
      </w:r>
      <w:r w:rsidR="007B2C2E" w:rsidRPr="00101478">
        <w:t xml:space="preserve">sve u zgradi ovog suda u Dubrovniku, Dr. A. Starčevića 23, sudnica </w:t>
      </w:r>
      <w:r w:rsidR="00FB7A02">
        <w:t>1/ I kat</w:t>
      </w:r>
      <w:r w:rsidR="007B2C2E" w:rsidRPr="00101478">
        <w:t xml:space="preserve">. 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U Dubrovniku, dana</w:t>
      </w:r>
      <w:r w:rsidR="005B2D65" w:rsidRPr="00101478">
        <w:rPr>
          <w:b/>
        </w:rPr>
        <w:t xml:space="preserve"> </w:t>
      </w:r>
      <w:r w:rsidR="00C85526">
        <w:rPr>
          <w:b/>
        </w:rPr>
        <w:t>08</w:t>
      </w:r>
      <w:r w:rsidR="004B4DAE" w:rsidRPr="00101478">
        <w:rPr>
          <w:b/>
        </w:rPr>
        <w:t xml:space="preserve">. </w:t>
      </w:r>
      <w:r w:rsidR="00C85526">
        <w:rPr>
          <w:b/>
        </w:rPr>
        <w:t>veljače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C85526">
        <w:rPr>
          <w:b/>
        </w:rPr>
        <w:t>8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850BB"/>
    <w:rsid w:val="00190243"/>
    <w:rsid w:val="001E147A"/>
    <w:rsid w:val="00205A34"/>
    <w:rsid w:val="00227212"/>
    <w:rsid w:val="002500C5"/>
    <w:rsid w:val="00260545"/>
    <w:rsid w:val="00283E7E"/>
    <w:rsid w:val="002D59FB"/>
    <w:rsid w:val="002E3C71"/>
    <w:rsid w:val="00383FE5"/>
    <w:rsid w:val="003A7D1C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62681"/>
    <w:rsid w:val="00C82135"/>
    <w:rsid w:val="00C85526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EF1EC1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1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E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E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E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E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1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E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E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E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E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St-2570/15</izvorni_sadrzaj>
    <derivirana_varijabla naziv="DomainObject.Predmet.Opis_1">naknadna dioba St-2570/15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CASTE d.o.o. za nekretnine i usluge u stečaju zastupanog po punomoćniku Dragan-Josip Knežević, stečajni upravitelj</izvorni_sadrzaj>
    <derivirana_varijabla naziv="DomainObject.Predmet.ProtustrankaFormated_1">  Stečajna masa iza CASTE d.o.o. za nekretnine i usluge u stečaju zastupanog po punomoćniku Dragan-Josip Knežević, stečajni upravitelj</derivirana_varijabla>
  </DomainObject.Predmet.ProtustrankaFormated>
  <DomainObject.Predmet.ProtustrankaFormatedOIB>
    <izvorni_sadrzaj>  Stečajna masa iza CASTE d.o.o. za nekretnine i usluge u stečaju, OIB 78384758905 zastupanog po punomoćniku Dragan-Josip Knežević, stečajni upravitelj</izvorni_sadrzaj>
    <derivirana_varijabla naziv="DomainObject.Predmet.ProtustrankaFormatedOIB_1">  Stečajna masa iza CASTE d.o.o. za nekretnine i usluge u stečaju, OIB 78384758905 zastupanog po punomoćniku Dragan-Josip Knežević, stečajni upravitelj</derivirana_varijabla>
  </DomainObject.Predmet.ProtustrankaFormatedOIB>
  <DomainObject.Predmet.ProtustrankaFormatedWithAdress>
    <izvorni_sadrzaj> Stečajna masa iza CASTE d.o.o. za nekretnine i usluge u stečaju, Palmotićeva 11, 20000 Dubrovnik zastupanog po punomoćniku Dragan-Josip Knežević, stečajni upravitelj</izvorni_sadrzaj>
    <derivirana_varijabla naziv="DomainObject.Predmet.ProtustrankaFormatedWithAdress_1"> Stečajna masa iza CASTE d.o.o. za nekretnine i usluge u stečaju, Palmotićeva 11, 20000 Dubrovnik zastupanog po punomoćniku Dragan-Josip Knežević, stečajni upravitelj</derivirana_varijabla>
  </DomainObject.Predmet.ProtustrankaFormatedWithAdress>
  <DomainObject.Predmet.ProtustrankaFormatedWithAdressOIB>
    <izvorni_sadrzaj> Stečajna masa iza CASTE d.o.o. za nekretnine i usluge u stečaju, OIB 78384758905, Palmotićeva 11, 20000 Dubrovnik zastupanog po punomoćniku Dragan-Josip Knežević, stečajni upravitelj</izvorni_sadrzaj>
    <derivirana_varijabla naziv="DomainObject.Predmet.ProtustrankaFormatedWithAdressOIB_1"> Stečajna masa iza CASTE d.o.o. za nekretnine i usluge u stečaju, OIB 78384758905, Palmotićeva 11, 20000 Dubrovnik zastupanog po punomoćniku Dragan-Josip Knežević, stečajni upravitelj</derivirana_varijabla>
  </DomainObject.Predmet.ProtustrankaFormatedWithAdressOIB>
  <DomainObject.Predmet.ProtustrankaWithAdress>
    <izvorni_sadrzaj>Stečajna masa iza CASTE d.o.o. za nekretnine i usluge u stečaju Palmotićeva 11, 20000 Dubrovnik</izvorni_sadrzaj>
    <derivirana_varijabla naziv="DomainObject.Predmet.ProtustrankaWithAdress_1">Stečajna masa iza CASTE d.o.o. za nekretnine i usluge u stečaju Palmotićeva 11, 20000 Dubrovnik</derivirana_varijabla>
  </DomainObject.Predmet.ProtustrankaWithAdress>
  <DomainObject.Predmet.ProtustrankaWithAdressOIB>
    <izvorni_sadrzaj>Stečajna masa iza CASTE d.o.o. za nekretnine i usluge u stečaju, OIB 78384758905, Palmotićeva 11, 20000 Dubrovnik</izvorni_sadrzaj>
    <derivirana_varijabla naziv="DomainObject.Predmet.ProtustrankaWithAdressOIB_1">Stečajna masa iza CASTE d.o.o. za nekretnine i usluge u stečaju, OIB 78384758905, Palmotićeva 11, 20000 Dubrovnik</derivirana_varijabla>
  </DomainObject.Predmet.ProtustrankaWithAdressOIB>
  <DomainObject.Predmet.ProtustrankaNazivFormated>
    <izvorni_sadrzaj>Stečajna masa iza CASTE d.o.o. za nekretnine i usluge u stečaju</izvorni_sadrzaj>
    <derivirana_varijabla naziv="DomainObject.Predmet.ProtustrankaNazivFormated_1">Stečajna masa iza CASTE d.o.o. za nekretnine i usluge u stečaju</derivirana_varijabla>
  </DomainObject.Predmet.ProtustrankaNazivFormated>
  <DomainObject.Predmet.ProtustrankaNazivFormatedOIB>
    <izvorni_sadrzaj>Stečajna masa iza CASTE d.o.o. za nekretnine i usluge u stečaju, OIB 78384758905</izvorni_sadrzaj>
    <derivirana_varijabla naziv="DomainObject.Predmet.ProtustrankaNazivFormatedOIB_1">Stečajna masa iza CASTE d.o.o. za nekretnine i usluge u stečaju, OIB 78384758905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Melita Jurišić-Puljizević</izvorni_sadrzaj>
    <derivirana_varijabla naziv="DomainObject.Predmet.StrankaFormated_1">  Melita Jurišić-Puljizević</derivirana_varijabla>
  </DomainObject.Predmet.StrankaFormated>
  <DomainObject.Predmet.StrankaFormatedOIB>
    <izvorni_sadrzaj>  Melita Jurišić-Puljizević, OIB 14810676343</izvorni_sadrzaj>
    <derivirana_varijabla naziv="DomainObject.Predmet.StrankaFormatedOIB_1">  Melita Jurišić-Puljizević, OIB 14810676343</derivirana_varijabla>
  </DomainObject.Predmet.StrankaFormatedOIB>
  <DomainObject.Predmet.StrankaFormatedWithAdress>
    <izvorni_sadrzaj> Melita Jurišić-Puljizević, Mohovo 5, 20235 Zaton</izvorni_sadrzaj>
    <derivirana_varijabla naziv="DomainObject.Predmet.StrankaFormatedWithAdress_1"> Melita Jurišić-Puljizević, Mohovo 5, 20235 Zaton</derivirana_varijabla>
  </DomainObject.Predmet.StrankaFormatedWithAdress>
  <DomainObject.Predmet.StrankaFormatedWithAdressOIB>
    <izvorni_sadrzaj> Melita Jurišić-Puljizević, OIB 14810676343, Mohovo 5, 20235 Zaton</izvorni_sadrzaj>
    <derivirana_varijabla naziv="DomainObject.Predmet.StrankaFormatedWithAdressOIB_1"> Melita Jurišić-Puljizević, OIB 14810676343, Mohovo 5, 20235 Zaton</derivirana_varijabla>
  </DomainObject.Predmet.StrankaFormatedWithAdressOIB>
  <DomainObject.Predmet.StrankaWithAdress>
    <izvorni_sadrzaj>Melita Jurišić-Puljizević Mohovo 5,20235 Zaton</izvorni_sadrzaj>
    <derivirana_varijabla naziv="DomainObject.Predmet.StrankaWithAdress_1">Melita Jurišić-Puljizević Mohovo 5,20235 Zaton</derivirana_varijabla>
  </DomainObject.Predmet.StrankaWithAdress>
  <DomainObject.Predmet.StrankaWithAdressOIB>
    <izvorni_sadrzaj>Melita Jurišić-Puljizević, OIB 14810676343, Mohovo 5,20235 Zaton</izvorni_sadrzaj>
    <derivirana_varijabla naziv="DomainObject.Predmet.StrankaWithAdressOIB_1">Melita Jurišić-Puljizević, OIB 14810676343, Mohovo 5,20235 Zaton</derivirana_varijabla>
  </DomainObject.Predmet.StrankaWithAdressOIB>
  <DomainObject.Predmet.StrankaNazivFormated>
    <izvorni_sadrzaj>Melita Jurišić-Puljizević</izvorni_sadrzaj>
    <derivirana_varijabla naziv="DomainObject.Predmet.StrankaNazivFormated_1">Melita Jurišić-Puljizević</derivirana_varijabla>
  </DomainObject.Predmet.StrankaNazivFormated>
  <DomainObject.Predmet.StrankaNazivFormatedOIB>
    <izvorni_sadrzaj>Melita Jurišić-Puljizević, OIB 14810676343</izvorni_sadrzaj>
    <derivirana_varijabla naziv="DomainObject.Predmet.StrankaNazivFormatedOIB_1">Melita Jurišić-Puljizević, OIB 14810676343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Melita Jurišić-Puljizević</item>
    </izvorni_sadrzaj>
    <derivirana_varijabla naziv="DomainObject.Predmet.StrankaListFormated_1">
      <item>Melita Jurišić-Puljizević</item>
    </derivirana_varijabla>
  </DomainObject.Predmet.StrankaListFormated>
  <DomainObject.Predmet.StrankaListFormatedOIB>
    <izvorni_sadrzaj>
      <item>Melita Jurišić-Puljizević, OIB 14810676343</item>
    </izvorni_sadrzaj>
    <derivirana_varijabla naziv="DomainObject.Predmet.StrankaListFormatedOIB_1">
      <item>Melita Jurišić-Puljizević, OIB 14810676343</item>
    </derivirana_varijabla>
  </DomainObject.Predmet.StrankaListFormatedOIB>
  <DomainObject.Predmet.StrankaListFormatedWithAdress>
    <izvorni_sadrzaj>
      <item>Melita Jurišić-Puljizević, Mohovo 5, 20235 Zaton</item>
    </izvorni_sadrzaj>
    <derivirana_varijabla naziv="DomainObject.Predmet.StrankaListFormatedWithAdress_1">
      <item>Melita Jurišić-Puljizević, Mohovo 5, 20235 Zaton</item>
    </derivirana_varijabla>
  </DomainObject.Predmet.StrankaListFormatedWithAdress>
  <DomainObject.Predmet.StrankaListFormatedWithAdressOIB>
    <izvorni_sadrzaj>
      <item>Melita Jurišić-Puljizević, OIB 14810676343, Mohovo 5, 20235 Zaton</item>
    </izvorni_sadrzaj>
    <derivirana_varijabla naziv="DomainObject.Predmet.StrankaListFormatedWithAdressOIB_1">
      <item>Melita Jurišić-Puljizević, OIB 14810676343, Mohovo 5, 20235 Zaton</item>
    </derivirana_varijabla>
  </DomainObject.Predmet.StrankaListFormatedWithAdressOIB>
  <DomainObject.Predmet.StrankaListNazivFormated>
    <izvorni_sadrzaj>
      <item>Melita Jurišić-Puljizević</item>
    </izvorni_sadrzaj>
    <derivirana_varijabla naziv="DomainObject.Predmet.StrankaListNazivFormated_1">
      <item>Melita Jurišić-Puljizević</item>
    </derivirana_varijabla>
  </DomainObject.Predmet.StrankaListNazivFormated>
  <DomainObject.Predmet.StrankaListNazivFormatedOIB>
    <izvorni_sadrzaj>
      <item>Melita Jurišić-Puljizević, OIB 14810676343</item>
    </izvorni_sadrzaj>
    <derivirana_varijabla naziv="DomainObject.Predmet.StrankaListNazivFormatedOIB_1">
      <item>Melita Jurišić-Puljizević, OIB 14810676343</item>
    </derivirana_varijabla>
  </DomainObject.Predmet.StrankaListNazivFormatedOIB>
  <DomainObject.Predmet.ProtuStrankaListFormated>
    <izvorni_sadrzaj>
      <item>Stečajna masa iza CASTE d.o.o. za nekretnine i usluge u stečaju zastupanog po punomoćniku Dragan-Josip Knežević, stečajni upravitelj</item>
    </izvorni_sadrzaj>
    <derivirana_varijabla naziv="DomainObject.Predmet.ProtuStrankaListFormated_1">
      <item>Stečajna masa iza CASTE d.o.o. za nekretnine i usluge u stečaju zastupanog po punomoćniku Dragan-Josip Knežević, stečajni upravitelj</item>
    </derivirana_varijabla>
  </DomainObject.Predmet.ProtuStrankaListFormated>
  <DomainObject.Predmet.ProtuStrankaListFormatedOIB>
    <izvorni_sadrzaj>
      <item>Stečajna masa iza CASTE d.o.o. za nekretnine i usluge u stečaju, OIB 78384758905 zastupanog po punomoćniku Dragan-Josip Knežević, stečajni upravitelj</item>
    </izvorni_sadrzaj>
    <derivirana_varijabla naziv="DomainObject.Predmet.ProtuStrankaListFormatedOIB_1">
      <item>Stečajna masa iza CASTE d.o.o. za nekretnine i usluge u stečaju, OIB 78384758905 zastupanog po punomoćniku Dragan-Josip Knežević, stečajni upravitelj</item>
    </derivirana_varijabla>
  </DomainObject.Predmet.ProtuStrankaListFormatedOIB>
  <DomainObject.Predmet.ProtuStrankaListFormatedWithAdress>
    <izvorni_sadrzaj>
      <item>Stečajna masa iza CASTE d.o.o. za nekretnine i usluge u stečaju, Palmotićeva 11, 20000 Dubrovnik zastupanog po punomoćniku Dragan-Josip Knežević, stečajni upravitelj</item>
    </izvorni_sadrzaj>
    <derivirana_varijabla naziv="DomainObject.Predmet.ProtuStrankaListFormatedWithAdress_1">
      <item>Stečajna masa iza CASTE d.o.o. za nekretnine i usluge u stečaju, Palmotićeva 11,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Stečajna masa iza CASTE d.o.o. za nekretnine i usluge u stečaju, OIB 78384758905, Palmotićeva 11, 20000 Dubrovnik zastupanog po punomoćniku Dragan-Josip Knežević, stečajni upravitelj</item>
    </izvorni_sadrzaj>
    <derivirana_varijabla naziv="DomainObject.Predmet.ProtuStrankaListFormatedWithAdressOIB_1">
      <item>Stečajna masa iza CASTE d.o.o. za nekretnine i usluge u stečaju, OIB 78384758905, Palmotićeva 11, 20000 Dubrovnik zastupanog po punomoćniku Dragan-Josip Knežević, stečajni upravitelj</item>
    </derivirana_varijabla>
  </DomainObject.Predmet.ProtuStrankaListFormatedWithAdressOIB>
  <DomainObject.Predmet.ProtuStrankaListNazivFormated>
    <izvorni_sadrzaj>
      <item>Stečajna masa iza CASTE d.o.o. za nekretnine i usluge u stečaju</item>
    </izvorni_sadrzaj>
    <derivirana_varijabla naziv="DomainObject.Predmet.ProtuStrankaListNazivFormated_1">
      <item>Stečajna masa iza CASTE d.o.o. za nekretnine i usluge u stečaju</item>
    </derivirana_varijabla>
  </DomainObject.Predmet.ProtuStrankaListNazivFormated>
  <DomainObject.Predmet.ProtuStrankaListNazivFormatedOIB>
    <izvorni_sadrzaj>
      <item>Stečajna masa iza CASTE d.o.o. za nekretnine i usluge u stečaju, OIB 78384758905</item>
    </izvorni_sadrzaj>
    <derivirana_varijabla naziv="DomainObject.Predmet.ProtuStrankaListNazivFormatedOIB_1">
      <item>Stečajna masa iza CASTE d.o.o. za nekretnine i usluge u stečaju, OIB 78384758905</item>
    </derivirana_varijabla>
  </DomainObject.Predmet.ProtuStrankaListNazivFormatedOIB>
  <DomainObject.Predmet.OstaliListFormated>
    <izvorni_sadrzaj>
      <item>Dragan-Josip Knežević, stečajni upravitelj punomoćnik sudionika u postupku Stečajna masa iza CASTE d.o.o. za nekretnine i usluge u stečaju</item>
    </izvorni_sadrzaj>
    <derivirana_varijabla naziv="DomainObject.Predmet.OstaliListFormated_1">
      <item>Dragan-Josip Knežević, stečajni upravitelj punomoćnik sudionika u postupku Stečajna masa iza CASTE d.o.o. za nekretnine i usluge u stečaju</item>
    </derivirana_varijabla>
  </DomainObject.Predmet.OstaliListFormated>
  <DomainObject.Predmet.OstaliListFormatedOIB>
    <izvorni_sadrzaj>
      <item>Dragan-Josip Knežević, stečajni upravitelj, OIB 97076984856 punomoćnik sudionika u postupku Stečajna masa iza CASTE d.o.o. za nekretnine i usluge u stečaju</item>
    </izvorni_sadrzaj>
    <derivirana_varijabla naziv="DomainObject.Predmet.OstaliListFormatedOIB_1">
      <item>Dragan-Josip Knežević, stečajni upravitelj, OIB 97076984856 punomoćnik sudionika u postupku Stečajna masa iza CASTE d.o.o. za nekretnine i usluge u stečaju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Stečajna masa iza CASTE d.o.o. za nekretnine i usluge u stečaju</item>
    </izvorni_sadrzaj>
    <derivirana_varijabla naziv="DomainObject.Predmet.OstaliListFormatedWithAdress_1">
      <item>Dragan-Josip Knežević, stečajni upravitelj, Palmotićeva 11, 20000 Dubrovnik punomoćnik sudionika u postupku Stečajna masa iza CASTE d.o.o. za nekretnine i usluge u stečaju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Stečajna masa iza CASTE d.o.o. za nekretnine i usluge u stečaju</item>
    </izvorni_sadrzaj>
    <derivirana_varijabla naziv="DomainObject.Predmet.OstaliListFormatedWithAdressOIB_1">
      <item>Dragan-Josip Knežević, stečajni upravitelj, OIB 97076984856, Palmotićeva 11, 20000 Dubrovnik punomoćnik sudionika u postupku Stečajna masa iza CASTE d.o.o. za nekretnine i usluge u stečaju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Melita Jurišić-Puljizević</izvorni_sadrzaj>
    <derivirana_varijabla naziv="DomainObject.Predmet.StrankaIDrugi_1">Melita Jurišić-Puljizević</derivirana_varijabla>
  </DomainObject.Predmet.StrankaIDrugi>
  <DomainObject.Predmet.ProtustrankaIDrugi>
    <izvorni_sadrzaj>Stečajna masa iza CASTE d.o.o. za nekretnine i usluge u stečaju</izvorni_sadrzaj>
    <derivirana_varijabla naziv="DomainObject.Predmet.ProtustrankaIDrugi_1">Stečajna masa iza CASTE d.o.o. za nekretnine i usluge u stečaju</derivirana_varijabla>
  </DomainObject.Predmet.ProtustrankaIDrugi>
  <DomainObject.Predmet.StrankaIDrugiAdressOIB>
    <izvorni_sadrzaj>Melita Jurišić-Puljizević, OIB 14810676343, Mohovo 5, 20235 Zaton</izvorni_sadrzaj>
    <derivirana_varijabla naziv="DomainObject.Predmet.StrankaIDrugiAdressOIB_1">Melita Jurišić-Puljizević, OIB 14810676343, Mohovo 5, 20235 Zaton</derivirana_varijabla>
  </DomainObject.Predmet.StrankaIDrugiAdressOIB>
  <DomainObject.Predmet.ProtustrankaIDrugiAdressOIB>
    <izvorni_sadrzaj>Stečajna masa iza CASTE d.o.o. za nekretnine i usluge u stečaju, OIB 78384758905, Palmotićeva 11, 20000 Dubrovnik</izvorni_sadrzaj>
    <derivirana_varijabla naziv="DomainObject.Predmet.ProtustrankaIDrugiAdressOIB_1">Stečajna masa iza CASTE d.o.o. za nekretnine i usluge u stečaju, OIB 78384758905, Palmotićeva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 d.o.o. za nekretnine i usluge u stečaju</item>
      <item>Melita Jurišić-Puljizević</item>
      <item>Dragan-Josip Knežević, stečajni upravitelj</item>
    </izvorni_sadrzaj>
    <derivirana_varijabla naziv="DomainObject.Predmet.SudioniciListNaziv_1">
      <item>Stečajna masa iza CASTE d.o.o. za nekretnine i usluge u stečaju</item>
      <item>Melita Jurišić-Puljizević</item>
      <item>Dragan-Josip Knežević, stečajni upravitelj</item>
    </derivirana_varijabla>
  </DomainObject.Predmet.SudioniciListNaziv>
  <DomainObject.Predmet.SudioniciListAdressOIB>
    <izvorni_sadrzaj>
      <item>Stečajna masa iza CASTE d.o.o. za nekretnine i usluge u stečaju, OIB 78384758905, Palmotićeva 11,20000 Dubrovnik</item>
      <item>Melita Jurišić-Puljizević, OIB 14810676343, Mohovo 5,20235 Zaton</item>
      <item>Dragan-Josip Knežević, stečajni upravitelj, OIB 97076984856, Palmotićeva 11,20000 Dubrovnik</item>
    </izvorni_sadrzaj>
    <derivirana_varijabla naziv="DomainObject.Predmet.SudioniciListAdressOIB_1">
      <item>Stečajna masa iza CASTE d.o.o. za nekretnine i usluge u stečaju, OIB 78384758905, Palmotićeva 11,20000 Dubrovnik</item>
      <item>Melita Jurišić-Puljizević, OIB 14810676343, Mohovo 5,20235 Zaton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78384758905</item>
      <item>, OIB 14810676343</item>
      <item>, OIB 97076984856</item>
    </izvorni_sadrzaj>
    <derivirana_varijabla naziv="DomainObject.Predmet.SudioniciListNazivOIB_1">
      <item>, OIB 78384758905</item>
      <item>, OIB 14810676343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800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2018-02-08T07:26:00Z</dcterms:created>
  <dc:creator>kfrankovic</dc:creator>
  <cp:lastModifiedBy>Katarina Franković</cp:lastModifiedBy>
  <cp:lastPrinted>2018-02-08T07:25:00Z</cp:lastPrinted>
  <dcterms:modified xmlns:xsi="http://www.w3.org/2001/XMLSchema-instance" xsi:type="dcterms:W3CDTF">2018-02-08T07:28:00Z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