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450a" w14:paraId="1f3450a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DE6D1C">
        <w:rPr>
          <w:rFonts w:hAnsi="Times New Roman" w:ascii="Times New Roman"/>
          <w:szCs w:val="24"/>
          <w:lang w:val="hr-HR"/>
        </w:rPr>
        <w:t xml:space="preserve">DONAT </w:t>
      </w:r>
      <w:r w:rsidR="00A53C5D">
        <w:rPr>
          <w:rFonts w:hAnsi="Times New Roman" w:ascii="Times New Roman"/>
          <w:szCs w:val="24"/>
          <w:lang w:val="hr-HR"/>
        </w:rPr>
        <w:t xml:space="preserve">TRADE d.o.o. </w:t>
      </w:r>
      <w:r w:rsidR="00B513CA">
        <w:rPr>
          <w:rFonts w:hAnsi="Times New Roman" w:ascii="Times New Roman"/>
          <w:szCs w:val="24"/>
          <w:lang w:val="hr-HR"/>
        </w:rPr>
        <w:t xml:space="preserve">Zagreb, </w:t>
      </w:r>
      <w:r w:rsidR="00DE6D1C">
        <w:rPr>
          <w:rFonts w:hAnsi="Times New Roman" w:ascii="Times New Roman"/>
          <w:szCs w:val="24"/>
          <w:lang w:val="hr-HR"/>
        </w:rPr>
        <w:t>Pijavišče 17 g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DE6D1C">
        <w:rPr>
          <w:rFonts w:hAnsi="Times New Roman" w:ascii="Times New Roman"/>
          <w:szCs w:val="24"/>
          <w:lang w:val="hr-HR"/>
        </w:rPr>
        <w:t>98273281965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DE6D1C">
        <w:rPr>
          <w:rFonts w:hAnsi="Times New Roman" w:ascii="Times New Roman"/>
          <w:szCs w:val="24"/>
          <w:lang w:val="hr-HR"/>
        </w:rPr>
        <w:t>DONAT TRADE d.o.o. Zagreb, Pijavišče 17 g, OIB 98273281965, d</w:t>
      </w:r>
      <w:r w:rsidR="00E31A21" w:rsidRPr="00E31A21">
        <w:rPr>
          <w:rFonts w:hAnsi="Times New Roman" w:ascii="Times New Roman"/>
          <w:szCs w:val="24"/>
          <w:lang w:val="hr-HR"/>
        </w:rPr>
        <w:t xml:space="preserve">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10,</w:t>
      </w:r>
      <w:r w:rsidR="00DE6D1C">
        <w:rPr>
          <w:rFonts w:hAnsi="Times New Roman" w:ascii="Times New Roman"/>
          <w:szCs w:val="24"/>
          <w:lang w:val="hr-HR"/>
        </w:rPr>
        <w:t>4</w:t>
      </w:r>
      <w:r w:rsidR="006013B4">
        <w:rPr>
          <w:rFonts w:hAnsi="Times New Roman" w:ascii="Times New Roman"/>
          <w:szCs w:val="24"/>
          <w:lang w:val="hr-HR"/>
        </w:rPr>
        <w:t>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DE6D1C">
        <w:rPr>
          <w:rFonts w:hAnsi="Times New Roman" w:ascii="Times New Roman"/>
          <w:szCs w:val="24"/>
          <w:lang w:val="hr-HR"/>
        </w:rPr>
        <w:t>David Jakovljević iz Sesveta, Kašinska 7</w:t>
      </w:r>
      <w:r w:rsidR="00A53C5D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DE6D1C">
        <w:rPr>
          <w:rFonts w:hAnsi="Times New Roman" w:ascii="Times New Roman"/>
          <w:szCs w:val="24"/>
          <w:lang w:val="hr-HR"/>
        </w:rPr>
        <w:t>63014812654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E6D1C">
        <w:rPr>
          <w:rFonts w:hAnsi="Times New Roman" w:ascii="Times New Roman"/>
          <w:szCs w:val="24"/>
          <w:lang w:val="hr-HR"/>
        </w:rPr>
        <w:t>DONAT TRADE d.o.o. Zagreb, Pijavišče 17 g, OIB 98273281965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5C70A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70687A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70687A" w:rsidR="0070687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70687A" w:rsidP="00E31A21" w:rsidR="0070687A">
      <w:pPr>
        <w:jc w:val="both"/>
        <w:rPr>
          <w:rFonts w:hAnsi="Times New Roman" w:ascii="Times New Roman"/>
          <w:szCs w:val="24"/>
          <w:lang w:val="hr-HR"/>
        </w:rPr>
      </w:pPr>
    </w:p>
    <w:sectPr w:rsidR="0070687A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E1B" w:rsidP="00352BE7" w:rsidR="00D72E1B">
      <w:r>
        <w:separator/>
      </w:r>
    </w:p>
  </w:endnote>
  <w:endnote w:id="0" w:type="continuationSeparator">
    <w:p w:rsidRDefault="00D72E1B" w:rsidP="00352BE7" w:rsidR="00D7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0279BB" w:rsidRPr="000279BB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E1B" w:rsidP="00352BE7" w:rsidR="00D72E1B">
      <w:r>
        <w:separator/>
      </w:r>
    </w:p>
  </w:footnote>
  <w:footnote w:id="0" w:type="continuationSeparator">
    <w:p w:rsidRDefault="00D72E1B" w:rsidP="00352BE7" w:rsidR="00D72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30</w:t>
    </w:r>
    <w:r w:rsidR="00DE6D1C">
      <w:rPr>
        <w:rFonts w:hAnsi="Times New Roman" w:ascii="Times New Roman"/>
        <w:szCs w:val="24"/>
        <w:lang w:val="hr-HR"/>
      </w:rPr>
      <w:t>3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279BB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F2EDE"/>
    <w:rsid w:val="002F5404"/>
    <w:rsid w:val="00320924"/>
    <w:rsid w:val="00352BE7"/>
    <w:rsid w:val="00386BFB"/>
    <w:rsid w:val="003C1636"/>
    <w:rsid w:val="003E6947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A17EE"/>
    <w:rsid w:val="007E4903"/>
    <w:rsid w:val="0080365D"/>
    <w:rsid w:val="00872319"/>
    <w:rsid w:val="008839C3"/>
    <w:rsid w:val="00897F96"/>
    <w:rsid w:val="008F0EDE"/>
    <w:rsid w:val="009456B3"/>
    <w:rsid w:val="0094795A"/>
    <w:rsid w:val="00957AD5"/>
    <w:rsid w:val="009779D5"/>
    <w:rsid w:val="009C002C"/>
    <w:rsid w:val="009D4DB5"/>
    <w:rsid w:val="009E7E9D"/>
    <w:rsid w:val="00A27851"/>
    <w:rsid w:val="00A457F3"/>
    <w:rsid w:val="00A53C5D"/>
    <w:rsid w:val="00A53F8C"/>
    <w:rsid w:val="00A73E93"/>
    <w:rsid w:val="00A840D0"/>
    <w:rsid w:val="00AB5082"/>
    <w:rsid w:val="00AD35BE"/>
    <w:rsid w:val="00AF1C98"/>
    <w:rsid w:val="00B16DA9"/>
    <w:rsid w:val="00B42854"/>
    <w:rsid w:val="00B513CA"/>
    <w:rsid w:val="00B6049D"/>
    <w:rsid w:val="00B672EF"/>
    <w:rsid w:val="00B765D2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72E1B"/>
    <w:rsid w:val="00DA3266"/>
    <w:rsid w:val="00DC6FE4"/>
    <w:rsid w:val="00DE6D1C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7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9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9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9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9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7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9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9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9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9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TRADE d.o.o. zastupanog po punomoćniku Alen Kopf</izvorni_sadrzaj>
    <derivirana_varijabla naziv="DomainObject.Predmet.ProtustrankaFormated_1">  DONAT TRADE d.o.o. zastupanog po punomoćniku Alen Kopf</derivirana_varijabla>
  </DomainObject.Predmet.ProtustrankaFormated>
  <DomainObject.Predmet.ProtustrankaFormatedOIB>
    <izvorni_sadrzaj>  DONAT TRADE d.o.o., OIB 98273281965 zastupanog po punomoćniku Alen Kopf</izvorni_sadrzaj>
    <derivirana_varijabla naziv="DomainObject.Predmet.ProtustrankaFormatedOIB_1">  DONAT TRADE d.o.o., OIB 98273281965 zastupanog po punomoćniku Alen Kopf</derivirana_varijabla>
  </DomainObject.Predmet.ProtustrankaFormatedOIB>
  <DomainObject.Predmet.ProtustrankaFormatedWithAdress>
    <izvorni_sadrzaj> DONAT TRADE d.o.o., Pijavišče 17 g, 10000 Zagreb zastupanog po punomoćniku Alen Kopf</izvorni_sadrzaj>
    <derivirana_varijabla naziv="DomainObject.Predmet.ProtustrankaFormatedWithAdress_1"> DONAT TRADE d.o.o., Pijavišče 17 g, 10000 Zagreb zastupanog po punomoćniku Alen Kopf</derivirana_varijabla>
  </DomainObject.Predmet.ProtustrankaFormatedWithAdress>
  <DomainObject.Predmet.ProtustrankaFormatedWithAdressOIB>
    <izvorni_sadrzaj> DONAT TRADE d.o.o., OIB 98273281965, Pijavišče 17 g, 10000 Zagreb zastupanog po punomoćniku Alen Kopf</izvorni_sadrzaj>
    <derivirana_varijabla naziv="DomainObject.Predmet.ProtustrankaFormatedWithAdressOIB_1"> DONAT TRADE d.o.o., OIB 98273281965, Pijavišče 17 g, 10000 Zagreb zastupanog po punomoćniku Alen Kopf</derivirana_varijabla>
  </DomainObject.Predmet.ProtustrankaFormatedWithAdressOIB>
  <DomainObject.Predmet.ProtustrankaWithAdress>
    <izvorni_sadrzaj>DONAT TRADE d.o.o. Pijavišče 17 g, 10000 Zagreb</izvorni_sadrzaj>
    <derivirana_varijabla naziv="DomainObject.Predmet.ProtustrankaWithAdress_1">DONAT TRADE d.o.o. Pijavišče 17 g, 10000 Zagreb</derivirana_varijabla>
  </DomainObject.Predmet.ProtustrankaWithAdress>
  <DomainObject.Predmet.ProtustrankaWithAdressOIB>
    <izvorni_sadrzaj>DONAT TRADE d.o.o., OIB 98273281965, Pijavišče 17 g, 10000 Zagreb</izvorni_sadrzaj>
    <derivirana_varijabla naziv="DomainObject.Predmet.ProtustrankaWithAdressOIB_1">DONAT TRADE d.o.o., OIB 98273281965, Pijavišče 17 g, 10000 Zagreb</derivirana_varijabla>
  </DomainObject.Predmet.ProtustrankaWithAdressOIB>
  <DomainObject.Predmet.ProtustrankaNazivFormated>
    <izvorni_sadrzaj>DONAT TRADE d.o.o.</izvorni_sadrzaj>
    <derivirana_varijabla naziv="DomainObject.Predmet.ProtustrankaNazivFormated_1">DONAT TRADE d.o.o.</derivirana_varijabla>
  </DomainObject.Predmet.ProtustrankaNazivFormated>
  <DomainObject.Predmet.ProtustrankaNazivFormatedOIB>
    <izvorni_sadrzaj>DONAT TRADE d.o.o., OIB 98273281965</izvorni_sadrzaj>
    <derivirana_varijabla naziv="DomainObject.Predmet.ProtustrankaNazivFormatedOIB_1">DONAT TRADE d.o.o., OIB 98273281965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 TRADE d.o.o. zastupanog po punomoćniku Alen Kopf</item>
    </izvorni_sadrzaj>
    <derivirana_varijabla naziv="DomainObject.Predmet.ProtuStrankaListFormated_1">
      <item>DONAT TRADE d.o.o. zastupanog po punomoćniku Alen Kopf</item>
    </derivirana_varijabla>
  </DomainObject.Predmet.ProtuStrankaListFormated>
  <DomainObject.Predmet.ProtuStrankaListFormatedOIB>
    <izvorni_sadrzaj>
      <item>DONAT TRADE d.o.o., OIB 98273281965 zastupanog po punomoćniku Alen Kopf</item>
    </izvorni_sadrzaj>
    <derivirana_varijabla naziv="DomainObject.Predmet.ProtuStrankaListFormatedOIB_1">
      <item>DONAT TRADE d.o.o., OIB 98273281965 zastupanog po punomoćniku Alen Kopf</item>
    </derivirana_varijabla>
  </DomainObject.Predmet.ProtuStrankaListFormatedOIB>
  <DomainObject.Predmet.ProtuStrankaListFormatedWithAdress>
    <izvorni_sadrzaj>
      <item>DONAT TRADE d.o.o., Pijavišče 17 g, 10000 Zagreb zastupanog po punomoćniku Alen Kopf</item>
    </izvorni_sadrzaj>
    <derivirana_varijabla naziv="DomainObject.Predmet.ProtuStrankaListFormatedWithAdress_1">
      <item>DONAT TRADE d.o.o., Pijavišče 17 g, 10000 Zagreb zastupanog po punomoćniku Alen Kopf</item>
    </derivirana_varijabla>
  </DomainObject.Predmet.ProtuStrankaListFormatedWithAdress>
  <DomainObject.Predmet.ProtuStrankaListFormatedWithAdressOIB>
    <izvorni_sadrzaj>
      <item>DONAT TRADE d.o.o., OIB 98273281965, Pijavišče 17 g, 10000 Zagreb zastupanog po punomoćniku Alen Kopf</item>
    </izvorni_sadrzaj>
    <derivirana_varijabla naziv="DomainObject.Predmet.ProtuStrankaListFormatedWithAdressOIB_1">
      <item>DONAT TRADE d.o.o., OIB 98273281965, Pijavišče 17 g, 10000 Zagreb zastupanog po punomoćniku Alen Kopf</item>
    </derivirana_varijabla>
  </DomainObject.Predmet.ProtuStrankaListFormatedWithAdressOIB>
  <DomainObject.Predmet.ProtuStrankaListNazivFormated>
    <izvorni_sadrzaj>
      <item>DONAT TRADE d.o.o.</item>
    </izvorni_sadrzaj>
    <derivirana_varijabla naziv="DomainObject.Predmet.ProtuStrankaListNazivFormated_1">
      <item>DONAT TRADE d.o.o.</item>
    </derivirana_varijabla>
  </DomainObject.Predmet.ProtuStrankaListNazivFormated>
  <DomainObject.Predmet.ProtuStrankaListNazivFormatedOIB>
    <izvorni_sadrzaj>
      <item>DONAT TRADE d.o.o., OIB 98273281965</item>
    </izvorni_sadrzaj>
    <derivirana_varijabla naziv="DomainObject.Predmet.ProtuStrankaListNazivFormatedOIB_1">
      <item>DONAT TRADE d.o.o., OIB 98273281965</item>
    </derivirana_varijabla>
  </DomainObject.Predmet.ProtuStrankaListNazivFormatedOIB>
  <DomainObject.Predmet.OstaliListFormated>
    <izvorni_sadrzaj>
      <item>Alen Kopf punomoćnik sudionika u postupku DONAT TRADE d.o.o.</item>
    </izvorni_sadrzaj>
    <derivirana_varijabla naziv="DomainObject.Predmet.OstaliListFormated_1">
      <item>Alen Kopf punomoćnik sudionika u postupku DONAT TRADE d.o.o.</item>
    </derivirana_varijabla>
  </DomainObject.Predmet.OstaliListFormated>
  <DomainObject.Predmet.OstaliListFormatedOIB>
    <izvorni_sadrzaj>
      <item>Alen Kopf, OIB 30818438127 punomoćnik sudionika u postupku DONAT TRADE d.o.o.</item>
    </izvorni_sadrzaj>
    <derivirana_varijabla naziv="DomainObject.Predmet.OstaliListFormatedOIB_1">
      <item>Alen Kopf, OIB 30818438127 punomoćnik sudionika u postupku DONAT TRADE d.o.o.</item>
    </derivirana_varijabla>
  </DomainObject.Predmet.OstaliListFormatedOIB>
  <DomainObject.Predmet.OstaliListFormatedWithAdress>
    <izvorni_sadrzaj>
      <item>Alen Kopf, Danijela Godine 6, 51000 Rijeka punomoćnik sudionika u postupku DONAT TRADE d.o.o.</item>
    </izvorni_sadrzaj>
    <derivirana_varijabla naziv="DomainObject.Predmet.OstaliListFormatedWithAdress_1">
      <item>Alen Kopf, Danijela Godine 6, 51000 Rijeka punomoćnik sudionika u postupku DONAT TRADE d.o.o.</item>
    </derivirana_varijabla>
  </DomainObject.Predmet.OstaliListFormatedWithAdress>
  <DomainObject.Predmet.OstaliListFormatedWithAdressOIB>
    <izvorni_sadrzaj>
      <item>Alen Kopf, OIB 30818438127, Danijela Godine 6, 51000 Rijeka punomoćnik sudionika u postupku DONAT TRADE d.o.o.</item>
    </izvorni_sadrzaj>
    <derivirana_varijabla naziv="DomainObject.Predmet.OstaliListFormatedWithAdressOIB_1">
      <item>Alen Kopf, OIB 30818438127, Danijela Godine 6, 51000 Rijeka punomoćnik sudionika u postupku DONAT TRADE d.o.o.</item>
    </derivirana_varijabla>
  </DomainObject.Predmet.OstaliListFormatedWithAdressOIB>
  <DomainObject.Predmet.OstaliListNazivFormated>
    <izvorni_sadrzaj>
      <item>Alen Kopf</item>
    </izvorni_sadrzaj>
    <derivirana_varijabla naziv="DomainObject.Predmet.OstaliListNazivFormated_1">
      <item>Alen Kopf</item>
    </derivirana_varijabla>
  </DomainObject.Predmet.OstaliListNazivFormated>
  <DomainObject.Predmet.OstaliListNazivFormatedOIB>
    <izvorni_sadrzaj>
      <item>Alen Kopf, OIB 30818438127</item>
    </izvorni_sadrzaj>
    <derivirana_varijabla naziv="DomainObject.Predmet.OstaliListNazivFormatedOIB_1">
      <item>Alen Kopf, OIB 30818438127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 TRADE d.o.o.</izvorni_sadrzaj>
    <derivirana_varijabla naziv="DomainObject.Predmet.ProtustrankaIDrugi_1">DONAT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DONAT TRADE d.o.o., OIB 98273281965, Pijavišče 17 g, 10000 Zagreb</izvorni_sadrzaj>
    <derivirana_varijabla naziv="DomainObject.Predmet.ProtustrankaIDrugiAdressOIB_1">DONAT TRADE d.o.o., OIB 98273281965, Pijavišče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 TRADE d.o.o.</item>
      <item>Alen Kopf</item>
    </izvorni_sadrzaj>
    <derivirana_varijabla naziv="DomainObject.Predmet.SudioniciListNaziv_1">
      <item>FINA Regionalni centar Zagreb</item>
      <item>DONAT TRADE d.o.o.</item>
      <item>Alen Kopf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DONAT TRADE d.o.o., OIB 98273281965, Pijavišče 17 g,10000 Zagreb</item>
      <item>Alen Kopf, OIB 30818438127, Danijela Godine 6,51000 Rijeka</item>
    </izvorni_sadrzaj>
    <derivirana_varijabla naziv="DomainObject.Predmet.SudioniciListAdressOIB_1">
      <item>FINA Regionalni centar Zagreb, OIB 85821130368, Trg svibanjskih žrtava 1995. br. 1,10000 Zagreb</item>
      <item>DONAT TRADE d.o.o., OIB 98273281965, Pijavišče 17 g,10000 Zagreb</item>
      <item>Alen Kopf, OIB 30818438127,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98273281965</item>
      <item>, OIB 30818438127</item>
    </izvorni_sadrzaj>
    <derivirana_varijabla naziv="DomainObject.Predmet.SudioniciListNazivOIB_1">
      <item>, OIB 85821130368</item>
      <item>, OIB 98273281965</item>
      <item>, OIB 30818438127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A5F78-45AF-4629-AB93-DF5D5E95C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2130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2017-08-16T09:05:00Z</dcterms:created>
  <dc:creator>Jasna Mirt</dc:creator>
  <cp:lastModifiedBy>Jasna Mirt</cp:lastModifiedBy>
  <cp:lastPrinted>2017-08-16T08:32:00Z</cp:lastPrinted>
  <dcterms:modified xmlns:xsi="http://www.w3.org/2001/XMLSchema-instance" xsi:type="dcterms:W3CDTF">2017-08-22T08:44:00Z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