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e352" w14:paraId="664e352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111ECD">
        <w:t>904/16-14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111ECD">
        <w:t xml:space="preserve">FINA RC Osijek Podružnica Osijek za otvaranje stečajnog postupka nad dužnikom </w:t>
      </w:r>
      <w:r w:rsidR="00111ECD">
        <w:rPr>
          <w:b/>
        </w:rPr>
        <w:t>SEA AIR d.o.o., Klisa, Vukovarska ulica 67, OIB: 10813919888, MBS: 030153497</w:t>
      </w:r>
      <w:r w:rsidR="002F3F8D" w:rsidRPr="00D14516">
        <w:t>,</w:t>
      </w:r>
      <w:r w:rsidR="002F3F8D">
        <w:t xml:space="preserve"> dana </w:t>
      </w:r>
      <w:r w:rsidR="00111ECD">
        <w:t>7. srpnja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111ECD">
        <w:rPr>
          <w:b/>
        </w:rPr>
        <w:t xml:space="preserve">SEA AIR d.o.o., Klisa, Vukovarska ulica 67, OIB: 10813919888, MBS: 030153497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111ECD">
        <w:rPr>
          <w:b/>
        </w:rPr>
        <w:t>904</w:t>
      </w:r>
      <w:r>
        <w:rPr>
          <w:b/>
        </w:rPr>
        <w:t>-16</w:t>
      </w:r>
      <w:r>
        <w:t xml:space="preserve"> kod Hrvatske poštanske banke iznos od </w:t>
      </w:r>
      <w:r w:rsidR="00111ECD">
        <w:rPr>
          <w:b/>
        </w:rPr>
        <w:t>30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111ECD">
        <w:t>15. travnja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111ECD">
        <w:rPr>
          <w:b/>
        </w:rPr>
        <w:t>SEA AIR d.o.o., Klisa, Vukovarska ulica 67, OIB: 10813919888, MBS: 030153497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111ECD" w:rsidP="00111ECD" w:rsidR="00111ECD">
      <w:pPr>
        <w:tabs>
          <w:tab w:pos="7455" w:val="left"/>
          <w:tab w:pos="9072" w:val="right"/>
        </w:tabs>
        <w:jc w:val="right"/>
      </w:pPr>
      <w:r>
        <w:t>Broj: 6 St-904/16-14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111ECD" w:rsidR="00111ECD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111ECD">
        <w:t>904/16</w:t>
      </w:r>
      <w:r w:rsidR="001C7811">
        <w:t xml:space="preserve"> od </w:t>
      </w:r>
      <w:r w:rsidR="00111ECD">
        <w:t>14. lipnja</w:t>
      </w:r>
      <w:r w:rsidR="001C7811">
        <w:t xml:space="preserve"> 2016. g.</w:t>
      </w:r>
      <w:r w:rsidR="00F57A6F">
        <w:t xml:space="preserve">, koje je usmeno iznio na ročištu održanom dana </w:t>
      </w:r>
      <w:r w:rsidR="00111ECD">
        <w:t>7. srpnja 2016. g.</w:t>
      </w:r>
      <w:r w:rsidR="00F57A6F">
        <w:t xml:space="preserve"> </w:t>
      </w:r>
      <w:r w:rsidR="00111ECD">
        <w:t>razvidno je da su  kod  stečajnog dužnika ostvareni stečajni razlozi predviđeni člankom 5. Stečajnog zakona - dužnik je nesposoban za plaćanje i prezadužen. Sukladno materijalnoj dokumentaciji u spisu  dužnik ne posjeduje nikakvu imovinu, niti financijsku, niti materijalnu. Predvidivi troškovi stečajnog postupka prema ocijeni privremenog stečajnog upravitelja i ovoga suda iznosili bi 30.000,00 kn, (trošak financijsko-knjigovodstvenog vještačenja, procjena nekretnine, izrada elaborata, cijepanje čestice, troškovi sudskih i drugih postupaka, bruto nagrada stečajnog upravitelja i ostali troškovi).</w:t>
      </w:r>
    </w:p>
    <w:p w:rsidRDefault="009B61F0" w:rsidP="00111ECD" w:rsidR="009B61F0">
      <w:pPr>
        <w:ind w:firstLine="720"/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11ECD">
        <w:t>7. srpnja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11ECD">
        <w:t>7.8.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94B" w:rsidR="00B7594B">
      <w:r>
        <w:separator/>
      </w:r>
    </w:p>
  </w:endnote>
  <w:endnote w:id="0" w:type="continuationSeparator">
    <w:p w:rsidRDefault="00B7594B" w:rsidR="00B75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94B" w:rsidR="00B7594B">
      <w:r>
        <w:separator/>
      </w:r>
    </w:p>
  </w:footnote>
  <w:footnote w:id="0" w:type="continuationSeparator">
    <w:p w:rsidRDefault="00B7594B" w:rsidR="00B759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26F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ECD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126F3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32B3E"/>
    <w:rsid w:val="00B41F79"/>
    <w:rsid w:val="00B7594B"/>
    <w:rsid w:val="00B84DB3"/>
    <w:rsid w:val="00B918D6"/>
    <w:rsid w:val="00B96FCE"/>
    <w:rsid w:val="00BA4F8C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26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2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26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2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877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 AIR d.o.o. za zračni promet roba i putnika, usluge i trgovinu</izvorni_sadrzaj>
    <derivirana_varijabla naziv="DomainObject.Predmet.ProtustrankaFormated_1">  SEA AIR d.o.o. za zračni promet roba i putnika, usluge i trgovinu</derivirana_varijabla>
  </DomainObject.Predmet.ProtustrankaFormated>
  <DomainObject.Predmet.ProtustrankaFormatedOIB>
    <izvorni_sadrzaj>  SEA AIR d.o.o. za zračni promet roba i putnika, usluge i trgovinu, OIB 10813919888</izvorni_sadrzaj>
    <derivirana_varijabla naziv="DomainObject.Predmet.ProtustrankaFormatedOIB_1">  SEA AIR d.o.o. za zračni promet roba i putnika, usluge i trgovinu, OIB 10813919888</derivirana_varijabla>
  </DomainObject.Predmet.ProtustrankaFormatedOIB>
  <DomainObject.Predmet.ProtustrankaFormatedWithAdress>
    <izvorni_sadrzaj> SEA AIR d.o.o. za zračni promet roba i putnika, usluge i trgovinu, Vukovarska ulica 67, 31207 Klisa</izvorni_sadrzaj>
    <derivirana_varijabla naziv="DomainObject.Predmet.ProtustrankaFormatedWithAdress_1"> SEA AIR d.o.o. za zračni promet roba i putnika, usluge i trgovinu, Vukovarska ulica 67, 31207 Klisa</derivirana_varijabla>
  </DomainObject.Predmet.ProtustrankaFormatedWithAdress>
  <DomainObject.Predmet.ProtustrankaFormatedWithAdressOIB>
    <izvorni_sadrzaj> SEA AIR d.o.o. za zračni promet roba i putnika, usluge i trgovinu, OIB 10813919888, Vukovarska ulica 67, 31207 Klisa</izvorni_sadrzaj>
    <derivirana_varijabla naziv="DomainObject.Predmet.ProtustrankaFormatedWithAdressOIB_1"> SEA AIR d.o.o. za zračni promet roba i putnika, usluge i trgovinu, OIB 10813919888, Vukovarska ulica 67, 31207 Klisa</derivirana_varijabla>
  </DomainObject.Predmet.ProtustrankaFormatedWithAdressOIB>
  <DomainObject.Predmet.ProtustrankaWithAdress>
    <izvorni_sadrzaj>SEA AIR d.o.o. za zračni promet roba i putnika, usluge i trgovinu Vukovarska ulica 67, 31207 Klisa</izvorni_sadrzaj>
    <derivirana_varijabla naziv="DomainObject.Predmet.ProtustrankaWithAdress_1">SEA AIR d.o.o. za zračni promet roba i putnika, usluge i trgovinu Vukovarska ulica 67, 31207 Klisa</derivirana_varijabla>
  </DomainObject.Predmet.ProtustrankaWithAdress>
  <DomainObject.Predmet.ProtustrankaWithAdressOIB>
    <izvorni_sadrzaj>SEA AIR d.o.o. za zračni promet roba i putnika, usluge i trgovinu, OIB 10813919888, Vukovarska ulica 67, 31207 Klisa</izvorni_sadrzaj>
    <derivirana_varijabla naziv="DomainObject.Predmet.ProtustrankaWithAdressOIB_1">SEA AIR d.o.o. za zračni promet roba i putnika, usluge i trgovinu, OIB 10813919888, Vukovarska ulica 67, 31207 Klisa</derivirana_varijabla>
  </DomainObject.Predmet.ProtustrankaWithAdressOIB>
  <DomainObject.Predmet.ProtustrankaNazivFormated>
    <izvorni_sadrzaj>SEA AIR d.o.o. za zračni promet roba i putnika, usluge i trgovinu</izvorni_sadrzaj>
    <derivirana_varijabla naziv="DomainObject.Predmet.ProtustrankaNazivFormated_1">SEA AIR d.o.o. za zračni promet roba i putnika, usluge i trgovinu</derivirana_varijabla>
  </DomainObject.Predmet.ProtustrankaNazivFormated>
  <DomainObject.Predmet.ProtustrankaNazivFormatedOIB>
    <izvorni_sadrzaj>SEA AIR d.o.o. za zračni promet roba i putnika, usluge i trgovinu, OIB 10813919888</izvorni_sadrzaj>
    <derivirana_varijabla naziv="DomainObject.Predmet.ProtustrankaNazivFormatedOIB_1">SEA AIR d.o.o. za zračni promet roba i putnika, usluge i trgovinu, OIB 10813919888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SEA AIR d.o.o. za zračni promet roba i putnika, usluge i trgovinu</item>
    </izvorni_sadrzaj>
    <derivirana_varijabla naziv="DomainObject.Predmet.ProtuStrankaListFormated_1">
      <item>SEA AIR d.o.o. za zračni promet roba i putnika, usluge i trgovinu</item>
    </derivirana_varijabla>
  </DomainObject.Predmet.ProtuStrankaListFormated>
  <DomainObject.Predmet.ProtuStrankaListFormatedOIB>
    <izvorni_sadrzaj>
      <item>SEA AIR d.o.o. za zračni promet roba i putnika, usluge i trgovinu, OIB 10813919888</item>
    </izvorni_sadrzaj>
    <derivirana_varijabla naziv="DomainObject.Predmet.ProtuStrankaListFormatedOIB_1">
      <item>SEA AIR d.o.o. za zračni promet roba i putnika, usluge i trgovinu, OIB 10813919888</item>
    </derivirana_varijabla>
  </DomainObject.Predmet.ProtuStrankaListFormatedOIB>
  <DomainObject.Predmet.ProtuStrankaListFormatedWithAdress>
    <izvorni_sadrzaj>
      <item>SEA AIR d.o.o. za zračni promet roba i putnika, usluge i trgovinu, Vukovarska ulica 67, 31207 Klisa</item>
    </izvorni_sadrzaj>
    <derivirana_varijabla naziv="DomainObject.Predmet.ProtuStrankaListFormatedWithAdress_1">
      <item>SEA AIR d.o.o. za zračni promet roba i putnika, usluge i trgovinu, Vukovarska ulica 67, 31207 Klisa</item>
    </derivirana_varijabla>
  </DomainObject.Predmet.ProtuStrankaListFormatedWithAdress>
  <DomainObject.Predmet.ProtuStrankaListFormatedWithAdressOIB>
    <izvorni_sadrzaj>
      <item>SEA AIR d.o.o. za zračni promet roba i putnika, usluge i trgovinu, OIB 10813919888, Vukovarska ulica 67, 31207 Klisa</item>
    </izvorni_sadrzaj>
    <derivirana_varijabla naziv="DomainObject.Predmet.ProtuStrankaListFormatedWithAdressOIB_1">
      <item>SEA AIR d.o.o. za zračni promet roba i putnika, usluge i trgovinu, OIB 10813919888, Vukovarska ulica 67, 31207 Klisa</item>
    </derivirana_varijabla>
  </DomainObject.Predmet.ProtuStrankaListFormatedWithAdressOIB>
  <DomainObject.Predmet.ProtuStrankaListNazivFormated>
    <izvorni_sadrzaj>
      <item>SEA AIR d.o.o. za zračni promet roba i putnika, usluge i trgovinu</item>
    </izvorni_sadrzaj>
    <derivirana_varijabla naziv="DomainObject.Predmet.ProtuStrankaListNazivFormated_1">
      <item>SEA AIR d.o.o. za zračni promet roba i putnika, usluge i trgovinu</item>
    </derivirana_varijabla>
  </DomainObject.Predmet.ProtuStrankaListNazivFormated>
  <DomainObject.Predmet.ProtuStrankaListNazivFormatedOIB>
    <izvorni_sadrzaj>
      <item>SEA AIR d.o.o. za zračni promet roba i putnika, usluge i trgovinu, OIB 10813919888</item>
    </izvorni_sadrzaj>
    <derivirana_varijabla naziv="DomainObject.Predmet.ProtuStrankaListNazivFormatedOIB_1">
      <item>SEA AIR d.o.o. za zračni promet roba i putnika, usluge i trgovinu, OIB 10813919888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SEA AIR d.o.o. za zračni promet roba i putnika, usluge i trgovinu</izvorni_sadrzaj>
    <derivirana_varijabla naziv="DomainObject.Predmet.ProtustrankaIDrugi_1">SEA AIR d.o.o. za zračni promet roba i putnika,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SEA AIR d.o.o. za zračni promet roba i putnika, usluge i trgovinu, OIB 10813919888, Vukovarska ulica 67, 31207 Klisa</izvorni_sadrzaj>
    <derivirana_varijabla naziv="DomainObject.Predmet.ProtustrankaIDrugiAdressOIB_1">SEA AIR d.o.o. za zračni promet roba i putnika, usluge i trgovinu, OIB 10813919888, Vukovarska ulica 67, 31207 Klisa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SEA AIR d.o.o. za zračni promet roba i putnika, usluge i trgovinu</item>
    </izvorni_sadrzaj>
    <derivirana_varijabla naziv="DomainObject.Predmet.SudioniciListNaziv_1">
      <item>FINA RC OSIJEK</item>
      <item>SEA AIR d.o.o. za zračni promet roba i putnika, usluge i trgovinu</item>
    </derivirana_varijabla>
  </DomainObject.Predmet.SudioniciListNaziv>
  <DomainObject.Predmet.SudioniciListAdressOIB>
    <izvorni_sadrzaj>
      <item>FINA RC OSIJEK, OIB 85821130368</item>
      <item>SEA AIR d.o.o. za zračni promet roba i putnika, usluge i trgovinu, OIB 10813919888, Vukovarska ulica 67,31207 Klisa</item>
    </izvorni_sadrzaj>
    <derivirana_varijabla naziv="DomainObject.Predmet.SudioniciListAdressOIB_1">
      <item>FINA RC OSIJEK, OIB 85821130368</item>
      <item>SEA AIR d.o.o. za zračni promet roba i putnika, usluge i trgovinu, OIB 10813919888, Vukovarska ulica 67,31207 Klisa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10813919888</item>
    </izvorni_sadrzaj>
    <derivirana_varijabla naziv="DomainObject.Predmet.SudioniciListNazivOIB_1">
      <item>, OIB 85821130368</item>
      <item>, OIB 10813919888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3D642-DA93-4A8A-8258-0DE2E32ED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2265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2016-07-07T09:34:00Z</dcterms:created>
  <dc:creator>hermanj</dc:creator>
  <cp:lastModifiedBy>Danijela Sekulić</cp:lastModifiedBy>
  <cp:lastPrinted>2016-07-07T09:34:00Z</cp:lastPrinted>
  <dcterms:modified xmlns:xsi="http://www.w3.org/2001/XMLSchema-instance" xsi:type="dcterms:W3CDTF">2016-07-07T09:35:00Z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