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589a" w14:paraId="426589a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3230A4">
        <w:t xml:space="preserve"> St-8530</w:t>
      </w:r>
      <w:r w:rsidR="00ED5773">
        <w:t>/2015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4306B9">
        <w:t>10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F56F86" w:rsidRPr="006C771B">
        <w:t>INTERGRAD OPREMA d.o.o., Zagreb, VIII Ravnice 4/a, OIB: 76468491058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3230A4">
        <w:t>146.473,79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4306B9">
        <w:t>10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953AB"/>
    <w:rsid w:val="000B3D14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404A59"/>
    <w:rsid w:val="00413F4C"/>
    <w:rsid w:val="004306B9"/>
    <w:rsid w:val="00461C6E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03066"/>
    <w:rsid w:val="006103F8"/>
    <w:rsid w:val="0062233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46B9E"/>
    <w:rsid w:val="00F56F86"/>
    <w:rsid w:val="00F6191E"/>
    <w:rsid w:val="00F67997"/>
    <w:rsid w:val="00F769E3"/>
    <w:rsid w:val="00F90383"/>
    <w:rsid w:val="00F92DC2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0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0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0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0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0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0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0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0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8530</izvorni_sadrzaj>
    <derivirana_varijabla naziv="DomainObject.Predmet.Broj_1">8530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St-8530/2015</izvorni_sadrzaj>
    <derivirana_varijabla naziv="DomainObject.Predmet.OznakaBroj_1">St-8530/2015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INTERGRAD OPREMA d.o.o. zastupanog po punomoćniku GORAN HELJIĆ</izvorni_sadrzaj>
    <derivirana_varijabla naziv="DomainObject.Predmet.ProtustrankaFormated_1">  INTERGRAD OPREMA d.o.o. zastupanog po punomoćniku GORAN HELJIĆ</derivirana_varijabla>
  </DomainObject.Predmet.ProtustrankaFormated>
  <DomainObject.Predmet.ProtustrankaFormatedOIB>
    <izvorni_sadrzaj>  INTERGRAD OPREMA d.o.o., OIB 76468491058 zastupanog po punomoćniku GORAN HELJIĆ</izvorni_sadrzaj>
    <derivirana_varijabla naziv="DomainObject.Predmet.ProtustrankaFormatedOIB_1">  INTERGRAD OPREMA d.o.o., OIB 76468491058 zastupanog po punomoćniku GORAN HELJIĆ</derivirana_varijabla>
  </DomainObject.Predmet.ProtustrankaFormatedOIB>
  <DomainObject.Predmet.ProtustrankaFormatedWithAdress>
    <izvorni_sadrzaj> INTERGRAD OPREMA d.o.o., VIII Ravnice 4/a, 10000 Zagreb zastupanog po punomoćniku GORAN HELJIĆ</izvorni_sadrzaj>
    <derivirana_varijabla naziv="DomainObject.Predmet.ProtustrankaFormatedWithAdress_1"> INTERGRAD OPREMA d.o.o., VIII Ravnice 4/a, 10000 Zagreb zastupanog po punomoćniku GORAN HELJIĆ</derivirana_varijabla>
  </DomainObject.Predmet.ProtustrankaFormatedWithAdress>
  <DomainObject.Predmet.ProtustrankaFormatedWithAdressOIB>
    <izvorni_sadrzaj> INTERGRAD OPREMA d.o.o., OIB 76468491058, VIII Ravnice 4/a, 10000 Zagreb zastupanog po punomoćniku GORAN HELJIĆ</izvorni_sadrzaj>
    <derivirana_varijabla naziv="DomainObject.Predmet.ProtustrankaFormatedWithAdressOIB_1"> INTERGRAD OPREMA d.o.o., OIB 76468491058, VIII Ravnice 4/a, 10000 Zagreb zastupanog po punomoćniku GORAN HELJIĆ</derivirana_varijabla>
  </DomainObject.Predmet.ProtustrankaFormatedWithAdressOIB>
  <DomainObject.Predmet.ProtustrankaWithAdress>
    <izvorni_sadrzaj>INTERGRAD OPREMA d.o.o. VIII Ravnice 4/a, 10000 Zagreb</izvorni_sadrzaj>
    <derivirana_varijabla naziv="DomainObject.Predmet.ProtustrankaWithAdress_1">INTERGRAD OPREMA d.o.o. VIII Ravnice 4/a, 10000 Zagreb</derivirana_varijabla>
  </DomainObject.Predmet.ProtustrankaWithAdress>
  <DomainObject.Predmet.ProtustrankaWithAdressOIB>
    <izvorni_sadrzaj>INTERGRAD OPREMA d.o.o., OIB 76468491058, VIII Ravnice 4/a, 10000 Zagreb</izvorni_sadrzaj>
    <derivirana_varijabla naziv="DomainObject.Predmet.ProtustrankaWithAdressOIB_1">INTERGRAD OPREMA d.o.o., OIB 76468491058, VIII Ravnice 4/a, 10000 Zagreb</derivirana_varijabla>
  </DomainObject.Predmet.ProtustrankaWithAdressOIB>
  <DomainObject.Predmet.ProtustrankaNazivFormated>
    <izvorni_sadrzaj>INTERGRAD OPREMA d.o.o.</izvorni_sadrzaj>
    <derivirana_varijabla naziv="DomainObject.Predmet.ProtustrankaNazivFormated_1">INTERGRAD OPREMA d.o.o.</derivirana_varijabla>
  </DomainObject.Predmet.ProtustrankaNazivFormated>
  <DomainObject.Predmet.ProtustrankaNazivFormatedOIB>
    <izvorni_sadrzaj>INTERGRAD OPREMA d.o.o., OIB 76468491058</izvorni_sadrzaj>
    <derivirana_varijabla naziv="DomainObject.Predmet.ProtustrankaNazivFormatedOIB_1">INTERGRAD OPREMA d.o.o., OIB 76468491058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INTERGRAD OPREMA d.o.o. zastupanog po punomoćniku GORAN HELJIĆ</item>
    </izvorni_sadrzaj>
    <derivirana_varijabla naziv="DomainObject.Predmet.ProtuStrankaListFormated_1">
      <item>INTERGRAD OPREMA d.o.o. zastupanog po punomoćniku GORAN HELJIĆ</item>
    </derivirana_varijabla>
  </DomainObject.Predmet.ProtuStrankaListFormated>
  <DomainObject.Predmet.ProtuStrankaListFormatedOIB>
    <izvorni_sadrzaj>
      <item>INTERGRAD OPREMA d.o.o., OIB 76468491058 zastupanog po punomoćniku GORAN HELJIĆ</item>
    </izvorni_sadrzaj>
    <derivirana_varijabla naziv="DomainObject.Predmet.ProtuStrankaListFormatedOIB_1">
      <item>INTERGRAD OPREMA d.o.o., OIB 76468491058 zastupanog po punomoćniku GORAN HELJIĆ</item>
    </derivirana_varijabla>
  </DomainObject.Predmet.ProtuStrankaListFormatedOIB>
  <DomainObject.Predmet.ProtuStrankaListFormatedWithAdress>
    <izvorni_sadrzaj>
      <item>INTERGRAD OPREMA d.o.o., VIII Ravnice 4/a, 10000 Zagreb zastupanog po punomoćniku GORAN HELJIĆ</item>
    </izvorni_sadrzaj>
    <derivirana_varijabla naziv="DomainObject.Predmet.ProtuStrankaListFormatedWithAdress_1">
      <item>INTERGRAD OPREMA d.o.o., VIII Ravnice 4/a, 10000 Zagreb zastupanog po punomoćniku GORAN HELJIĆ</item>
    </derivirana_varijabla>
  </DomainObject.Predmet.ProtuStrankaListFormatedWithAdress>
  <DomainObject.Predmet.ProtuStrankaListFormatedWithAdressOIB>
    <izvorni_sadrzaj>
      <item>INTERGRAD OPREMA d.o.o., OIB 76468491058, VIII Ravnice 4/a, 10000 Zagreb zastupanog po punomoćniku GORAN HELJIĆ</item>
    </izvorni_sadrzaj>
    <derivirana_varijabla naziv="DomainObject.Predmet.ProtuStrankaListFormatedWithAdressOIB_1">
      <item>INTERGRAD OPREMA d.o.o., OIB 76468491058, VIII Ravnice 4/a, 10000 Zagreb zastupanog po punomoćniku GORAN HELJIĆ</item>
    </derivirana_varijabla>
  </DomainObject.Predmet.ProtuStrankaListFormatedWithAdressOIB>
  <DomainObject.Predmet.ProtuStrankaListNazivFormated>
    <izvorni_sadrzaj>
      <item>INTERGRAD OPREMA d.o.o.</item>
    </izvorni_sadrzaj>
    <derivirana_varijabla naziv="DomainObject.Predmet.ProtuStrankaListNazivFormated_1">
      <item>INTERGRAD OPREMA d.o.o.</item>
    </derivirana_varijabla>
  </DomainObject.Predmet.ProtuStrankaListNazivFormated>
  <DomainObject.Predmet.ProtuStrankaListNazivFormatedOIB>
    <izvorni_sadrzaj>
      <item>INTERGRAD OPREMA d.o.o., OIB 76468491058</item>
    </izvorni_sadrzaj>
    <derivirana_varijabla naziv="DomainObject.Predmet.ProtuStrankaListNazivFormatedOIB_1">
      <item>INTERGRAD OPREMA d.o.o., OIB 76468491058</item>
    </derivirana_varijabla>
  </DomainObject.Predmet.ProtuStrankaListNazivFormatedOIB>
  <DomainObject.Predmet.OstaliListFormated>
    <izvorni_sadrzaj>
      <item>GORAN HELJIĆ punomoćnik sudionika u postupku INTERGRAD OPREMA d.o.o.</item>
    </izvorni_sadrzaj>
    <derivirana_varijabla naziv="DomainObject.Predmet.OstaliListFormated_1">
      <item>GORAN HELJIĆ punomoćnik sudionika u postupku INTERGRAD OPREMA d.o.o.</item>
    </derivirana_varijabla>
  </DomainObject.Predmet.OstaliListFormated>
  <DomainObject.Predmet.OstaliListFormatedOIB>
    <izvorni_sadrzaj>
      <item>GORAN HELJIĆ punomoćnik sudionika u postupku INTERGRAD OPREMA d.o.o.</item>
    </izvorni_sadrzaj>
    <derivirana_varijabla naziv="DomainObject.Predmet.OstaliListFormatedOIB_1">
      <item>GORAN HELJIĆ punomoćnik sudionika u postupku INTERGRAD OPREMA d.o.o.</item>
    </derivirana_varijabla>
  </DomainObject.Predmet.OstaliListFormatedOIB>
  <DomainObject.Predmet.OstaliListFormatedWithAdress>
    <izvorni_sadrzaj>
      <item>GORAN HELJIĆ, Sabljićeva 2, 10000 Zagreb punomoćnik sudionika u postupku INTERGRAD OPREMA d.o.o.</item>
    </izvorni_sadrzaj>
    <derivirana_varijabla naziv="DomainObject.Predmet.OstaliListFormatedWithAdress_1">
      <item>GORAN HELJIĆ, Sabljićeva 2, 10000 Zagreb punomoćnik sudionika u postupku INTERGRAD OPREMA d.o.o.</item>
    </derivirana_varijabla>
  </DomainObject.Predmet.OstaliListFormatedWithAdress>
  <DomainObject.Predmet.OstaliListFormatedWithAdressOIB>
    <izvorni_sadrzaj>
      <item>GORAN HELJIĆ, Sabljićeva 2, 10000 Zagreb punomoćnik sudionika u postupku INTERGRAD OPREMA d.o.o.</item>
    </izvorni_sadrzaj>
    <derivirana_varijabla naziv="DomainObject.Predmet.OstaliListFormatedWithAdressOIB_1">
      <item>GORAN HELJIĆ, Sabljićeva 2, 10000 Zagreb punomoćnik sudionika u postupku INTERGRAD OPREMA d.o.o.</item>
    </derivirana_varijabla>
  </DomainObject.Predmet.OstaliListFormatedWithAdressOIB>
  <DomainObject.Predmet.OstaliListNazivFormated>
    <izvorni_sadrzaj>
      <item>GORAN HELJIĆ</item>
    </izvorni_sadrzaj>
    <derivirana_varijabla naziv="DomainObject.Predmet.OstaliListNazivFormated_1">
      <item>GORAN HELJIĆ</item>
    </derivirana_varijabla>
  </DomainObject.Predmet.OstaliListNazivFormated>
  <DomainObject.Predmet.OstaliListNazivFormatedOIB>
    <izvorni_sadrzaj>
      <item>GORAN HELJIĆ</item>
    </izvorni_sadrzaj>
    <derivirana_varijabla naziv="DomainObject.Predmet.OstaliListNazivFormatedOIB_1">
      <item>GORAN HELJIĆ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INTERGRAD OPREMA d.o.o.</izvorni_sadrzaj>
    <derivirana_varijabla naziv="DomainObject.Predmet.ProtustrankaIDrugi_1">INTERGRAD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INTERGRAD OPREMA d.o.o., OIB 76468491058, VIII Ravnice 4/a, 10000 Zagreb</izvorni_sadrzaj>
    <derivirana_varijabla naziv="DomainObject.Predmet.ProtustrankaIDrugiAdressOIB_1">INTERGRAD OPREMA d.o.o., OIB 76468491058, VIII Ravnice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INTERGRAD OPREMA d.o.o.</item>
      <item>GORAN HELJIĆ</item>
    </izvorni_sadrzaj>
    <derivirana_varijabla naziv="DomainObject.Predmet.SudioniciListNaziv_1">
      <item>FINA Regionalni centar Zagreb</item>
      <item>INTERGRAD OPREMA d.o.o.</item>
      <item>GORAN HELJIĆ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INTERGRAD OPREMA d.o.o., OIB 76468491058, VIII Ravnice 4/a,10000 Zagreb</item>
      <item>GORAN HELJIĆ, Sabljićeva 2,10000 Zagreb</item>
    </izvorni_sadrzaj>
    <derivirana_varijabla naziv="DomainObject.Predmet.SudioniciListAdressOIB_1">
      <item>FINA Regionalni centar Zagreb, OIB 85821130368, Trg svibanjskih žrtava 1995. br. 1,10000 Zagreb</item>
      <item>INTERGRAD OPREMA d.o.o., OIB 76468491058, VIII Ravnice 4/a,10000 Zagreb</item>
      <item>GORAN HELJIĆ, Sabljićeva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76468491058</item>
      <item>, OIB null</item>
    </izvorni_sadrzaj>
    <derivirana_varijabla naziv="DomainObject.Predmet.SudioniciListNazivOIB_1">
      <item>, OIB 85821130368</item>
      <item>, OIB 76468491058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1366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2016-02-02T12:03:00Z</dcterms:created>
  <dc:creator>ilukac</dc:creator>
  <cp:lastModifiedBy>Nevenka Furić</cp:lastModifiedBy>
  <cp:lastPrinted>2016-02-10T12:40:00Z</cp:lastPrinted>
  <dcterms:modified xmlns:xsi="http://www.w3.org/2001/XMLSchema-instance" xsi:type="dcterms:W3CDTF">2016-02-10T12:43:00Z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