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ae2d8" w14:paraId="f2ae2d8" w:rsidRDefault="00B25EAD" w:rsidP="00B25EAD" w:rsidR="00B25EAD">
      <w:pPr>
        <w:ind w:firstLine="708"/>
        <w:jc w:val="center"/>
        <w15:collapsed w:val="false"/>
        <w:rPr>
          <w:noProof/>
          <w:lang w:eastAsia="hr-HR" w:val="hr-HR"/>
        </w:rPr>
      </w:pPr>
      <w:bookmarkStart w:name="_GoBack" w:id="0"/>
      <w:bookmarkEnd w:id="0"/>
    </w:p>
    <w:p w:rsidRDefault="00B25EAD" w:rsidP="006950CB" w:rsidR="00B25EAD">
      <w:pPr>
        <w:jc w:val="both"/>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777B1" w:rsidP="00B25EAD" w:rsidR="00403F01" w:rsidRPr="004777B1">
      <w:pPr>
        <w:rPr>
          <w:b/>
          <w:lang w:val="hr-HR"/>
        </w:rPr>
      </w:pP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1C76E8">
        <w:t>UDRUGA ZA PRIRODU, OKOLIŠ I ODRŽIVI RAZVOJ "DICA S PJACE" HVAR, Gojava 00 bb, Hvar, OIB: 61360715085</w:t>
      </w:r>
      <w:r w:rsidR="000203E1">
        <w:t xml:space="preserve">, </w:t>
      </w:r>
      <w:r w:rsidR="00634348">
        <w:rPr>
          <w:lang w:val="hr-HR"/>
        </w:rPr>
        <w:t xml:space="preserve">dana </w:t>
      </w:r>
      <w:r w:rsidR="006950CB">
        <w:rPr>
          <w:lang w:val="hr-HR"/>
        </w:rPr>
        <w:t>12. siječnja 2017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6950CB" w:rsidR="00634348">
      <w:pPr>
        <w:pStyle w:val="Odlomakpopisa"/>
        <w:numPr>
          <w:ilvl w:val="0"/>
          <w:numId w:val="6"/>
        </w:numPr>
        <w:jc w:val="both"/>
        <w:rPr>
          <w:lang w:val="hr-HR"/>
        </w:rPr>
      </w:pPr>
      <w:r w:rsidRPr="006950CB">
        <w:rPr>
          <w:lang w:val="hr-HR"/>
        </w:rPr>
        <w:t xml:space="preserve">Otvara se skraćeni stečajni postupak nad dužnikom </w:t>
      </w:r>
      <w:r w:rsidR="001C76E8">
        <w:t>UDRUGA ZA PRIRODU, OKOLIŠ I ODRŽIVI RAZVOJ "DICA S PJACE" HVAR, Gojava 00 bb, Hvar, OIB: 61360715085</w:t>
      </w:r>
      <w:r w:rsidRPr="006950CB">
        <w:rPr>
          <w:lang w:val="hr-HR"/>
        </w:rPr>
        <w:t>. Skraćeni stečajni postupak je otvoren da</w:t>
      </w:r>
      <w:r w:rsidR="002D3D3D" w:rsidRPr="006950CB">
        <w:rPr>
          <w:lang w:val="hr-HR"/>
        </w:rPr>
        <w:t xml:space="preserve">na </w:t>
      </w:r>
      <w:r w:rsidR="006950CB" w:rsidRPr="006950CB">
        <w:rPr>
          <w:lang w:val="hr-HR"/>
        </w:rPr>
        <w:t>12. siječnja 2017</w:t>
      </w:r>
      <w:r w:rsidR="002D3D3D" w:rsidRPr="006950CB">
        <w:rPr>
          <w:lang w:val="hr-HR"/>
        </w:rPr>
        <w:t xml:space="preserve">. godine u </w:t>
      </w:r>
      <w:r w:rsidR="006950CB" w:rsidRPr="006950CB">
        <w:rPr>
          <w:lang w:val="hr-HR"/>
        </w:rPr>
        <w:t>12.00</w:t>
      </w:r>
      <w:r w:rsidRPr="006950CB">
        <w:rPr>
          <w:lang w:val="hr-HR"/>
        </w:rPr>
        <w:t xml:space="preserve"> sati</w:t>
      </w:r>
      <w:r w:rsidR="00664952" w:rsidRPr="006950CB">
        <w:rPr>
          <w:lang w:val="hr-HR"/>
        </w:rPr>
        <w:t>,</w:t>
      </w:r>
      <w:r w:rsidRPr="006950CB">
        <w:rPr>
          <w:lang w:val="hr-HR"/>
        </w:rPr>
        <w:t xml:space="preserve"> kada je ovo rješenje objavljeno na mrežnoj stranici e-Oglasna ploča sudova.</w:t>
      </w:r>
    </w:p>
    <w:p w:rsidRDefault="006950CB" w:rsidP="006950CB" w:rsidR="006950CB" w:rsidRPr="006950CB">
      <w:pPr>
        <w:pStyle w:val="Odlomakpopisa"/>
        <w:ind w:left="1080"/>
        <w:jc w:val="both"/>
        <w:rPr>
          <w:lang w:val="hr-HR"/>
        </w:rPr>
      </w:pPr>
    </w:p>
    <w:p w:rsidRDefault="00634348" w:rsidP="006950CB" w:rsidR="00634348" w:rsidRPr="006950CB">
      <w:pPr>
        <w:pStyle w:val="Odlomakpopisa"/>
        <w:numPr>
          <w:ilvl w:val="0"/>
          <w:numId w:val="6"/>
        </w:numPr>
        <w:jc w:val="both"/>
        <w:rPr>
          <w:lang w:val="hr-HR"/>
        </w:rPr>
      </w:pPr>
      <w:r w:rsidRPr="006950CB">
        <w:rPr>
          <w:lang w:val="hr-HR"/>
        </w:rPr>
        <w:t xml:space="preserve">Za stečajnog upravitelja imenuje se </w:t>
      </w:r>
      <w:r w:rsidR="006950CB">
        <w:t>Dinka Trumbić, Lovretska 10, Split, OIB: 43468134790.</w:t>
      </w:r>
    </w:p>
    <w:p w:rsidRDefault="006950CB" w:rsidP="006950CB" w:rsidR="006950CB" w:rsidRPr="006950CB">
      <w:pPr>
        <w:pStyle w:val="Odlomakpopisa"/>
        <w:rPr>
          <w:lang w:val="hr-HR"/>
        </w:rPr>
      </w:pPr>
    </w:p>
    <w:p w:rsidRDefault="00634348" w:rsidP="006950CB" w:rsidR="00634348">
      <w:pPr>
        <w:pStyle w:val="Odlomakpopisa"/>
        <w:numPr>
          <w:ilvl w:val="0"/>
          <w:numId w:val="6"/>
        </w:numPr>
        <w:jc w:val="both"/>
        <w:rPr>
          <w:lang w:val="hr-HR"/>
        </w:rPr>
      </w:pPr>
      <w:r w:rsidRPr="006950CB">
        <w:rPr>
          <w:lang w:val="hr-HR"/>
        </w:rPr>
        <w:t xml:space="preserve">Zaključuje se skraćeni stečajni postupak nad dužnikom </w:t>
      </w:r>
      <w:r w:rsidR="001C76E8">
        <w:t>UDRUGA ZA PRIRODU, OKOLIŠ I ODRŽIVI RAZVOJ "DICA S PJACE" HVAR, Gojava 00 bb, Hvar, OIB: 61360715085</w:t>
      </w:r>
      <w:r w:rsidRPr="006950CB">
        <w:rPr>
          <w:lang w:val="hr-HR"/>
        </w:rPr>
        <w:t xml:space="preserve">. </w:t>
      </w:r>
    </w:p>
    <w:p w:rsidRDefault="006950CB" w:rsidP="006950CB" w:rsidR="006950CB" w:rsidRPr="006950CB">
      <w:pPr>
        <w:pStyle w:val="Odlomakpopisa"/>
        <w:rPr>
          <w:lang w:val="hr-HR"/>
        </w:rPr>
      </w:pPr>
    </w:p>
    <w:p w:rsidRDefault="00634348" w:rsidP="006950CB" w:rsidR="00634348" w:rsidRPr="006950CB">
      <w:pPr>
        <w:pStyle w:val="Odlomakpopisa"/>
        <w:numPr>
          <w:ilvl w:val="0"/>
          <w:numId w:val="6"/>
        </w:numPr>
        <w:jc w:val="both"/>
        <w:rPr>
          <w:lang w:val="hr-HR"/>
        </w:rPr>
      </w:pPr>
      <w:r w:rsidRPr="006950CB">
        <w:rPr>
          <w:lang w:val="hr-HR"/>
        </w:rPr>
        <w:t>Nakon pravomoćnosti ovog rješenja, dužnik će se brisati iz registra</w:t>
      </w:r>
      <w:r w:rsidR="001817D8" w:rsidRPr="006950CB">
        <w:rPr>
          <w:lang w:val="hr-HR"/>
        </w:rPr>
        <w:t xml:space="preserve"> udruga</w:t>
      </w:r>
      <w:r w:rsidRPr="006950CB">
        <w:rPr>
          <w:lang w:val="hr-HR"/>
        </w:rPr>
        <w:t>.</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6950CB" w:rsidP="00E14AE2" w:rsidR="006950CB">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8D2D3B" w:rsidRPr="008D2D3B">
        <w:rPr>
          <w:lang w:val="hr-HR"/>
        </w:rPr>
        <w:t>29</w:t>
      </w:r>
      <w:r w:rsidR="001C219C" w:rsidRPr="008D2D3B">
        <w:rPr>
          <w:lang w:val="hr-HR"/>
        </w:rPr>
        <w:t>. listopada</w:t>
      </w:r>
      <w:r w:rsidR="00440C3D" w:rsidRPr="008D2D3B">
        <w:rPr>
          <w:lang w:val="hr-HR"/>
        </w:rPr>
        <w:t xml:space="preserve"> 2015. godine</w:t>
      </w:r>
      <w:r w:rsidRPr="008D2D3B">
        <w:rPr>
          <w:lang w:val="hr-HR"/>
        </w:rPr>
        <w:t xml:space="preserve"> za</w:t>
      </w:r>
      <w:r>
        <w:rPr>
          <w:lang w:val="hr-HR"/>
        </w:rPr>
        <w:t>htjev za provedbu skraćenog s</w:t>
      </w:r>
      <w:r w:rsidR="009D46D2">
        <w:rPr>
          <w:lang w:val="hr-HR"/>
        </w:rPr>
        <w:t xml:space="preserve">tečajnog postupka nad </w:t>
      </w:r>
      <w:r w:rsidR="001C76E8">
        <w:t xml:space="preserve">UDRUGA ZA </w:t>
      </w:r>
      <w:r w:rsidR="001C76E8">
        <w:lastRenderedPageBreak/>
        <w:t>PRIRODU, OKOLIŠ I ODRŽIVI RAZVOJ "DICA S PJACE" HVAR, Gojava 00 bb, Hvar, OIB: 61360715085</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1C76E8">
        <w:rPr>
          <w:lang w:val="hr-HR"/>
        </w:rPr>
        <w:t>1546</w:t>
      </w:r>
      <w:r>
        <w:rPr>
          <w:lang w:val="hr-HR"/>
        </w:rPr>
        <w:t xml:space="preserve"> dan</w:t>
      </w:r>
      <w:r w:rsidR="009133B9">
        <w:rPr>
          <w:lang w:val="hr-HR"/>
        </w:rPr>
        <w:t>a</w:t>
      </w:r>
      <w:r>
        <w:rPr>
          <w:lang w:val="hr-HR"/>
        </w:rPr>
        <w:t xml:space="preserve">, u ukupnom iznosu od </w:t>
      </w:r>
      <w:r w:rsidR="001C76E8">
        <w:rPr>
          <w:lang w:val="hr-HR"/>
        </w:rPr>
        <w:t>84.161,35</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950CB" w:rsidP="006950CB" w:rsidR="006950CB">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7-8 spisa).</w:t>
      </w:r>
    </w:p>
    <w:p w:rsidRDefault="00634348" w:rsidP="00E14AE2" w:rsidR="00634348">
      <w:pPr>
        <w:ind w:firstLine="708"/>
        <w:jc w:val="both"/>
        <w:rPr>
          <w:lang w:val="hr-HR"/>
        </w:rPr>
      </w:pPr>
    </w:p>
    <w:p w:rsidRDefault="00821E5D" w:rsidP="00E14AE2" w:rsidR="00634348">
      <w:pPr>
        <w:ind w:firstLine="708"/>
        <w:jc w:val="both"/>
        <w:rPr>
          <w:lang w:val="hr-HR"/>
        </w:rPr>
      </w:pPr>
      <w:r>
        <w:rPr>
          <w:lang w:val="hr-HR"/>
        </w:rPr>
        <w:t>Budući da su prema podacima iz podnesenog zahtjeva</w:t>
      </w:r>
      <w:r w:rsidR="006950CB">
        <w:rPr>
          <w:lang w:val="hr-HR"/>
        </w:rPr>
        <w:t xml:space="preserve"> </w:t>
      </w:r>
      <w:r w:rsidR="00193F49">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sidR="00193F49">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6950CB">
        <w:rPr>
          <w:lang w:val="hr-HR"/>
        </w:rPr>
        <w:t>12.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registar </w:t>
      </w:r>
      <w:r w:rsidR="000A631E">
        <w:rPr>
          <w:lang w:val="hr-HR"/>
        </w:rPr>
        <w:t>udruga</w:t>
      </w:r>
      <w:r>
        <w:rPr>
          <w:lang w:val="hr-HR"/>
        </w:rPr>
        <w:t>–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575202" w:rsidRPr="00575202">
          <w:rPr>
            <w:noProof/>
            <w:lang w:val="hr-HR"/>
          </w:rPr>
          <w:t>2</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1C76E8">
      <w:t>901</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1C76E8">
      <w:t>901</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9277BC5"/>
    <w:multiLevelType w:val="hybridMultilevel"/>
    <w:tmpl w:val="0FC20724"/>
    <w:lvl w:tplc="7DACB2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ED9"/>
    <w:rsid w:val="00062AEB"/>
    <w:rsid w:val="00063C3A"/>
    <w:rsid w:val="000666DB"/>
    <w:rsid w:val="000863C9"/>
    <w:rsid w:val="00094B4F"/>
    <w:rsid w:val="000A631E"/>
    <w:rsid w:val="000F6C0B"/>
    <w:rsid w:val="0010318C"/>
    <w:rsid w:val="00110325"/>
    <w:rsid w:val="00133015"/>
    <w:rsid w:val="00160774"/>
    <w:rsid w:val="001761EE"/>
    <w:rsid w:val="001817D8"/>
    <w:rsid w:val="00193F49"/>
    <w:rsid w:val="001C219C"/>
    <w:rsid w:val="001C5DD3"/>
    <w:rsid w:val="001C76E8"/>
    <w:rsid w:val="001E0DA6"/>
    <w:rsid w:val="001E4E14"/>
    <w:rsid w:val="001F5654"/>
    <w:rsid w:val="00200E29"/>
    <w:rsid w:val="00217DD3"/>
    <w:rsid w:val="002702A4"/>
    <w:rsid w:val="002C3EEF"/>
    <w:rsid w:val="002D048F"/>
    <w:rsid w:val="002D3D3D"/>
    <w:rsid w:val="003148C7"/>
    <w:rsid w:val="0032488A"/>
    <w:rsid w:val="00327698"/>
    <w:rsid w:val="00334223"/>
    <w:rsid w:val="00341AF1"/>
    <w:rsid w:val="00367AA5"/>
    <w:rsid w:val="003734BE"/>
    <w:rsid w:val="00382327"/>
    <w:rsid w:val="00385497"/>
    <w:rsid w:val="003855E7"/>
    <w:rsid w:val="003929B4"/>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75202"/>
    <w:rsid w:val="005B6A56"/>
    <w:rsid w:val="005D78D5"/>
    <w:rsid w:val="005E013C"/>
    <w:rsid w:val="005E6DCD"/>
    <w:rsid w:val="005F7162"/>
    <w:rsid w:val="00634348"/>
    <w:rsid w:val="00641FD6"/>
    <w:rsid w:val="00642955"/>
    <w:rsid w:val="00664952"/>
    <w:rsid w:val="0066735D"/>
    <w:rsid w:val="006767AE"/>
    <w:rsid w:val="006950CB"/>
    <w:rsid w:val="006B2D21"/>
    <w:rsid w:val="006C0489"/>
    <w:rsid w:val="006E3551"/>
    <w:rsid w:val="00721116"/>
    <w:rsid w:val="00736EF6"/>
    <w:rsid w:val="00743750"/>
    <w:rsid w:val="007457E4"/>
    <w:rsid w:val="007725FF"/>
    <w:rsid w:val="007A51CD"/>
    <w:rsid w:val="007A74B6"/>
    <w:rsid w:val="00805481"/>
    <w:rsid w:val="00821E5D"/>
    <w:rsid w:val="00832F97"/>
    <w:rsid w:val="0084487A"/>
    <w:rsid w:val="00850B9F"/>
    <w:rsid w:val="00870E42"/>
    <w:rsid w:val="00876209"/>
    <w:rsid w:val="00892B6F"/>
    <w:rsid w:val="008D2D3B"/>
    <w:rsid w:val="008D3F54"/>
    <w:rsid w:val="009133B9"/>
    <w:rsid w:val="009374AD"/>
    <w:rsid w:val="00956DFE"/>
    <w:rsid w:val="00984E8A"/>
    <w:rsid w:val="009966BF"/>
    <w:rsid w:val="009A23E9"/>
    <w:rsid w:val="009D46D2"/>
    <w:rsid w:val="009F79BB"/>
    <w:rsid w:val="009F7B0D"/>
    <w:rsid w:val="00A159AD"/>
    <w:rsid w:val="00A31ADC"/>
    <w:rsid w:val="00A33BEC"/>
    <w:rsid w:val="00A479A0"/>
    <w:rsid w:val="00A83CF1"/>
    <w:rsid w:val="00A90D05"/>
    <w:rsid w:val="00A97762"/>
    <w:rsid w:val="00AA1815"/>
    <w:rsid w:val="00AC4892"/>
    <w:rsid w:val="00B25EAD"/>
    <w:rsid w:val="00B32A5D"/>
    <w:rsid w:val="00B347F0"/>
    <w:rsid w:val="00B54D39"/>
    <w:rsid w:val="00B6615F"/>
    <w:rsid w:val="00BB1553"/>
    <w:rsid w:val="00BD03FF"/>
    <w:rsid w:val="00BF6161"/>
    <w:rsid w:val="00C30FC8"/>
    <w:rsid w:val="00C435B4"/>
    <w:rsid w:val="00C5093E"/>
    <w:rsid w:val="00C85A91"/>
    <w:rsid w:val="00C90F08"/>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B167D"/>
    <w:rsid w:val="00EB78C8"/>
    <w:rsid w:val="00EC0B4A"/>
    <w:rsid w:val="00ED5613"/>
    <w:rsid w:val="00ED6C48"/>
    <w:rsid w:val="00EE403D"/>
    <w:rsid w:val="00F03BAA"/>
    <w:rsid w:val="00F27E79"/>
    <w:rsid w:val="00F5507B"/>
    <w:rsid w:val="00F85A66"/>
    <w:rsid w:val="00FA1FE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St-901/2015</izvorni_sadrzaj>
    <derivirana_varijabla naziv="DomainObject.Predmet.OznakaBroj_1">St-901/2015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PRIRODU, OKOLIŠ I ODRŽIVI RAZVOJ "DICA S PJACE" HVAR</izvorni_sadrzaj>
    <derivirana_varijabla naziv="DomainObject.Predmet.ProtustrankaFormated_1">  UDRUGA ZA PRIRODU, OKOLIŠ I ODRŽIVI RAZVOJ "DICA S PJACE" HVAR</derivirana_varijabla>
  </DomainObject.Predmet.ProtustrankaFormated>
  <DomainObject.Predmet.ProtustrankaFormatedOIB>
    <izvorni_sadrzaj>  UDRUGA ZA PRIRODU, OKOLIŠ I ODRŽIVI RAZVOJ "DICA S PJACE" HVAR, OIB 61360715085</izvorni_sadrzaj>
    <derivirana_varijabla naziv="DomainObject.Predmet.ProtustrankaFormatedOIB_1">  UDRUGA ZA PRIRODU, OKOLIŠ I ODRŽIVI RAZVOJ "DICA S PJACE" HVAR, OIB 61360715085</derivirana_varijabla>
  </DomainObject.Predmet.ProtustrankaFormatedOIB>
  <DomainObject.Predmet.ProtustrankaFormatedWithAdress>
    <izvorni_sadrzaj> UDRUGA ZA PRIRODU, OKOLIŠ I ODRŽIVI RAZVOJ "DICA S PJACE" HVAR, Gojava 0bb, 21450 Hvar</izvorni_sadrzaj>
    <derivirana_varijabla naziv="DomainObject.Predmet.ProtustrankaFormatedWithAdress_1"> UDRUGA ZA PRIRODU, OKOLIŠ I ODRŽIVI RAZVOJ "DICA S PJACE" HVAR, Gojava 0bb, 21450 Hvar</derivirana_varijabla>
  </DomainObject.Predmet.ProtustrankaFormatedWithAdress>
  <DomainObject.Predmet.ProtustrankaFormatedWithAdressOIB>
    <izvorni_sadrzaj> UDRUGA ZA PRIRODU, OKOLIŠ I ODRŽIVI RAZVOJ "DICA S PJACE" HVAR, OIB 61360715085, Gojava 0bb, 21450 Hvar</izvorni_sadrzaj>
    <derivirana_varijabla naziv="DomainObject.Predmet.ProtustrankaFormatedWithAdressOIB_1"> UDRUGA ZA PRIRODU, OKOLIŠ I ODRŽIVI RAZVOJ "DICA S PJACE" HVAR, OIB 61360715085, Gojava 0bb, 21450 Hvar</derivirana_varijabla>
  </DomainObject.Predmet.ProtustrankaFormatedWithAdressOIB>
  <DomainObject.Predmet.ProtustrankaWithAdress>
    <izvorni_sadrzaj>UDRUGA ZA PRIRODU, OKOLIŠ I ODRŽIVI RAZVOJ "DICA S PJACE" HVAR Gojava 0bb, 21450 Hvar</izvorni_sadrzaj>
    <derivirana_varijabla naziv="DomainObject.Predmet.ProtustrankaWithAdress_1">UDRUGA ZA PRIRODU, OKOLIŠ I ODRŽIVI RAZVOJ "DICA S PJACE" HVAR Gojava 0bb, 21450 Hvar</derivirana_varijabla>
  </DomainObject.Predmet.ProtustrankaWithAdress>
  <DomainObject.Predmet.ProtustrankaWithAdressOIB>
    <izvorni_sadrzaj>UDRUGA ZA PRIRODU, OKOLIŠ I ODRŽIVI RAZVOJ "DICA S PJACE" HVAR, OIB 61360715085, Gojava 0bb, 21450 Hvar</izvorni_sadrzaj>
    <derivirana_varijabla naziv="DomainObject.Predmet.ProtustrankaWithAdressOIB_1">UDRUGA ZA PRIRODU, OKOLIŠ I ODRŽIVI RAZVOJ "DICA S PJACE" HVAR, OIB 61360715085, Gojava 0bb, 21450 Hvar</derivirana_varijabla>
  </DomainObject.Predmet.ProtustrankaWithAdressOIB>
  <DomainObject.Predmet.ProtustrankaNazivFormated>
    <izvorni_sadrzaj>UDRUGA ZA PRIRODU, OKOLIŠ I ODRŽIVI RAZVOJ "DICA S PJACE" HVAR</izvorni_sadrzaj>
    <derivirana_varijabla naziv="DomainObject.Predmet.ProtustrankaNazivFormated_1">UDRUGA ZA PRIRODU, OKOLIŠ I ODRŽIVI RAZVOJ "DICA S PJACE" HVAR</derivirana_varijabla>
  </DomainObject.Predmet.ProtustrankaNazivFormated>
  <DomainObject.Predmet.ProtustrankaNazivFormatedOIB>
    <izvorni_sadrzaj>UDRUGA ZA PRIRODU, OKOLIŠ I ODRŽIVI RAZVOJ "DICA S PJACE" HVAR, OIB 61360715085</izvorni_sadrzaj>
    <derivirana_varijabla naziv="DomainObject.Predmet.ProtustrankaNazivFormatedOIB_1">UDRUGA ZA PRIRODU, OKOLIŠ I ODRŽIVI RAZVOJ "DICA S PJACE" HVAR, OIB 61360715085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84161.35</izvorni_sadrzaj>
    <derivirana_varijabla naziv="DomainObject.Predmet.TrenutnaVrijednost_1">84161.35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UDRUGA ZA PRIRODU, OKOLIŠ I ODRŽIVI RAZVOJ "DICA S PJACE" HVAR</item>
    </izvorni_sadrzaj>
    <derivirana_varijabla naziv="DomainObject.Predmet.ProtuStrankaListFormated_1">
      <item>UDRUGA ZA PRIRODU, OKOLIŠ I ODRŽIVI RAZVOJ "DICA S PJACE" HVAR</item>
    </derivirana_varijabla>
  </DomainObject.Predmet.ProtuStrankaListFormated>
  <DomainObject.Predmet.ProtuStrankaListFormatedOIB>
    <izvorni_sadrzaj>
      <item>UDRUGA ZA PRIRODU, OKOLIŠ I ODRŽIVI RAZVOJ "DICA S PJACE" HVAR, OIB 61360715085</item>
    </izvorni_sadrzaj>
    <derivirana_varijabla naziv="DomainObject.Predmet.ProtuStrankaListFormatedOIB_1">
      <item>UDRUGA ZA PRIRODU, OKOLIŠ I ODRŽIVI RAZVOJ "DICA S PJACE" HVAR, OIB 61360715085</item>
    </derivirana_varijabla>
  </DomainObject.Predmet.ProtuStrankaListFormatedOIB>
  <DomainObject.Predmet.ProtuStrankaListFormatedWithAdress>
    <izvorni_sadrzaj>
      <item>UDRUGA ZA PRIRODU, OKOLIŠ I ODRŽIVI RAZVOJ "DICA S PJACE" HVAR, Gojava 0bb, 21450 Hvar</item>
    </izvorni_sadrzaj>
    <derivirana_varijabla naziv="DomainObject.Predmet.ProtuStrankaListFormatedWithAdress_1">
      <item>UDRUGA ZA PRIRODU, OKOLIŠ I ODRŽIVI RAZVOJ "DICA S PJACE" HVAR, Gojava 0bb, 21450 Hvar</item>
    </derivirana_varijabla>
  </DomainObject.Predmet.ProtuStrankaListFormatedWithAdress>
  <DomainObject.Predmet.ProtuStrankaListFormatedWithAdressOIB>
    <izvorni_sadrzaj>
      <item>UDRUGA ZA PRIRODU, OKOLIŠ I ODRŽIVI RAZVOJ "DICA S PJACE" HVAR, OIB 61360715085, Gojava 0bb, 21450 Hvar</item>
    </izvorni_sadrzaj>
    <derivirana_varijabla naziv="DomainObject.Predmet.ProtuStrankaListFormatedWithAdressOIB_1">
      <item>UDRUGA ZA PRIRODU, OKOLIŠ I ODRŽIVI RAZVOJ "DICA S PJACE" HVAR, OIB 61360715085, Gojava 0bb, 21450 Hvar</item>
    </derivirana_varijabla>
  </DomainObject.Predmet.ProtuStrankaListFormatedWithAdressOIB>
  <DomainObject.Predmet.ProtuStrankaListNazivFormated>
    <izvorni_sadrzaj>
      <item>UDRUGA ZA PRIRODU, OKOLIŠ I ODRŽIVI RAZVOJ "DICA S PJACE" HVAR</item>
    </izvorni_sadrzaj>
    <derivirana_varijabla naziv="DomainObject.Predmet.ProtuStrankaListNazivFormated_1">
      <item>UDRUGA ZA PRIRODU, OKOLIŠ I ODRŽIVI RAZVOJ "DICA S PJACE" HVAR</item>
    </derivirana_varijabla>
  </DomainObject.Predmet.ProtuStrankaListNazivFormated>
  <DomainObject.Predmet.ProtuStrankaListNazivFormatedOIB>
    <izvorni_sadrzaj>
      <item>UDRUGA ZA PRIRODU, OKOLIŠ I ODRŽIVI RAZVOJ "DICA S PJACE" HVAR, OIB 61360715085</item>
    </izvorni_sadrzaj>
    <derivirana_varijabla naziv="DomainObject.Predmet.ProtuStrankaListNazivFormatedOIB_1">
      <item>UDRUGA ZA PRIRODU, OKOLIŠ I ODRŽIVI RAZVOJ "DICA S PJACE" HVAR, OIB 61360715085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UDRUGA ZA PRIRODU, OKOLIŠ I ODRŽIVI RAZVOJ "DICA S PJACE" HVAR</izvorni_sadrzaj>
    <derivirana_varijabla naziv="DomainObject.Predmet.ProtustrankaIDrugi_1">UDRUGA ZA PRIRODU, OKOLIŠ I ODRŽIVI RAZVOJ "DICA S PJACE" HVAR</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UDRUGA ZA PRIRODU, OKOLIŠ I ODRŽIVI RAZVOJ "DICA S PJACE" HVAR, OIB 61360715085, Gojava 0bb, 21450 Hvar</izvorni_sadrzaj>
    <derivirana_varijabla naziv="DomainObject.Predmet.ProtustrankaIDrugiAdressOIB_1">UDRUGA ZA PRIRODU, OKOLIŠ I ODRŽIVI RAZVOJ "DICA S PJACE" HVAR, OIB 61360715085, Gojava 0bb,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PRIRODU, OKOLIŠ I ODRŽIVI RAZVOJ "DICA S PJACE" HVAR</item>
      <item>FINANCIJSKA AGENCIJA, RC SPLIT</item>
    </izvorni_sadrzaj>
    <derivirana_varijabla naziv="DomainObject.Predmet.SudioniciListNaziv_1">
      <item>UDRUGA ZA PRIRODU, OKOLIŠ I ODRŽIVI RAZVOJ "DICA S PJACE" HVAR</item>
      <item>FINANCIJSKA AGENCIJA, RC SPLIT</item>
    </derivirana_varijabla>
  </DomainObject.Predmet.SudioniciListNaziv>
  <DomainObject.Predmet.SudioniciListAdressOIB>
    <izvorni_sadrzaj>
      <item>UDRUGA ZA PRIRODU, OKOLIŠ I ODRŽIVI RAZVOJ "DICA S PJACE" HVAR, OIB 61360715085, Gojava 0bb,21450 Hvar</item>
      <item>FINANCIJSKA AGENCIJA, RC SPLIT, OIB 85821130368, Mažuranićevo šetalište 24 b,21000 Split</item>
    </izvorni_sadrzaj>
    <derivirana_varijabla naziv="DomainObject.Predmet.SudioniciListAdressOIB_1">
      <item>UDRUGA ZA PRIRODU, OKOLIŠ I ODRŽIVI RAZVOJ "DICA S PJACE" HVAR, OIB 61360715085, Gojava 0bb,21450 Hvar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61360715085</item>
      <item>, OIB 85821130368</item>
    </izvorni_sadrzaj>
    <derivirana_varijabla naziv="DomainObject.Predmet.SudioniciListNazivOIB_1">
      <item>, OIB 61360715085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88E72D-A255-4377-B3D0-7910A2E5D7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801</properties:Words>
  <properties:Characters>4257</properties:Characters>
  <properties:Lines>120</properties:Lines>
  <properties:Paragraphs>35</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2017-01-12T10:53:00Z</cp:lastPrinted>
  <dcterms:modified xmlns:xsi="http://www.w3.org/2001/XMLSchema-instance" xsi:type="dcterms:W3CDTF">2017-01-12T10:55:00Z</dcterms:modified>
  <cp:revision>52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