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59dc" w14:paraId="dda59dc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0F471A">
        <w:t xml:space="preserve">POVRĆE VITASOVIĆ </w:t>
      </w:r>
      <w:r w:rsidR="000C7E20">
        <w:t xml:space="preserve">d.o.o. </w:t>
      </w:r>
      <w:r w:rsidR="00BB1220">
        <w:t>Pula</w:t>
      </w:r>
      <w:r w:rsidR="000C7E20">
        <w:t xml:space="preserve">, </w:t>
      </w:r>
      <w:r w:rsidR="000F471A">
        <w:t>Šišanska cesta 124</w:t>
      </w:r>
      <w:r w:rsidR="000C7E20">
        <w:t xml:space="preserve">, OIB: </w:t>
      </w:r>
      <w:r w:rsidR="000F471A" w:rsidRPr="000F471A">
        <w:t>12928010356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F471A">
        <w:t xml:space="preserve">POVRĆE VITASOVIĆ d.o.o. Pula, Šišanska cesta 124, OIB: </w:t>
      </w:r>
      <w:r w:rsidR="000F471A" w:rsidRPr="000F471A">
        <w:t>12928010356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F16894">
        <w:rPr>
          <w:b/>
          <w:lang w:val="pl-PL"/>
        </w:rPr>
        <w:t>9,30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0F471A">
        <w:t xml:space="preserve">POVRĆE VITASOVIĆ d.o.o. Pula, Šišanska cesta 124, OIB: </w:t>
      </w:r>
      <w:r w:rsidR="000F471A" w:rsidRPr="000F471A">
        <w:t>12928010356</w:t>
      </w:r>
      <w:r w:rsidR="00EF1FA0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F16894">
        <w:rPr>
          <w:lang w:val="sv-SE"/>
        </w:rPr>
        <w:t>Dean Vitasović, Pula, Šišanska cesta 124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F16894">
        <w:rPr>
          <w:lang w:val="sv-SE"/>
        </w:rPr>
        <w:t>Dean Vitasović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F16894">
        <w:rPr>
          <w:lang w:val="sv-SE"/>
        </w:rPr>
        <w:t>Deanu Vitasoviću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C706B4">
        <w:rPr>
          <w:lang w:val="sv-SE"/>
        </w:rPr>
        <w:t xml:space="preserve">STP </w:t>
      </w:r>
      <w:r w:rsidR="00E94A2F">
        <w:rPr>
          <w:lang w:val="sv-SE"/>
        </w:rPr>
        <w:t>EUROPULA H133 Pula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30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DC2F45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0F471A">
        <w:t xml:space="preserve">POVRĆE VITASOVIĆ d.o.o. Pula, Šišanska cesta 124,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F16894">
        <w:rPr>
          <w:lang w:val="sv-SE"/>
        </w:rPr>
        <w:t>Dean Vitasović, Pula, Šišanska cesta 124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BD0098">
        <w:rPr>
          <w:lang w:val="sv-SE"/>
        </w:rPr>
        <w:t xml:space="preserve">STP </w:t>
      </w:r>
      <w:r w:rsidR="00E94A2F">
        <w:rPr>
          <w:lang w:val="sv-SE"/>
        </w:rPr>
        <w:t>STP EUROPULA H133 Pula, Industrijska 15c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41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0F471A">
      <w:t>Posl. broj: 4 St-228/2018-6</w:t>
    </w:r>
  </w:p>
  <w:p w:rsidRDefault="006A524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0F471A">
      <w:t>228</w:t>
    </w:r>
    <w:r w:rsidR="003D03DF">
      <w:t>/2018-</w:t>
    </w:r>
    <w:r w:rsidR="000F471A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723C4"/>
    <w:rsid w:val="006953E8"/>
    <w:rsid w:val="006A5241"/>
    <w:rsid w:val="006B61E6"/>
    <w:rsid w:val="006B7430"/>
    <w:rsid w:val="006E5CD3"/>
    <w:rsid w:val="006F740D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1489C"/>
    <w:rsid w:val="009477AC"/>
    <w:rsid w:val="009533B5"/>
    <w:rsid w:val="00957460"/>
    <w:rsid w:val="00957A6F"/>
    <w:rsid w:val="00985388"/>
    <w:rsid w:val="00996153"/>
    <w:rsid w:val="009A76DB"/>
    <w:rsid w:val="009B30AF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B1220"/>
    <w:rsid w:val="00BD0098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24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24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24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24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24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24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24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24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POVRĆE VITASOVIĆ d.o.o. PULA zastupanog po punomoćniku Dean Vitasović</izvorni_sadrzaj>
    <derivirana_varijabla naziv="DomainObject.Predmet.ProtustrankaFormated_1">  POVRĆE VITASOVIĆ d.o.o. PULA zastupanog po punomoćniku Dean Vitasović</derivirana_varijabla>
  </DomainObject.Predmet.ProtustrankaFormated>
  <DomainObject.Predmet.ProtustrankaFormatedOIB>
    <izvorni_sadrzaj>  POVRĆE VITASOVIĆ d.o.o. PULA, OIB 12928010356 zastupanog po punomoćniku Dean Vitasović</izvorni_sadrzaj>
    <derivirana_varijabla naziv="DomainObject.Predmet.ProtustrankaFormatedOIB_1">  POVRĆE VITASOVIĆ d.o.o. PULA, OIB 12928010356 zastupanog po punomoćniku Dean Vitasović</derivirana_varijabla>
  </DomainObject.Predmet.ProtustrankaFormatedOIB>
  <DomainObject.Predmet.ProtustrankaFormatedWithAdress>
    <izvorni_sadrzaj> POVRĆE VITASOVIĆ d.o.o. PULA, Šišanska cesta 124, 52100 Pula zastupanog po punomoćniku Dean Vitasović</izvorni_sadrzaj>
    <derivirana_varijabla naziv="DomainObject.Predmet.ProtustrankaFormatedWithAdress_1"> POVRĆE VITASOVIĆ d.o.o. PULA, Šišanska cesta 124, 52100 Pula zastupanog po punomoćniku Dean Vitasović</derivirana_varijabla>
  </DomainObject.Predmet.ProtustrankaFormatedWithAdress>
  <DomainObject.Predmet.ProtustrankaFormatedWithAdressOIB>
    <izvorni_sadrzaj> POVRĆE VITASOVIĆ d.o.o. PULA, OIB 12928010356, Šišanska cesta 124, 52100 Pula zastupanog po punomoćniku Dean Vitasović</izvorni_sadrzaj>
    <derivirana_varijabla naziv="DomainObject.Predmet.ProtustrankaFormatedWithAdressOIB_1"> POVRĆE VITASOVIĆ d.o.o. PULA, OIB 12928010356, Šišanska cesta 124, 52100 Pula zastupanog po punomoćniku Dean Vitasović</derivirana_varijabla>
  </DomainObject.Predmet.ProtustrankaFormatedWithAdressOIB>
  <DomainObject.Predmet.ProtustrankaWithAdress>
    <izvorni_sadrzaj>POVRĆE VITASOVIĆ d.o.o. PULA Šišanska cesta 124, 52100 Pula</izvorni_sadrzaj>
    <derivirana_varijabla naziv="DomainObject.Predmet.ProtustrankaWithAdress_1">POVRĆE VITASOVIĆ d.o.o. PULA Šišanska cesta 124, 52100 Pula</derivirana_varijabla>
  </DomainObject.Predmet.ProtustrankaWithAdress>
  <DomainObject.Predmet.ProtustrankaWithAdressOIB>
    <izvorni_sadrzaj>POVRĆE VITASOVIĆ d.o.o. PULA, OIB 12928010356, Šišanska cesta 124, 52100 Pula</izvorni_sadrzaj>
    <derivirana_varijabla naziv="DomainObject.Predmet.ProtustrankaWithAdressOIB_1">POVRĆE VITASOVIĆ d.o.o. PULA, OIB 12928010356, Šišanska cesta 124, 52100 Pula</derivirana_varijabla>
  </DomainObject.Predmet.ProtustrankaWithAdressOIB>
  <DomainObject.Predmet.ProtustrankaNazivFormated>
    <izvorni_sadrzaj>POVRĆE VITASOVIĆ d.o.o. PULA</izvorni_sadrzaj>
    <derivirana_varijabla naziv="DomainObject.Predmet.ProtustrankaNazivFormated_1">POVRĆE VITASOVIĆ d.o.o. PULA</derivirana_varijabla>
  </DomainObject.Predmet.ProtustrankaNazivFormated>
  <DomainObject.Predmet.ProtustrankaNazivFormatedOIB>
    <izvorni_sadrzaj>POVRĆE VITASOVIĆ d.o.o. PULA, OIB 12928010356</izvorni_sadrzaj>
    <derivirana_varijabla naziv="DomainObject.Predmet.ProtustrankaNazivFormatedOIB_1">POVRĆE VITASOVIĆ d.o.o. PULA, OIB 12928010356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420425.68</izvorni_sadrzaj>
    <derivirana_varijabla naziv="DomainObject.Predmet.TrenutnaVrijednost_1">420425.68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POVRĆE VITASOVIĆ d.o.o. PULA zastupanog po punomoćniku Dean Vitasović</item>
    </izvorni_sadrzaj>
    <derivirana_varijabla naziv="DomainObject.Predmet.ProtuStrankaListFormated_1">
      <item>POVRĆE VITASOVIĆ d.o.o. PULA zastupanog po punomoćniku Dean Vitasović</item>
    </derivirana_varijabla>
  </DomainObject.Predmet.ProtuStrankaListFormated>
  <DomainObject.Predmet.ProtuStrankaListFormatedOIB>
    <izvorni_sadrzaj>
      <item>POVRĆE VITASOVIĆ d.o.o. PULA, OIB 12928010356 zastupanog po punomoćniku Dean Vitasović</item>
    </izvorni_sadrzaj>
    <derivirana_varijabla naziv="DomainObject.Predmet.ProtuStrankaListFormatedOIB_1">
      <item>POVRĆE VITASOVIĆ d.o.o. PULA, OIB 12928010356 zastupanog po punomoćniku Dean Vitasović</item>
    </derivirana_varijabla>
  </DomainObject.Predmet.ProtuStrankaListFormatedOIB>
  <DomainObject.Predmet.ProtuStrankaListFormatedWithAdress>
    <izvorni_sadrzaj>
      <item>POVRĆE VITASOVIĆ d.o.o. PULA, Šišanska cesta 124, 52100 Pula zastupanog po punomoćniku Dean Vitasović</item>
    </izvorni_sadrzaj>
    <derivirana_varijabla naziv="DomainObject.Predmet.ProtuStrankaListFormatedWithAdress_1">
      <item>POVRĆE VITASOVIĆ d.o.o. PULA, Šišanska cesta 124, 52100 Pula zastupanog po punomoćniku Dean Vitasović</item>
    </derivirana_varijabla>
  </DomainObject.Predmet.ProtuStrankaListFormatedWithAdress>
  <DomainObject.Predmet.ProtuStrankaListFormatedWithAdressOIB>
    <izvorni_sadrzaj>
      <item>POVRĆE VITASOVIĆ d.o.o. PULA, OIB 12928010356, Šišanska cesta 124, 52100 Pula zastupanog po punomoćniku Dean Vitasović</item>
    </izvorni_sadrzaj>
    <derivirana_varijabla naziv="DomainObject.Predmet.ProtuStrankaListFormatedWithAdressOIB_1">
      <item>POVRĆE VITASOVIĆ d.o.o. PULA, OIB 12928010356, Šišanska cesta 124, 52100 Pula zastupanog po punomoćniku Dean Vitasović</item>
    </derivirana_varijabla>
  </DomainObject.Predmet.ProtuStrankaListFormatedWithAdressOIB>
  <DomainObject.Predmet.ProtuStrankaListNazivFormated>
    <izvorni_sadrzaj>
      <item>POVRĆE VITASOVIĆ d.o.o. PULA</item>
    </izvorni_sadrzaj>
    <derivirana_varijabla naziv="DomainObject.Predmet.ProtuStrankaListNazivFormated_1">
      <item>POVRĆE VITASOVIĆ d.o.o. PULA</item>
    </derivirana_varijabla>
  </DomainObject.Predmet.ProtuStrankaListNazivFormated>
  <DomainObject.Predmet.ProtuStrankaListNazivFormatedOIB>
    <izvorni_sadrzaj>
      <item>POVRĆE VITASOVIĆ d.o.o. PULA, OIB 12928010356</item>
    </izvorni_sadrzaj>
    <derivirana_varijabla naziv="DomainObject.Predmet.ProtuStrankaListNazivFormatedOIB_1">
      <item>POVRĆE VITASOVIĆ d.o.o. PULA, OIB 12928010356</item>
    </derivirana_varijabla>
  </DomainObject.Predmet.ProtuStrankaListNazivFormatedOIB>
  <DomainObject.Predmet.OstaliListFormated>
    <izvorni_sadrzaj>
      <item>Dean Vitasović punomoćnik sudionika u postupku POVRĆE VITASOVIĆ d.o.o. PULA</item>
    </izvorni_sadrzaj>
    <derivirana_varijabla naziv="DomainObject.Predmet.OstaliListFormated_1">
      <item>Dean Vitasović punomoćnik sudionika u postupku POVRĆE VITASOVIĆ d.o.o. PULA</item>
    </derivirana_varijabla>
  </DomainObject.Predmet.OstaliListFormated>
  <DomainObject.Predmet.OstaliListFormatedOIB>
    <izvorni_sadrzaj>
      <item>Dean Vitasović, OIB 37749826861 punomoćnik sudionika u postupku POVRĆE VITASOVIĆ d.o.o. PULA</item>
    </izvorni_sadrzaj>
    <derivirana_varijabla naziv="DomainObject.Predmet.OstaliListFormatedOIB_1">
      <item>Dean Vitasović, OIB 37749826861 punomoćnik sudionika u postupku POVRĆE VITASOVIĆ d.o.o. PULA</item>
    </derivirana_varijabla>
  </DomainObject.Predmet.OstaliListFormatedOIB>
  <DomainObject.Predmet.OstaliListFormatedWithAdress>
    <izvorni_sadrzaj>
      <item>Dean Vitasović, Šišanska Cesta 124, 52100 Pula punomoćnik sudionika u postupku POVRĆE VITASOVIĆ d.o.o. PULA</item>
    </izvorni_sadrzaj>
    <derivirana_varijabla naziv="DomainObject.Predmet.OstaliListFormatedWithAdress_1">
      <item>Dean Vitasović, Šišanska Cesta 124, 52100 Pula punomoćnik sudionika u postupku POVRĆE VITASOVIĆ d.o.o. PULA</item>
    </derivirana_varijabla>
  </DomainObject.Predmet.OstaliListFormatedWithAdress>
  <DomainObject.Predmet.OstaliListFormatedWithAdressOIB>
    <izvorni_sadrzaj>
      <item>Dean Vitasović, OIB 37749826861, Šišanska Cesta 124, 52100 Pula punomoćnik sudionika u postupku POVRĆE VITASOVIĆ d.o.o. PULA</item>
    </izvorni_sadrzaj>
    <derivirana_varijabla naziv="DomainObject.Predmet.OstaliListFormatedWithAdressOIB_1">
      <item>Dean Vitasović, OIB 37749826861, Šišanska Cesta 124, 52100 Pula punomoćnik sudionika u postupku POVRĆE VITASOVIĆ d.o.o. PULA</item>
    </derivirana_varijabla>
  </DomainObject.Predmet.OstaliListFormatedWithAdressOIB>
  <DomainObject.Predmet.OstaliListNazivFormated>
    <izvorni_sadrzaj>
      <item>Dean Vitasović</item>
    </izvorni_sadrzaj>
    <derivirana_varijabla naziv="DomainObject.Predmet.OstaliListNazivFormated_1">
      <item>Dean Vitasović</item>
    </derivirana_varijabla>
  </DomainObject.Predmet.OstaliListNazivFormated>
  <DomainObject.Predmet.OstaliListNazivFormatedOIB>
    <izvorni_sadrzaj>
      <item>Dean Vitasović, OIB 37749826861</item>
    </izvorni_sadrzaj>
    <derivirana_varijabla naziv="DomainObject.Predmet.OstaliListNazivFormatedOIB_1">
      <item>Dean Vitasović, OIB 37749826861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POVRĆE VITASOVIĆ d.o.o. PULA</izvorni_sadrzaj>
    <derivirana_varijabla naziv="DomainObject.Predmet.ProtustrankaIDrugi_1">POVRĆE VITASOVIĆ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POVRĆE VITASOVIĆ d.o.o. PULA, OIB 12928010356, Šišanska cesta 124, 52100 Pula</izvorni_sadrzaj>
    <derivirana_varijabla naziv="DomainObject.Predmet.ProtustrankaIDrugiAdressOIB_1">POVRĆE VITASOVIĆ d.o.o. PULA, OIB 12928010356, Šišanska cesta 124,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POVRĆE VITASOVIĆ d.o.o. PULA</item>
      <item>Dean Vitasović</item>
    </izvorni_sadrzaj>
    <derivirana_varijabla naziv="DomainObject.Predmet.SudioniciListNaziv_1">
      <item>FINANCIJSKA AGENCIJA, RC RIJEKA, PODRUŽNICA PULA, PULA</item>
      <item>POVRĆE VITASOVIĆ d.o.o. PULA</item>
      <item>Dean Vitasović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POVRĆE VITASOVIĆ d.o.o. PULA, OIB 12928010356, Šišanska cesta 124,52100 Pula</item>
      <item>Dean Vitasović, OIB 37749826861, Šišanska Cesta 124,52100 Pula</item>
    </izvorni_sadrzaj>
    <derivirana_varijabla naziv="DomainObject.Predmet.SudioniciListAdressOIB_1">
      <item>FINANCIJSKA AGENCIJA, RC RIJEKA, PODRUŽNICA PULA, PULA, OIB 85821130368, Giardini 5,52100 Pula</item>
      <item>POVRĆE VITASOVIĆ d.o.o. PULA, OIB 12928010356, Šišanska cesta 124,52100 Pula</item>
      <item>Dean Vitasović, OIB 37749826861, Šišanska Cesta 124,52100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12928010356</item>
      <item>, OIB 37749826861</item>
    </izvorni_sadrzaj>
    <derivirana_varijabla naziv="DomainObject.Predmet.SudioniciListNazivOIB_1">
      <item>, OIB 85821130368</item>
      <item>, OIB 12928010356</item>
      <item>, OIB 37749826861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63D30D-5C67-43E4-B275-04254F41B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2870</properties:Characters>
  <properties:Lines>83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2018-08-30T12:47:00Z</dcterms:created>
  <dc:creator>Jasmina Matika</dc:creator>
  <cp:lastModifiedBy>Sanja Prodan</cp:lastModifiedBy>
  <cp:lastPrinted>2018-08-30T12:50:00Z</cp:lastPrinted>
  <dcterms:modified xmlns:xsi="http://www.w3.org/2001/XMLSchema-instance" xsi:type="dcterms:W3CDTF">2018-08-30T12:51:00Z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(St-228-2018-4-prethodni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