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6210" w14:paraId="6086210" w:rsidRDefault="00366F1F" w:rsidP="00366F1F" w:rsidR="00366F1F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625</w:t>
      </w:r>
      <w:r>
        <w:rPr>
          <w:szCs w:val="24"/>
        </w:rPr>
        <w:t>/2015-6</w:t>
      </w:r>
    </w:p>
    <w:p w:rsidRDefault="00366F1F" w:rsidP="00366F1F" w:rsidR="00366F1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366F1F" w:rsidP="00366F1F" w:rsidR="00366F1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366F1F" w:rsidP="00366F1F" w:rsidR="00366F1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366F1F" w:rsidP="00366F1F" w:rsidR="00366F1F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366F1F" w:rsidP="00366F1F" w:rsidR="00366F1F">
      <w:pPr>
        <w:rPr>
          <w:szCs w:val="24"/>
        </w:rPr>
      </w:pPr>
    </w:p>
    <w:p w:rsidRDefault="00366F1F" w:rsidP="00366F1F" w:rsidR="00366F1F">
      <w:pPr>
        <w:rPr>
          <w:szCs w:val="24"/>
        </w:rPr>
      </w:pPr>
    </w:p>
    <w:p w:rsidRDefault="00366F1F" w:rsidP="00366F1F" w:rsidR="00366F1F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366F1F" w:rsidP="00366F1F" w:rsidR="00366F1F">
      <w:pPr>
        <w:rPr>
          <w:szCs w:val="24"/>
        </w:rPr>
      </w:pPr>
    </w:p>
    <w:p w:rsidRDefault="00366F1F" w:rsidP="00366F1F" w:rsidR="00366F1F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366F1F" w:rsidP="00366F1F" w:rsidR="00366F1F">
      <w:pPr>
        <w:rPr>
          <w:szCs w:val="24"/>
        </w:rPr>
      </w:pPr>
    </w:p>
    <w:p w:rsidRDefault="00366F1F" w:rsidP="00366F1F" w:rsidR="00366F1F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>PST društvo s ograničenom odgovornošću za proizvodnju, montažu i servis prehrambenih strojeva i uređaja, uvoz-izvoz, OIB: 47351780002, MBS: 070060802, Varaždin, Slavenska 24</w:t>
      </w:r>
      <w:r>
        <w:t>, dana 30. prosinca 2015. godine</w:t>
      </w:r>
    </w:p>
    <w:p w:rsidRDefault="00366F1F" w:rsidP="00366F1F" w:rsidR="00366F1F">
      <w:pPr>
        <w:jc w:val="both"/>
      </w:pPr>
    </w:p>
    <w:p w:rsidRDefault="00366F1F" w:rsidP="00366F1F" w:rsidR="00366F1F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366F1F" w:rsidP="00366F1F" w:rsidR="00366F1F">
      <w:pPr>
        <w:rPr>
          <w:szCs w:val="24"/>
        </w:rPr>
      </w:pPr>
    </w:p>
    <w:p w:rsidRDefault="00366F1F" w:rsidP="00366F1F" w:rsidR="00366F1F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PST društvo s ograničenom odgovornošću za proizvodnju, montažu i servis prehrambenih strojeva i uređaja, uvoz-izvoz, OIB: 47351780002, MBS: 070060802, Varaždin, Slavenska 24</w:t>
      </w:r>
      <w:r>
        <w:rPr>
          <w:szCs w:val="24"/>
        </w:rPr>
        <w:t xml:space="preserve">, s danom 30. prosinca 2015. u </w:t>
      </w:r>
      <w:r>
        <w:rPr>
          <w:szCs w:val="24"/>
        </w:rPr>
        <w:t>10</w:t>
      </w:r>
      <w:r>
        <w:rPr>
          <w:szCs w:val="24"/>
        </w:rPr>
        <w:t>,</w:t>
      </w:r>
      <w:r>
        <w:rPr>
          <w:szCs w:val="24"/>
        </w:rPr>
        <w:t>0</w:t>
      </w:r>
      <w:r>
        <w:rPr>
          <w:szCs w:val="24"/>
        </w:rPr>
        <w:t>0 sati.</w:t>
      </w:r>
    </w:p>
    <w:p w:rsidRDefault="00366F1F" w:rsidP="00366F1F" w:rsidR="00366F1F">
      <w:pPr>
        <w:jc w:val="both"/>
        <w:rPr>
          <w:szCs w:val="24"/>
        </w:rPr>
      </w:pPr>
    </w:p>
    <w:p w:rsidRDefault="00366F1F" w:rsidP="00366F1F" w:rsidR="00366F1F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PST društvo s ograničenom odgovornošću za proizvodnju, montažu i servis prehrambenih strojeva i uređaja, uvoz-izvoz, OIB: 47351780002, MBS: 070060802, Varaždin, Slavenska 24.</w:t>
      </w:r>
    </w:p>
    <w:p w:rsidRDefault="00366F1F" w:rsidP="00366F1F" w:rsidR="00366F1F">
      <w:pPr>
        <w:jc w:val="both"/>
      </w:pPr>
    </w:p>
    <w:p w:rsidRDefault="00366F1F" w:rsidP="00366F1F" w:rsidR="00366F1F">
      <w:pPr>
        <w:jc w:val="both"/>
      </w:pPr>
      <w:r>
        <w:tab/>
        <w:t xml:space="preserve">III Za stečajnog upravitelja imenuje se </w:t>
      </w:r>
      <w:r>
        <w:t xml:space="preserve">Siniša </w:t>
      </w:r>
      <w:proofErr w:type="spellStart"/>
      <w:r>
        <w:t>Rajnović</w:t>
      </w:r>
      <w:proofErr w:type="spellEnd"/>
      <w:r>
        <w:t xml:space="preserve">, Sv. Trojstva 87, </w:t>
      </w:r>
      <w:proofErr w:type="spellStart"/>
      <w:r>
        <w:t>Milanovac</w:t>
      </w:r>
      <w:proofErr w:type="spellEnd"/>
      <w:r>
        <w:t>, Virovitica.</w:t>
      </w:r>
    </w:p>
    <w:p w:rsidRDefault="00366F1F" w:rsidP="00366F1F" w:rsidR="00366F1F">
      <w:pPr>
        <w:jc w:val="both"/>
        <w:rPr>
          <w:color w:val="FF0000"/>
        </w:rPr>
      </w:pPr>
    </w:p>
    <w:p w:rsidRDefault="00366F1F" w:rsidP="00366F1F" w:rsidR="00366F1F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366F1F" w:rsidP="00366F1F" w:rsidR="00366F1F">
      <w:pPr>
        <w:jc w:val="both"/>
        <w:rPr>
          <w:szCs w:val="24"/>
        </w:rPr>
      </w:pPr>
    </w:p>
    <w:p w:rsidRDefault="00366F1F" w:rsidP="00366F1F" w:rsidR="00366F1F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PST društvo s ograničenom odgovornošću za proizvodnju, montažu i servis prehrambenih strojeva i uređaja, uvoz-izvoz, OIB: 47351780002, MBS: 070060802, Varaždin, Slavenska 24</w:t>
      </w:r>
      <w:r>
        <w:rPr>
          <w:szCs w:val="24"/>
        </w:rPr>
        <w:t>, bit će brisan iz sudskog registra.</w:t>
      </w:r>
    </w:p>
    <w:p w:rsidRDefault="00366F1F" w:rsidP="00366F1F" w:rsidR="00366F1F">
      <w:pPr>
        <w:rPr>
          <w:szCs w:val="24"/>
        </w:rPr>
      </w:pPr>
    </w:p>
    <w:p w:rsidRDefault="00366F1F" w:rsidP="00366F1F" w:rsidR="00366F1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366F1F" w:rsidP="00366F1F" w:rsidR="00366F1F">
      <w:pPr>
        <w:rPr>
          <w:szCs w:val="24"/>
        </w:rPr>
      </w:pPr>
    </w:p>
    <w:p w:rsidRDefault="00366F1F" w:rsidP="00366F1F" w:rsidR="00366F1F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</w:t>
      </w:r>
      <w:r>
        <w:rPr>
          <w:szCs w:val="24"/>
        </w:rPr>
        <w:lastRenderedPageBreak/>
        <w:t xml:space="preserve">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366F1F" w:rsidP="00366F1F" w:rsidR="00366F1F">
      <w:pPr>
        <w:rPr>
          <w:szCs w:val="24"/>
        </w:rPr>
      </w:pPr>
    </w:p>
    <w:p w:rsidRDefault="00366F1F" w:rsidP="00366F1F" w:rsidR="00366F1F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66F1F" w:rsidP="00366F1F" w:rsidR="00366F1F">
      <w:pPr>
        <w:rPr>
          <w:szCs w:val="24"/>
        </w:rPr>
      </w:pPr>
    </w:p>
    <w:p w:rsidRDefault="00366F1F" w:rsidP="00366F1F" w:rsidR="00366F1F">
      <w:pPr>
        <w:rPr>
          <w:szCs w:val="24"/>
        </w:rPr>
      </w:pPr>
    </w:p>
    <w:p w:rsidRDefault="00366F1F" w:rsidP="00366F1F" w:rsidR="00366F1F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366F1F" w:rsidP="00366F1F" w:rsidR="00366F1F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366F1F" w:rsidP="00366F1F" w:rsidR="00366F1F">
      <w:pPr>
        <w:rPr>
          <w:szCs w:val="24"/>
        </w:rPr>
      </w:pPr>
      <w:r>
        <w:rPr>
          <w:szCs w:val="24"/>
        </w:rPr>
        <w:t xml:space="preserve">     </w:t>
      </w:r>
    </w:p>
    <w:p w:rsidRDefault="00366F1F" w:rsidP="00366F1F" w:rsidR="00366F1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366F1F" w:rsidP="00366F1F" w:rsidR="00366F1F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366F1F" w:rsidP="00366F1F" w:rsidR="00366F1F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366F1F" w:rsidP="00366F1F" w:rsidR="00366F1F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366F1F" w:rsidP="00366F1F" w:rsidR="00366F1F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366F1F" w:rsidP="00366F1F" w:rsidR="00366F1F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366F1F" w:rsidP="00366F1F" w:rsidR="00366F1F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66F1F" w:rsidP="00366F1F" w:rsidR="00366F1F">
      <w:pPr>
        <w:rPr>
          <w:szCs w:val="24"/>
        </w:rPr>
      </w:pPr>
    </w:p>
    <w:p w:rsidRDefault="00366F1F" w:rsidP="00366F1F" w:rsidR="00366F1F">
      <w:pPr>
        <w:rPr>
          <w:szCs w:val="24"/>
        </w:rPr>
      </w:pPr>
    </w:p>
    <w:p w:rsidRDefault="00366F1F" w:rsidP="00366F1F" w:rsidR="00366F1F">
      <w:pPr>
        <w:rPr>
          <w:szCs w:val="24"/>
        </w:rPr>
      </w:pPr>
      <w:r>
        <w:rPr>
          <w:szCs w:val="24"/>
        </w:rPr>
        <w:t>DNA:</w:t>
      </w:r>
    </w:p>
    <w:p w:rsidRDefault="00366F1F" w:rsidP="00366F1F" w:rsidR="00366F1F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366F1F" w:rsidP="00366F1F" w:rsidR="00366F1F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366F1F" w:rsidP="00366F1F" w:rsidR="00366F1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PST društvo s ograničenom odgovornošću za proizvodnju, montažu i servis prehrambenih strojeva i uređaja, uvoz-izvoz, OIB: 47351780002, MBS: 070060802, Varaždin, Slavenska 24</w:t>
      </w:r>
    </w:p>
    <w:p w:rsidRDefault="00366F1F" w:rsidP="00366F1F" w:rsidR="00366F1F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Alka </w:t>
      </w:r>
      <w:proofErr w:type="spellStart"/>
      <w:r>
        <w:t>Miščević</w:t>
      </w:r>
      <w:proofErr w:type="spellEnd"/>
      <w:r>
        <w:t xml:space="preserve"> Požgaj, OIB: 47838234780, </w:t>
      </w:r>
      <w:proofErr w:type="spellStart"/>
      <w:r>
        <w:t>Varadžin</w:t>
      </w:r>
      <w:proofErr w:type="spellEnd"/>
      <w:r>
        <w:t>, Slavenska 24</w:t>
      </w:r>
    </w:p>
    <w:p w:rsidRDefault="00366F1F" w:rsidP="00366F1F" w:rsidR="00366F1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366F1F" w:rsidP="00366F1F" w:rsidR="00366F1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366F1F" w:rsidP="00366F1F" w:rsidR="00366F1F">
      <w:pPr>
        <w:numPr>
          <w:ilvl w:val="0"/>
          <w:numId w:val="47"/>
        </w:numPr>
        <w:rPr>
          <w:szCs w:val="24"/>
        </w:rPr>
      </w:pPr>
      <w:r w:rsidRPr="00366F1F">
        <w:rPr>
          <w:szCs w:val="24"/>
        </w:rPr>
        <w:t>Stečajni upravitelj</w:t>
      </w:r>
      <w:r w:rsidRPr="00366F1F">
        <w:rPr>
          <w:color w:val="FF0000"/>
          <w:szCs w:val="24"/>
        </w:rPr>
        <w:t xml:space="preserve"> </w:t>
      </w:r>
      <w:r>
        <w:t xml:space="preserve">Siniša </w:t>
      </w:r>
      <w:proofErr w:type="spellStart"/>
      <w:r>
        <w:t>Rajnović</w:t>
      </w:r>
      <w:proofErr w:type="spellEnd"/>
      <w:r>
        <w:t xml:space="preserve">, Sv. Trojstva 87, </w:t>
      </w:r>
      <w:proofErr w:type="spellStart"/>
      <w:r>
        <w:t>Milanovac</w:t>
      </w:r>
      <w:proofErr w:type="spellEnd"/>
      <w:r>
        <w:t>, Virovitica</w:t>
      </w:r>
      <w:r w:rsidRPr="00366F1F">
        <w:rPr>
          <w:szCs w:val="24"/>
        </w:rPr>
        <w:t xml:space="preserve"> </w:t>
      </w:r>
    </w:p>
    <w:p w:rsidRDefault="00366F1F" w:rsidP="00366F1F" w:rsidR="00366F1F" w:rsidRPr="00366F1F">
      <w:pPr>
        <w:numPr>
          <w:ilvl w:val="0"/>
          <w:numId w:val="47"/>
        </w:numPr>
        <w:rPr>
          <w:szCs w:val="24"/>
        </w:rPr>
      </w:pPr>
      <w:r w:rsidRPr="00366F1F">
        <w:rPr>
          <w:szCs w:val="24"/>
        </w:rPr>
        <w:t>e-oglasna ploča suda</w:t>
      </w:r>
    </w:p>
    <w:p w:rsidRDefault="00366F1F" w:rsidP="00366F1F" w:rsidR="00366F1F">
      <w:pPr>
        <w:rPr>
          <w:szCs w:val="24"/>
        </w:rPr>
      </w:pPr>
    </w:p>
    <w:p w:rsidRDefault="00366F1F" w:rsidP="00366F1F" w:rsidR="00366F1F">
      <w:pPr>
        <w:rPr>
          <w:szCs w:val="24"/>
        </w:rPr>
      </w:pPr>
    </w:p>
    <w:p w:rsidRDefault="00366F1F" w:rsidP="00366F1F" w:rsidR="00366F1F">
      <w:pPr>
        <w:rPr>
          <w:szCs w:val="24"/>
        </w:rPr>
      </w:pPr>
    </w:p>
    <w:p w:rsidRDefault="00366F1F" w:rsidP="00366F1F" w:rsidR="00366F1F">
      <w:pPr>
        <w:rPr>
          <w:szCs w:val="24"/>
        </w:rPr>
      </w:pPr>
    </w:p>
    <w:p w:rsidRDefault="00366F1F" w:rsidP="00366F1F" w:rsidR="00366F1F">
      <w:pPr>
        <w:rPr>
          <w:szCs w:val="24"/>
        </w:rPr>
      </w:pPr>
    </w:p>
    <w:p w:rsidRDefault="00DA0242" w:rsidP="00366F1F" w:rsidR="00DA0242" w:rsidRPr="00366F1F"/>
    <w:sectPr w:rsidSect="00EB0D4C" w:rsidR="00DA0242" w:rsidRPr="00366F1F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F1F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66F1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66F1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920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St-625/2015-6</izvorni_sadrzaj>
    <derivirana_varijabla naziv="DomainObject.Oznaka_1">St-625/2015-6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St-625/2015</izvorni_sadrzaj>
    <derivirana_varijabla naziv="DomainObject.Predmet.OznakaBroj_1">St-625/2015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PST društvo s ograničenom odgovornošću za proizvodnju, montažu i servis prehrambenih strojeva i uređaja, uvoz-izvoz</izvorni_sadrzaj>
    <derivirana_varijabla naziv="DomainObject.Predmet.ProtustrankaFormated_1">  PST društvo s ograničenom odgovornošću za proizvodnju, montažu i servis prehrambenih strojeva i uređaja, uvoz-izvoz</derivirana_varijabla>
  </DomainObject.Predmet.ProtustrankaFormated>
  <DomainObject.Predmet.ProtustrankaFormatedOIB>
    <izvorni_sadrzaj>  PST društvo s ograničenom odgovornošću za proizvodnju, montažu i servis prehrambenih strojeva i uređaja, uvoz-izvoz, OIB 47351780002</izvorni_sadrzaj>
    <derivirana_varijabla naziv="DomainObject.Predmet.ProtustrankaFormatedOIB_1">  PST društvo s ograničenom odgovornošću za proizvodnju, montažu i servis prehrambenih strojeva i uređaja, uvoz-izvoz, OIB 47351780002</derivirana_varijabla>
  </DomainObject.Predmet.ProtustrankaFormatedOIB>
  <DomainObject.Predmet.ProtustrankaFormatedWithAdress>
    <izvorni_sadrzaj> PST društvo s ograničenom odgovornošću za proizvodnju, montažu i servis prehrambenih strojeva i uređaja, uvoz-izvoz, Slavenska 24, 42000 Varaždin</izvorni_sadrzaj>
    <derivirana_varijabla naziv="DomainObject.Predmet.ProtustrankaFormatedWithAdress_1"> PST društvo s ograničenom odgovornošću za proizvodnju, montažu i servis prehrambenih strojeva i uređaja, uvoz-izvoz, Slavenska 24, 42000 Varaždin</derivirana_varijabla>
  </DomainObject.Predmet.ProtustrankaFormatedWithAdress>
  <DomainObject.Predmet.ProtustrankaFormatedWithAdressOIB>
    <izvorni_sadrzaj> PST društvo s ograničenom odgovornošću za proizvodnju, montažu i servis prehrambenih strojeva i uređaja, uvoz-izvoz, OIB 47351780002, Slavenska 24, 42000 Varaždin</izvorni_sadrzaj>
    <derivirana_varijabla naziv="DomainObject.Predmet.ProtustrankaFormatedWithAdressOIB_1"> PST društvo s ograničenom odgovornošću za proizvodnju, montažu i servis prehrambenih strojeva i uređaja, uvoz-izvoz, OIB 47351780002, Slavenska 24, 42000 Varaždin</derivirana_varijabla>
  </DomainObject.Predmet.ProtustrankaFormatedWithAdressOIB>
  <DomainObject.Predmet.ProtustrankaWithAdress>
    <izvorni_sadrzaj>PST društvo s ograničenom odgovornošću za proizvodnju, montažu i servis prehrambenih strojeva i uređaja, uvoz-izvoz Slavenska 24, 42000 Varaždin</izvorni_sadrzaj>
    <derivirana_varijabla naziv="DomainObject.Predmet.ProtustrankaWithAdress_1">PST društvo s ograničenom odgovornošću za proizvodnju, montažu i servis prehrambenih strojeva i uređaja, uvoz-izvoz Slavenska 24, 42000 Varaždin</derivirana_varijabla>
  </DomainObject.Predmet.ProtustrankaWithAdress>
  <DomainObject.Predmet.ProtustrankaWithAdressOIB>
    <izvorni_sadrzaj>PST društvo s ograničenom odgovornošću za proizvodnju, montažu i servis prehrambenih strojeva i uređaja, uvoz-izvoz, OIB 47351780002, Slavenska 24, 42000 Varaždin</izvorni_sadrzaj>
    <derivirana_varijabla naziv="DomainObject.Predmet.ProtustrankaWithAdressOIB_1">PST društvo s ograničenom odgovornošću za proizvodnju, montažu i servis prehrambenih strojeva i uređaja, uvoz-izvoz, OIB 47351780002, Slavenska 24, 42000 Varaždin</derivirana_varijabla>
  </DomainObject.Predmet.ProtustrankaWithAdressOIB>
  <DomainObject.Predmet.ProtustrankaNazivFormated>
    <izvorni_sadrzaj>PST društvo s ograničenom odgovornošću za proizvodnju, montažu i servis prehrambenih strojeva i uređaja, uvoz-izvoz</izvorni_sadrzaj>
    <derivirana_varijabla naziv="DomainObject.Predmet.ProtustrankaNazivFormated_1">PST društvo s ograničenom odgovornošću za proizvodnju, montažu i servis prehrambenih strojeva i uređaja, uvoz-izvoz</derivirana_varijabla>
  </DomainObject.Predmet.ProtustrankaNazivFormated>
  <DomainObject.Predmet.ProtustrankaNazivFormatedOIB>
    <izvorni_sadrzaj>PST društvo s ograničenom odgovornošću za proizvodnju, montažu i servis prehrambenih strojeva i uređaja, uvoz-izvoz, OIB 47351780002</izvorni_sadrzaj>
    <derivirana_varijabla naziv="DomainObject.Predmet.ProtustrankaNazivFormatedOIB_1">PST društvo s ograničenom odgovornošću za proizvodnju, montažu i servis prehrambenih strojeva i uređaja, uvoz-izvoz, OIB 47351780002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2857.80</izvorni_sadrzaj>
    <derivirana_varijabla naziv="DomainObject.Predmet.TrenutnaVrijednost_1">2857.80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PST društvo s ograničenom odgovornošću za proizvodnju, montažu i servis prehrambenih strojeva i uređaja, uvoz-izvoz</item>
    </izvorni_sadrzaj>
    <derivirana_varijabla naziv="DomainObject.Predmet.ProtuStrankaListFormated_1">
      <item>PST društvo s ograničenom odgovornošću za proizvodnju, montažu i servis prehrambenih strojeva i uređaja, uvoz-izvoz</item>
    </derivirana_varijabla>
  </DomainObject.Predmet.ProtuStrankaListFormated>
  <DomainObject.Predmet.ProtuStrankaListFormatedOIB>
    <izvorni_sadrzaj>
      <item>PST društvo s ograničenom odgovornošću za proizvodnju, montažu i servis prehrambenih strojeva i uređaja, uvoz-izvoz, OIB 47351780002</item>
    </izvorni_sadrzaj>
    <derivirana_varijabla naziv="DomainObject.Predmet.ProtuStrankaListFormatedOIB_1">
      <item>PST društvo s ograničenom odgovornošću za proizvodnju, montažu i servis prehrambenih strojeva i uređaja, uvoz-izvoz, OIB 47351780002</item>
    </derivirana_varijabla>
  </DomainObject.Predmet.ProtuStrankaListFormatedOIB>
  <DomainObject.Predmet.ProtuStrankaListFormatedWithAdress>
    <izvorni_sadrzaj>
      <item>PST društvo s ograničenom odgovornošću za proizvodnju, montažu i servis prehrambenih strojeva i uređaja, uvoz-izvoz, Slavenska 24, 42000 Varaždin</item>
    </izvorni_sadrzaj>
    <derivirana_varijabla naziv="DomainObject.Predmet.ProtuStrankaListFormatedWithAdress_1">
      <item>PST društvo s ograničenom odgovornošću za proizvodnju, montažu i servis prehrambenih strojeva i uređaja, uvoz-izvoz, Slavenska 24, 42000 Varaždin</item>
    </derivirana_varijabla>
  </DomainObject.Predmet.ProtuStrankaListFormatedWithAdress>
  <DomainObject.Predmet.ProtuStrankaListFormatedWithAdressOIB>
    <izvorni_sadrzaj>
      <item>PST društvo s ograničenom odgovornošću za proizvodnju, montažu i servis prehrambenih strojeva i uređaja, uvoz-izvoz, OIB 47351780002, Slavenska 24, 42000 Varaždin</item>
    </izvorni_sadrzaj>
    <derivirana_varijabla naziv="DomainObject.Predmet.ProtuStrankaListFormatedWithAdressOIB_1">
      <item>PST društvo s ograničenom odgovornošću za proizvodnju, montažu i servis prehrambenih strojeva i uređaja, uvoz-izvoz, OIB 47351780002, Slavenska 24, 42000 Varaždin</item>
    </derivirana_varijabla>
  </DomainObject.Predmet.ProtuStrankaListFormatedWithAdressOIB>
  <DomainObject.Predmet.ProtuStrankaListNazivFormated>
    <izvorni_sadrzaj>
      <item>PST društvo s ograničenom odgovornošću za proizvodnju, montažu i servis prehrambenih strojeva i uređaja, uvoz-izvoz</item>
    </izvorni_sadrzaj>
    <derivirana_varijabla naziv="DomainObject.Predmet.ProtuStrankaListNazivFormated_1">
      <item>PST društvo s ograničenom odgovornošću za proizvodnju, montažu i servis prehrambenih strojeva i uređaja, uvoz-izvoz</item>
    </derivirana_varijabla>
  </DomainObject.Predmet.ProtuStrankaListNazivFormated>
  <DomainObject.Predmet.ProtuStrankaListNazivFormatedOIB>
    <izvorni_sadrzaj>
      <item>PST društvo s ograničenom odgovornošću za proizvodnju, montažu i servis prehrambenih strojeva i uređaja, uvoz-izvoz, OIB 47351780002</item>
    </izvorni_sadrzaj>
    <derivirana_varijabla naziv="DomainObject.Predmet.ProtuStrankaListNazivFormatedOIB_1">
      <item>PST društvo s ograničenom odgovornošću za proizvodnju, montažu i servis prehrambenih strojeva i uređaja, uvoz-izvoz, OIB 47351780002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St-625/2015-6</izvorni_sadrzaj>
    <derivirana_varijabla naziv="DomainObject.PoslovniBrojDokumenta_1">St-625/2015-6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PST društvo s ograničenom odgovornošću za proizvodnju, montažu i servis prehrambenih strojeva i uređaja, uvoz-izvoz</izvorni_sadrzaj>
    <derivirana_varijabla naziv="DomainObject.Predmet.ProtustrankaIDrugi_1">PST društvo s ograničenom odgovornošću za proizvodnju, montažu i servis prehrambenih strojeva i uređaja, uvoz-izvoz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PST društvo s ograničenom odgovornošću za proizvodnju, montažu i servis prehrambenih strojeva i uređaja, uvoz-izvoz, OIB 47351780002, Slavenska 24, 42000 Varaždin</izvorni_sadrzaj>
    <derivirana_varijabla naziv="DomainObject.Predmet.ProtustrankaIDrugiAdressOIB_1">PST društvo s ograničenom odgovornošću za proizvodnju, montažu i servis prehrambenih strojeva i uređaja, uvoz-izvoz, OIB 47351780002, Slavenska 24,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PST društvo s ograničenom odgovornošću za proizvodnju, montažu i servis prehrambenih strojeva i uređaja, uvoz-izvoz</item>
      <item>E-oglasna ploča</item>
      <item>Sudski registar, Trgovački sud u Varaždinu</item>
    </izvorni_sadrzaj>
    <derivirana_varijabla naziv="DomainObject.Predmet.SudioniciListNaziv_1">
      <item>Financijska agencija</item>
      <item>PST društvo s ograničenom odgovornošću za proizvodnju, montažu i servis prehrambenih strojeva i uređaja, uvoz-izvoz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PST društvo s ograničenom odgovornošću za proizvodnju, montažu i servis prehrambenih strojeva i uređaja, uvoz-izvoz, OIB 47351780002, Slavenska 24,42000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PST društvo s ograničenom odgovornošću za proizvodnju, montažu i servis prehrambenih strojeva i uređaja, uvoz-izvoz, OIB 47351780002, Slavenska 24,42000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E8E4F-3DAC-4FA2-9B96-2FB60B3E4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3260</properties:Characters>
  <properties:Lines>91</properties:Lines>
  <properties:Paragraphs>31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2015-12-30T08:57:00Z</cp:lastPrinted>
  <dcterms:modified xmlns:xsi="http://www.w3.org/2001/XMLSchema-instance" xsi:type="dcterms:W3CDTF">2015-12-30T08:59:00Z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St-625/2015-6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