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82c5" w14:paraId="d8182c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D7443C">
        <w:t>1023</w:t>
      </w:r>
      <w:r w:rsidRPr="00151FF0">
        <w:t>/1</w:t>
      </w:r>
      <w:r w:rsidR="00D7443C">
        <w:t>5</w:t>
      </w:r>
      <w:r w:rsidRPr="00151FF0">
        <w:t>-</w:t>
      </w:r>
      <w:r w:rsidR="009502E3">
        <w:t>2</w:t>
      </w:r>
      <w:r w:rsidR="00D7443C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D7443C" w:rsidRPr="00D7443C">
        <w:t>NATURAL-MEDICA jednostavno društvo s ograničenom odgovornošću za trgovinu i usluge, Brijest, Vojlovica 45, MBS 030129291, OIB 16631627768</w:t>
      </w:r>
      <w:r w:rsidRPr="00655274">
        <w:t xml:space="preserve">, dana </w:t>
      </w:r>
      <w:r>
        <w:t>2</w:t>
      </w:r>
      <w:r w:rsidR="009502E3">
        <w:t>0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7443C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DA37DE" w:rsidRPr="00DA37DE">
        <w:t>Krešimir</w:t>
      </w:r>
      <w:r w:rsidR="00DA37DE">
        <w:t>u</w:t>
      </w:r>
      <w:r w:rsidR="00DA37DE" w:rsidRPr="00DA37DE">
        <w:t xml:space="preserve"> Panjaković, Osijek, Kapucinska 27/2, OIB 39814088271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D7443C" w:rsidRPr="00D7443C">
        <w:t>NATURAL-MEDICA jednostavno društvo s ograničenom odgovornošću za trgovinu i usluge, Brijest, Vojlovica 45, MBS 030129291, OIB 16631627768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D51D7D">
        <w:t xml:space="preserve">broj HR </w:t>
      </w:r>
      <w:r w:rsidR="00EC3792">
        <w:t>1123400093110341891</w:t>
      </w:r>
      <w:r w:rsidR="00D51D7D">
        <w:t xml:space="preserve"> kod Privredne banke Zagreb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764FCC">
        <w:t>1023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764FCC">
        <w:t>10</w:t>
      </w:r>
      <w:r w:rsidR="009B0F1B">
        <w:t xml:space="preserve"> od </w:t>
      </w:r>
      <w:r w:rsidR="00EC3792">
        <w:t>24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EC3792">
        <w:t>Krešimir</w:t>
      </w:r>
      <w:r w:rsidR="00702C11">
        <w:t xml:space="preserve"> Panjaković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</w:t>
      </w:r>
      <w:r w:rsidR="009B0F1B">
        <w:lastRenderedPageBreak/>
        <w:t>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E22748">
        <w:t>9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80559F">
        <w:t>0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4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7443C" w:rsidRPr="00D7443C">
      <w:t>14 St-1023/15-22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D641D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83C12"/>
    <w:rsid w:val="00BA301E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4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4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41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41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4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4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4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4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NATURAL-MEDICA jednostavno društvo s ograničenom odgovornošću za trgovinu i usluge</izvorni_sadrzaj>
    <derivirana_varijabla naziv="DomainObject.Predmet.ProtustrankaFormated_1">  NATURAL-MEDICA jednostavno društvo s ograničenom odgovornošću za trgovinu i usluge</derivirana_varijabla>
  </DomainObject.Predmet.ProtustrankaFormated>
  <DomainObject.Predmet.ProtustrankaFormatedOIB>
    <izvorni_sadrzaj>  NATURAL-MEDICA jednostavno društvo s ograničenom odgovornošću za trgovinu i usluge, OIB 16631627768</izvorni_sadrzaj>
    <derivirana_varijabla naziv="DomainObject.Predmet.ProtustrankaFormatedOIB_1">  NATURAL-MEDICA jednostavno društvo s ograničenom odgovornošću za trgovinu i usluge, OIB 16631627768</derivirana_varijabla>
  </DomainObject.Predmet.ProtustrankaFormatedOIB>
  <DomainObject.Predmet.ProtustrankaFormatedWithAdress>
    <izvorni_sadrzaj> NATURAL-MEDICA jednostavno društvo s ograničenom odgovornošću za trgovinu i usluge, Vojlovica 45, 31000 Brijest</izvorni_sadrzaj>
    <derivirana_varijabla naziv="DomainObject.Predmet.ProtustrankaFormatedWithAdress_1"> NATURAL-MEDICA jednostavno društvo s ograničenom odgovornošću za trgovinu i usluge, Vojlovica 45, 31000 Brijest</derivirana_varijabla>
  </DomainObject.Predmet.ProtustrankaFormatedWithAdress>
  <DomainObject.Predmet.ProtustrankaFormatedWithAdressOIB>
    <izvorni_sadrzaj> NATURAL-MEDICA jednostavno društvo s ograničenom odgovornošću za trgovinu i usluge, OIB 16631627768, Vojlovica 45, 31000 Brijest</izvorni_sadrzaj>
    <derivirana_varijabla naziv="DomainObject.Predmet.ProtustrankaFormatedWithAdressOIB_1"> NATURAL-MEDICA jednostavno društvo s ograničenom odgovornošću za trgovinu i usluge, OIB 16631627768, Vojlovica 45, 31000 Brijest</derivirana_varijabla>
  </DomainObject.Predmet.ProtustrankaFormatedWithAdressOIB>
  <DomainObject.Predmet.ProtustrankaWithAdress>
    <izvorni_sadrzaj>NATURAL-MEDICA jednostavno društvo s ograničenom odgovornošću za trgovinu i usluge Vojlovica 45, 31000 Brijest</izvorni_sadrzaj>
    <derivirana_varijabla naziv="DomainObject.Predmet.ProtustrankaWithAdress_1">NATURAL-MEDICA jednostavno društvo s ograničenom odgovornošću za trgovinu i usluge Vojlovica 45, 31000 Brijest</derivirana_varijabla>
  </DomainObject.Predmet.ProtustrankaWithAdress>
  <DomainObject.Predmet.ProtustrankaWithAdressOIB>
    <izvorni_sadrzaj>NATURAL-MEDICA jednostavno društvo s ograničenom odgovornošću za trgovinu i usluge, OIB 16631627768, Vojlovica 45, 31000 Brijest</izvorni_sadrzaj>
    <derivirana_varijabla naziv="DomainObject.Predmet.ProtustrankaWithAdressOIB_1">NATURAL-MEDICA jednostavno društvo s ograničenom odgovornošću za trgovinu i usluge, OIB 16631627768, Vojlovica 45, 31000 Brijest</derivirana_varijabla>
  </DomainObject.Predmet.ProtustrankaWithAdressOIB>
  <DomainObject.Predmet.ProtustrankaNazivFormated>
    <izvorni_sadrzaj>NATURAL-MEDICA jednostavno društvo s ograničenom odgovornošću za trgovinu i usluge</izvorni_sadrzaj>
    <derivirana_varijabla naziv="DomainObject.Predmet.ProtustrankaNazivFormated_1">NATURAL-MEDICA jednostavno društvo s ograničenom odgovornošću za trgovinu i usluge</derivirana_varijabla>
  </DomainObject.Predmet.ProtustrankaNazivFormated>
  <DomainObject.Predmet.ProtustrankaNazivFormatedOIB>
    <izvorni_sadrzaj>NATURAL-MEDICA jednostavno društvo s ograničenom odgovornošću za trgovinu i usluge, OIB 16631627768</izvorni_sadrzaj>
    <derivirana_varijabla naziv="DomainObject.Predmet.ProtustrankaNazivFormatedOIB_1">NATURAL-MEDICA jednostavno društvo s ograničenom odgovornošću za trgovinu i usluge, OIB 16631627768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NATURAL-MEDICA jednostavno društvo s ograničenom odgovornošću za trgovinu i usluge</item>
    </izvorni_sadrzaj>
    <derivirana_varijabla naziv="DomainObject.Predmet.ProtuStrankaListFormated_1">
      <item>NATURAL-MEDICA jednostavno društvo s ograničenom odgovornošću za trgovinu i usluge</item>
    </derivirana_varijabla>
  </DomainObject.Predmet.ProtuStrankaListFormated>
  <DomainObject.Predmet.ProtuStrankaListFormatedOIB>
    <izvorni_sadrzaj>
      <item>NATURAL-MEDICA jednostavno društvo s ograničenom odgovornošću za trgovinu i usluge, OIB 16631627768</item>
    </izvorni_sadrzaj>
    <derivirana_varijabla naziv="DomainObject.Predmet.ProtuStrankaListFormatedOIB_1">
      <item>NATURAL-MEDICA jednostavno društvo s ograničenom odgovornošću za trgovinu i usluge, OIB 16631627768</item>
    </derivirana_varijabla>
  </DomainObject.Predmet.ProtuStrankaListFormatedOIB>
  <DomainObject.Predmet.ProtuStrankaListFormatedWithAdress>
    <izvorni_sadrzaj>
      <item>NATURAL-MEDICA jednostavno društvo s ograničenom odgovornošću za trgovinu i usluge, Vojlovica 45, 31000 Brijest</item>
    </izvorni_sadrzaj>
    <derivirana_varijabla naziv="DomainObject.Predmet.ProtuStrankaListFormatedWithAdress_1">
      <item>NATURAL-MEDICA jednostavno društvo s ograničenom odgovornošću za trgovinu i usluge, Vojlovica 45, 31000 Brijest</item>
    </derivirana_varijabla>
  </DomainObject.Predmet.ProtuStrankaListFormatedWithAdress>
  <DomainObject.Predmet.ProtuStrankaListFormatedWithAdressOIB>
    <izvorni_sadrzaj>
      <item>NATURAL-MEDICA jednostavno društvo s ograničenom odgovornošću za trgovinu i usluge, OIB 16631627768, Vojlovica 45, 31000 Brijest</item>
    </izvorni_sadrzaj>
    <derivirana_varijabla naziv="DomainObject.Predmet.ProtuStrankaListFormatedWithAdressOIB_1">
      <item>NATURAL-MEDICA jednostavno društvo s ograničenom odgovornošću za trgovinu i usluge, OIB 16631627768, Vojlovica 45, 31000 Brijest</item>
    </derivirana_varijabla>
  </DomainObject.Predmet.ProtuStrankaListFormatedWithAdressOIB>
  <DomainObject.Predmet.ProtuStrankaListNazivFormated>
    <izvorni_sadrzaj>
      <item>NATURAL-MEDICA jednostavno društvo s ograničenom odgovornošću za trgovinu i usluge</item>
    </izvorni_sadrzaj>
    <derivirana_varijabla naziv="DomainObject.Predmet.ProtuStrankaListNazivFormated_1">
      <item>NATURAL-MEDICA jednostavno društvo s ograničenom odgovornošću za trgovinu i usluge</item>
    </derivirana_varijabla>
  </DomainObject.Predmet.ProtuStrankaListNazivFormated>
  <DomainObject.Predmet.ProtuStrankaListNazivFormatedOIB>
    <izvorni_sadrzaj>
      <item>NATURAL-MEDICA jednostavno društvo s ograničenom odgovornošću za trgovinu i usluge, OIB 16631627768</item>
    </izvorni_sadrzaj>
    <derivirana_varijabla naziv="DomainObject.Predmet.ProtuStrankaListNazivFormatedOIB_1">
      <item>NATURAL-MEDICA jednostavno društvo s ograničenom odgovornošću za trgovinu i usluge, OIB 16631627768</item>
    </derivirana_varijabla>
  </DomainObject.Predmet.ProtuStrankaListNazivFormatedOIB>
  <DomainObject.Predmet.OstaliListFormated>
    <izvorni_sadrzaj>
      <item>ŽDO GUO Osijek</item>
      <item>Krešimir Panjaković</item>
      <item>Sanja Marinić</item>
    </izvorni_sadrzaj>
    <derivirana_varijabla naziv="DomainObject.Predmet.OstaliListFormated_1">
      <item>ŽDO GUO Osijek</item>
      <item>Krešimir Panjaković</item>
      <item>Sanja Marinić</item>
    </derivirana_varijabla>
  </DomainObject.Predmet.OstaliListFormated>
  <DomainObject.Predmet.OstaliListFormatedOIB>
    <izvorni_sadrzaj>
      <item>ŽDO GUO Osijek</item>
      <item>Krešimir Panjaković, OIB 39814088271</item>
      <item>Sanja Marinić, OIB 15380820078</item>
    </izvorni_sadrzaj>
    <derivirana_varijabla naziv="DomainObject.Predmet.OstaliListFormatedOIB_1">
      <item>ŽDO GUO Osijek</item>
      <item>Krešimir Panjaković, OIB 39814088271</item>
      <item>Sanja Marinić, OIB 15380820078</item>
    </derivirana_varijabla>
  </DomainObject.Predmet.OstaliListFormatedOIB>
  <DomainObject.Predmet.OstaliListFormatedWithAdress>
    <izvorni_sadrzaj>
      <item>ŽDO GUO Osijek</item>
      <item>Krešimir Panjaković, Kapucinska 27/2, 31000 Osijek</item>
      <item>Sanja Marinić, Vojlovica 45, 31000 Brijest</item>
    </izvorni_sadrzaj>
    <derivirana_varijabla naziv="DomainObject.Predmet.OstaliListFormatedWithAdress_1">
      <item>ŽDO GUO Osijek</item>
      <item>Krešimir Panjaković, Kapucinska 27/2, 31000 Osijek</item>
      <item>Sanja Marinić, Vojlovica 45, 31000 Brijest</item>
    </derivirana_varijabla>
  </DomainObject.Predmet.OstaliListFormatedWithAdress>
  <DomainObject.Predmet.OstaliListFormatedWithAdressOIB>
    <izvorni_sadrzaj>
      <item>ŽDO GUO Osijek</item>
      <item>Krešimir Panjaković, OIB 39814088271, Kapucinska 27/2, 31000 Osijek</item>
      <item>Sanja Marinić, OIB 15380820078, Vojlovica 45, 31000 Brijest</item>
    </izvorni_sadrzaj>
    <derivirana_varijabla naziv="DomainObject.Predmet.OstaliListFormatedWithAdressOIB_1">
      <item>ŽDO GUO Osijek</item>
      <item>Krešimir Panjaković, OIB 39814088271, Kapucinska 27/2, 31000 Osijek</item>
      <item>Sanja Marinić, OIB 15380820078, Vojlovica 45, 31000 Brijest</item>
    </derivirana_varijabla>
  </DomainObject.Predmet.OstaliListFormatedWithAdressOIB>
  <DomainObject.Predmet.OstaliListNazivFormated>
    <izvorni_sadrzaj>
      <item>ŽDO GUO Osijek</item>
      <item>Krešimir Panjaković</item>
      <item>Sanja Marinić</item>
    </izvorni_sadrzaj>
    <derivirana_varijabla naziv="DomainObject.Predmet.OstaliListNazivFormated_1">
      <item>ŽDO GUO Osijek</item>
      <item>Krešimir Panjaković</item>
      <item>Sanja Marinić</item>
    </derivirana_varijabla>
  </DomainObject.Predmet.OstaliListNazivFormated>
  <DomainObject.Predmet.OstaliListNazivFormatedOIB>
    <izvorni_sadrzaj>
      <item>ŽDO GUO Osijek</item>
      <item>Krešimir Panjaković, OIB 39814088271</item>
      <item>Sanja Marinić, OIB 15380820078</item>
    </izvorni_sadrzaj>
    <derivirana_varijabla naziv="DomainObject.Predmet.OstaliListNazivFormatedOIB_1">
      <item>ŽDO GUO Osijek</item>
      <item>Krešimir Panjaković, OIB 39814088271</item>
      <item>Sanja Marinić, OIB 15380820078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NATURAL-MEDICA jednostavno društvo s ograničenom odgovornošću za trgovinu i usluge</izvorni_sadrzaj>
    <derivirana_varijabla naziv="DomainObject.Predmet.ProtustrankaIDrugi_1">NATURAL-MEDICA jednostavno društvo s ograničenom odgovornošću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NATURAL-MEDICA jednostavno društvo s ograničenom odgovornošću za trgovinu i usluge, OIB 16631627768, Vojlovica 45, 31000 Brijest</izvorni_sadrzaj>
    <derivirana_varijabla naziv="DomainObject.Predmet.ProtustrankaIDrugiAdressOIB_1">NATURAL-MEDICA jednostavno društvo s ograničenom odgovornošću za trgovinu i usluge, OIB 16631627768, Vojlovica 45, 31000 Brijest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St-1023/2015-20</izvorni_sadrzaj>
    <derivirana_varijabla naziv="DomainObject.Predmet.OdlukaRjesenje.Oznaka_1">St-1023/2015-20</derivirana_varijabla>
  </DomainObject.Predmet.OdlukaRjesenje.Oznaka>
  <DomainObject.Predmet.SudioniciListNaziv>
    <izvorni_sadrzaj>
      <item>FINA Regionalni centar OSIJEK</item>
      <item>NATURAL-MEDICA jednostavno društvo s ograničenom odgovornošću za trgovinu i usluge</item>
      <item>ŽDO GUO Osijek</item>
      <item>Krešimir Panjaković</item>
      <item>Sanja Marinić</item>
    </izvorni_sadrzaj>
    <derivirana_varijabla naziv="DomainObject.Predmet.SudioniciListNaziv_1">
      <item>FINA Regionalni centar OSIJEK</item>
      <item>NATURAL-MEDICA jednostavno društvo s ograničenom odgovornošću za trgovinu i usluge</item>
      <item>ŽDO GUO Osijek</item>
      <item>Krešimir Panjaković</item>
      <item>Sanja Marinić</item>
    </derivirana_varijabla>
  </DomainObject.Predmet.SudioniciListNaziv>
  <DomainObject.Predmet.SudioniciListAdressOIB>
    <izvorni_sadrzaj>
      <item>FINA Regionalni centar OSIJEK, OIB 85821130368</item>
      <item>NATURAL-MEDICA jednostavno društvo s ograničenom odgovornošću za trgovinu i usluge, OIB 16631627768, Vojlovica 45,31000 Brijest</item>
      <item>ŽDO GUO Osijek</item>
      <item>Krešimir Panjaković, OIB 39814088271, Kapucinska 27/2,31000 Osijek</item>
      <item>Sanja Marinić, OIB 15380820078, Vojlovica 45,31000 Brijest</item>
    </izvorni_sadrzaj>
    <derivirana_varijabla naziv="DomainObject.Predmet.SudioniciListAdressOIB_1">
      <item>FINA Regionalni centar OSIJEK, OIB 85821130368</item>
      <item>NATURAL-MEDICA jednostavno društvo s ograničenom odgovornošću za trgovinu i usluge, OIB 16631627768, Vojlovica 45,31000 Brijest</item>
      <item>ŽDO GUO Osijek</item>
      <item>Krešimir Panjaković, OIB 39814088271, Kapucinska 27/2,31000 Osijek</item>
      <item>Sanja Marinić, OIB 15380820078, Vojlovica 45,31000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16631627768</item>
      <item>, OIB null</item>
      <item>, OIB 39814088271</item>
      <item>, OIB 15380820078</item>
    </izvorni_sadrzaj>
    <derivirana_varijabla naziv="DomainObject.Predmet.SudioniciListNazivOIB_1">
      <item>, OIB 85821130368</item>
      <item>, OIB 16631627768</item>
      <item>, OIB null</item>
      <item>, OIB 39814088271</item>
      <item>, OIB 15380820078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433</properties:Words>
  <properties:Characters>2487</properties:Characters>
  <properties:Lines>74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2016-06-20T09:42:00Z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