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57c1" w14:paraId="27757c1" w:rsidRDefault="00702487" w:rsidP="00702487" w:rsidR="00702487" w:rsidRPr="00967305">
      <w:pPr>
        <w:jc w:val="center"/>
        <w15:collapsed w:val="false"/>
        <w:rPr>
          <w:rFonts w:hAnsi="Times New Roman" w:ascii="Times New Roman"/>
          <w:sz w:val="28"/>
        </w:rPr>
      </w:pPr>
      <w:bookmarkStart w:name="_GoBack" w:id="0"/>
      <w:bookmarkEnd w:id="0"/>
      <w:r w:rsidRPr="00967305">
        <w:rPr>
          <w:rFonts w:hAnsi="Times New Roman" w:ascii="Times New Roman"/>
          <w:sz w:val="28"/>
        </w:rPr>
        <w:t>Obrazac 19.</w:t>
      </w:r>
    </w:p>
    <w:p w:rsidRDefault="0099328B" w:rsidP="0099328B" w:rsidR="0099328B">
      <w:pPr>
        <w:rPr>
          <w:rFonts w:hAnsi="Times New Roman" w:ascii="Times New Roman"/>
          <w:sz w:val="24"/>
          <w:szCs w:val="24"/>
        </w:rPr>
      </w:pPr>
      <w:r w:rsidRPr="00967305">
        <w:rPr>
          <w:rFonts w:hAnsi="Times New Roman" w:ascii="Times New Roman"/>
          <w:sz w:val="24"/>
          <w:szCs w:val="24"/>
        </w:rPr>
        <w:t>PROJEKT-ADRIA d.o.o.</w:t>
      </w:r>
      <w:r>
        <w:rPr>
          <w:rFonts w:hAnsi="Times New Roman" w:ascii="Times New Roman"/>
          <w:sz w:val="24"/>
          <w:szCs w:val="24"/>
        </w:rPr>
        <w:t xml:space="preserve"> </w:t>
      </w:r>
      <w:r w:rsidRPr="00967305">
        <w:rPr>
          <w:rFonts w:hAnsi="Times New Roman" w:ascii="Times New Roman"/>
          <w:sz w:val="24"/>
          <w:szCs w:val="24"/>
        </w:rPr>
        <w:t>u stečaju</w:t>
      </w:r>
    </w:p>
    <w:p w:rsidRDefault="0099328B" w:rsidP="0099328B" w:rsidR="0099328B" w:rsidRPr="00967305">
      <w:pPr>
        <w:rPr>
          <w:rFonts w:hAnsi="Times New Roman" w:ascii="Times New Roman"/>
          <w:sz w:val="24"/>
          <w:szCs w:val="24"/>
        </w:rPr>
      </w:pPr>
      <w:r w:rsidRPr="00967305">
        <w:rPr>
          <w:rFonts w:hAnsi="Times New Roman" w:ascii="Times New Roman"/>
          <w:sz w:val="24"/>
          <w:szCs w:val="24"/>
        </w:rPr>
        <w:t xml:space="preserve"> Zagreb, Krajiška 10</w:t>
      </w:r>
    </w:p>
    <w:p w:rsidRDefault="0099328B" w:rsidP="0099328B" w:rsidR="004C7A06" w:rsidRPr="004C7A06">
      <w:pPr>
        <w:rPr>
          <w:rFonts w:hAnsi="Times New Roman" w:ascii="Times New Roman"/>
          <w:sz w:val="24"/>
          <w:szCs w:val="24"/>
          <w:lang w:val="pl-PL"/>
        </w:rPr>
      </w:pPr>
      <w:r w:rsidRPr="00967305">
        <w:rPr>
          <w:rFonts w:hAnsi="Times New Roman" w:ascii="Times New Roman"/>
          <w:sz w:val="24"/>
          <w:szCs w:val="24"/>
        </w:rPr>
        <w:t xml:space="preserve"> OIB: 68196312842</w:t>
      </w:r>
    </w:p>
    <w:p w:rsidRDefault="00702487" w:rsidP="00702487" w:rsidR="00702487" w:rsidRPr="00397652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B7F15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5D4E3D" w:rsidP="005D4E3D" w:rsidR="005D4E3D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6357A6" w:rsidP="005464CF" w:rsidR="0015209D" w:rsidRPr="006126F3">
      <w:pPr>
        <w:ind w:firstLine="708" w:left="2124"/>
        <w:rPr>
          <w:sz w:val="24"/>
          <w:szCs w:val="24"/>
        </w:rPr>
      </w:pPr>
      <w:r w:rsidRPr="006126F3">
        <w:rPr>
          <w:sz w:val="24"/>
          <w:szCs w:val="24"/>
        </w:rPr>
        <w:t>T</w:t>
      </w:r>
      <w:r w:rsidR="005464CF" w:rsidRPr="006126F3">
        <w:rPr>
          <w:sz w:val="24"/>
          <w:szCs w:val="24"/>
        </w:rPr>
        <w:t>ABLICA I VIŠEG ISPLATNOG REDA</w:t>
      </w:r>
    </w:p>
    <w:p w:rsidRDefault="0015209D" w:rsidR="0015209D"/>
    <w:tbl>
      <w:tblPr>
        <w:tblpPr w:tblpY="1" w:tblpXSpec="center" w:vertAnchor="text" w:rightFromText="180" w:leftFromText="180"/>
        <w:tblOverlap w:val="never"/>
        <w:tblW w:type="pct" w:w="573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6"/>
        <w:gridCol w:w="1563"/>
        <w:gridCol w:w="849"/>
        <w:gridCol w:w="1274"/>
        <w:gridCol w:w="1276"/>
        <w:gridCol w:w="1274"/>
        <w:gridCol w:w="1276"/>
        <w:gridCol w:w="2465"/>
      </w:tblGrid>
      <w:tr w:rsidTr="0004456C" w:rsidR="00711C9F" w:rsidRPr="00B40BEB">
        <w:trPr>
          <w:jc w:val="center"/>
        </w:trPr>
        <w:tc>
          <w:tcPr>
            <w:tcW w:type="pct" w:w="317"/>
            <w:vAlign w:val="center"/>
          </w:tcPr>
          <w:p w:rsidRDefault="005464CF" w:rsidP="00083B51" w:rsidR="005464C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br</w:t>
            </w:r>
            <w:r w:rsidR="00083B51">
              <w:rPr>
                <w:rFonts w:hAnsi="Times New Roman" w:ascii="Times New Roman"/>
                <w:sz w:val="24"/>
                <w:szCs w:val="24"/>
              </w:rPr>
              <w:t xml:space="preserve"> prij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ražb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733"/>
            <w:vAlign w:val="center"/>
          </w:tcPr>
          <w:p w:rsidRDefault="005464CF" w:rsidP="005464CF" w:rsidR="005464C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</w:t>
            </w:r>
          </w:p>
        </w:tc>
        <w:tc>
          <w:tcPr>
            <w:tcW w:type="pct" w:w="398"/>
            <w:vAlign w:val="center"/>
          </w:tcPr>
          <w:p w:rsidRDefault="005464CF" w:rsidP="005464CF" w:rsidR="005464C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98"/>
            <w:vAlign w:val="center"/>
          </w:tcPr>
          <w:p w:rsidRDefault="005464CF" w:rsidP="005464CF" w:rsidR="005464C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99"/>
            <w:vAlign w:val="center"/>
          </w:tcPr>
          <w:p w:rsidRDefault="005464CF" w:rsidP="005464CF" w:rsidR="005464C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 w:rsidR="0004456C">
              <w:rPr>
                <w:rFonts w:hAnsi="Times New Roman" w:ascii="Times New Roman"/>
                <w:sz w:val="24"/>
                <w:szCs w:val="24"/>
              </w:rPr>
              <w:t xml:space="preserve"> tražb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98"/>
            <w:vAlign w:val="center"/>
          </w:tcPr>
          <w:p w:rsidRDefault="0004456C" w:rsidP="005464CF" w:rsidR="005464C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Prav.</w:t>
            </w:r>
            <w:r w:rsidR="005464CF" w:rsidRPr="00B40BEB">
              <w:rPr>
                <w:rFonts w:hAnsi="Times New Roman" w:ascii="Times New Roman"/>
                <w:sz w:val="24"/>
                <w:szCs w:val="24"/>
              </w:rPr>
              <w:t xml:space="preserve"> osnova prijavljene tražbine</w:t>
            </w:r>
          </w:p>
        </w:tc>
        <w:tc>
          <w:tcPr>
            <w:tcW w:type="pct" w:w="599"/>
            <w:vAlign w:val="center"/>
          </w:tcPr>
          <w:p w:rsidRDefault="0004456C" w:rsidP="005464CF" w:rsidR="005464C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  traž</w:t>
            </w:r>
          </w:p>
          <w:p w:rsidRDefault="005464CF" w:rsidP="005464CF" w:rsidR="005464C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157"/>
            <w:vAlign w:val="center"/>
          </w:tcPr>
          <w:p w:rsidRDefault="005464CF" w:rsidP="005464CF" w:rsidR="005464C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4456C" w:rsidR="00711C9F" w:rsidRPr="00B40BEB">
        <w:trPr>
          <w:jc w:val="center"/>
        </w:trPr>
        <w:tc>
          <w:tcPr>
            <w:tcW w:type="pct" w:w="317"/>
          </w:tcPr>
          <w:p w:rsidRDefault="005464CF" w:rsidP="005464CF" w:rsidR="005464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5464CF" w:rsidP="005464CF" w:rsidR="005464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3"/>
          </w:tcPr>
          <w:p w:rsidRDefault="005464CF" w:rsidP="00E20944" w:rsidR="005464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RH,MF,</w:t>
            </w:r>
            <w:r w:rsidR="00E84BF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Por</w:t>
            </w:r>
            <w:r w:rsidR="00E84BFC">
              <w:rPr>
                <w:rFonts w:hAnsi="Times New Roman" w:ascii="Times New Roman"/>
                <w:sz w:val="24"/>
                <w:szCs w:val="24"/>
              </w:rPr>
              <w:t>. upr.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Područni ured </w:t>
            </w:r>
            <w:r w:rsidR="00E20944">
              <w:rPr>
                <w:rFonts w:hAnsi="Times New Roman" w:ascii="Times New Roman"/>
                <w:sz w:val="24"/>
                <w:szCs w:val="24"/>
              </w:rPr>
              <w:t>Zagreb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zast. po ŽDO Zagreb</w:t>
            </w:r>
          </w:p>
        </w:tc>
        <w:tc>
          <w:tcPr>
            <w:tcW w:type="pct" w:w="398"/>
          </w:tcPr>
          <w:p w:rsidRDefault="005464CF" w:rsidP="005464CF" w:rsidR="005464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98"/>
          </w:tcPr>
          <w:p w:rsidRDefault="005464CF" w:rsidP="005464CF" w:rsidR="005464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c.41</w:t>
            </w:r>
          </w:p>
        </w:tc>
        <w:tc>
          <w:tcPr>
            <w:tcW w:type="pct" w:w="599"/>
          </w:tcPr>
          <w:p w:rsidRDefault="00782EC9" w:rsidP="00E20944" w:rsidR="005464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="00083B51">
              <w:rPr>
                <w:rFonts w:hAnsi="Times New Roman" w:ascii="Times New Roman"/>
                <w:sz w:val="24"/>
                <w:szCs w:val="24"/>
              </w:rPr>
              <w:t>57.097,43</w:t>
            </w:r>
          </w:p>
        </w:tc>
        <w:tc>
          <w:tcPr>
            <w:tcW w:type="pct" w:w="598"/>
          </w:tcPr>
          <w:p w:rsidRDefault="005464CF" w:rsidP="005464CF" w:rsidR="005464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i ostala javna davanja</w:t>
            </w:r>
          </w:p>
        </w:tc>
        <w:tc>
          <w:tcPr>
            <w:tcW w:type="pct" w:w="599"/>
          </w:tcPr>
          <w:p w:rsidRDefault="005D4E3D" w:rsidP="00191E83" w:rsidR="005D4E3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83B51" w:rsidP="00191E83" w:rsidR="005464C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57.097,43</w:t>
            </w:r>
          </w:p>
        </w:tc>
        <w:tc>
          <w:tcPr>
            <w:tcW w:type="pct" w:w="1157"/>
          </w:tcPr>
          <w:p w:rsidRDefault="00711C9F" w:rsidP="005464CF" w:rsidR="005464C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1406 doh.od.nes.rada</w:t>
            </w:r>
          </w:p>
          <w:p w:rsidRDefault="00711C9F" w:rsidP="005464CF" w:rsidR="00711C9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2283 dop.za MO ind.k.</w:t>
            </w:r>
          </w:p>
          <w:p w:rsidRDefault="00711C9F" w:rsidP="005464CF" w:rsidR="00711C9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8109 dop za MO po osn rada za posl.pr.os.</w:t>
            </w:r>
          </w:p>
          <w:p w:rsidRDefault="00711C9F" w:rsidP="005464CF" w:rsidR="00711C9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8168 dop.za MO na tem.gen.solidarn.</w:t>
            </w:r>
          </w:p>
        </w:tc>
      </w:tr>
    </w:tbl>
    <w:p w:rsidRDefault="006C6972" w:rsidP="00782EC9" w:rsidR="0015209D" w:rsidRPr="006126F3">
      <w:pPr>
        <w:rPr>
          <w:sz w:val="24"/>
          <w:szCs w:val="24"/>
          <w:u w:val="single"/>
        </w:rPr>
      </w:pPr>
      <w:r>
        <w:rPr>
          <w:sz w:val="28"/>
          <w:szCs w:val="28"/>
        </w:rPr>
        <w:t xml:space="preserve">               </w:t>
      </w:r>
      <w:r w:rsidR="00782EC9">
        <w:rPr>
          <w:sz w:val="28"/>
          <w:szCs w:val="28"/>
        </w:rPr>
        <w:t xml:space="preserve">  </w:t>
      </w:r>
      <w:r w:rsidR="00711C9F">
        <w:rPr>
          <w:sz w:val="28"/>
          <w:szCs w:val="28"/>
        </w:rPr>
        <w:tab/>
      </w:r>
      <w:r w:rsidR="00711C9F">
        <w:rPr>
          <w:sz w:val="28"/>
          <w:szCs w:val="28"/>
        </w:rPr>
        <w:tab/>
      </w:r>
      <w:r w:rsidR="00711C9F">
        <w:rPr>
          <w:sz w:val="28"/>
          <w:szCs w:val="28"/>
        </w:rPr>
        <w:tab/>
      </w:r>
      <w:r w:rsidR="006126F3">
        <w:rPr>
          <w:sz w:val="28"/>
          <w:szCs w:val="28"/>
        </w:rPr>
        <w:t xml:space="preserve">           </w:t>
      </w:r>
      <w:r w:rsidR="00711C9F" w:rsidRPr="006126F3">
        <w:rPr>
          <w:sz w:val="24"/>
          <w:szCs w:val="24"/>
        </w:rPr>
        <w:t xml:space="preserve">  </w:t>
      </w:r>
      <w:r w:rsidRPr="006126F3">
        <w:rPr>
          <w:sz w:val="24"/>
          <w:szCs w:val="24"/>
        </w:rPr>
        <w:t xml:space="preserve">  </w:t>
      </w:r>
      <w:r w:rsidR="00512E72" w:rsidRPr="006126F3">
        <w:rPr>
          <w:sz w:val="24"/>
          <w:szCs w:val="24"/>
          <w:u w:val="single"/>
        </w:rPr>
        <w:t>I viši ispl</w:t>
      </w:r>
      <w:r w:rsidR="006357A6" w:rsidRPr="006126F3">
        <w:rPr>
          <w:sz w:val="24"/>
          <w:szCs w:val="24"/>
          <w:u w:val="single"/>
        </w:rPr>
        <w:t>a</w:t>
      </w:r>
      <w:r w:rsidR="00512E72" w:rsidRPr="006126F3">
        <w:rPr>
          <w:sz w:val="24"/>
          <w:szCs w:val="24"/>
          <w:u w:val="single"/>
        </w:rPr>
        <w:t>tni red ukupno</w:t>
      </w:r>
      <w:r w:rsidR="00512E72" w:rsidRPr="006126F3">
        <w:rPr>
          <w:sz w:val="24"/>
          <w:szCs w:val="24"/>
        </w:rPr>
        <w:t>:</w:t>
      </w:r>
      <w:r w:rsidRPr="006126F3">
        <w:rPr>
          <w:sz w:val="24"/>
          <w:szCs w:val="24"/>
        </w:rPr>
        <w:t xml:space="preserve">  </w:t>
      </w:r>
      <w:r w:rsidR="00711C9F" w:rsidRPr="006126F3">
        <w:rPr>
          <w:rFonts w:hAnsi="Times New Roman" w:ascii="Times New Roman"/>
          <w:sz w:val="24"/>
          <w:szCs w:val="24"/>
          <w:u w:val="single"/>
        </w:rPr>
        <w:t>57.097,43</w:t>
      </w:r>
    </w:p>
    <w:p w:rsidRDefault="003B6355" w:rsidR="003B6355"/>
    <w:p w:rsidRDefault="00711C9F" w:rsidP="001A775B" w:rsidR="00711C9F">
      <w:pPr>
        <w:ind w:firstLine="708" w:left="1416"/>
        <w:rPr>
          <w:sz w:val="28"/>
          <w:szCs w:val="28"/>
        </w:rPr>
      </w:pPr>
    </w:p>
    <w:p w:rsidRDefault="001A775B" w:rsidP="001A775B" w:rsidR="003B6355" w:rsidRPr="006126F3">
      <w:pPr>
        <w:ind w:firstLine="708" w:left="1416"/>
        <w:rPr>
          <w:sz w:val="24"/>
          <w:szCs w:val="24"/>
        </w:rPr>
      </w:pPr>
      <w:r>
        <w:rPr>
          <w:sz w:val="28"/>
          <w:szCs w:val="28"/>
        </w:rPr>
        <w:t xml:space="preserve">  </w:t>
      </w:r>
      <w:r w:rsidR="003B6355" w:rsidRPr="006126F3">
        <w:rPr>
          <w:sz w:val="24"/>
          <w:szCs w:val="24"/>
        </w:rPr>
        <w:t>TABLICA II VIŠEG ISPLATNOG REDA</w:t>
      </w:r>
    </w:p>
    <w:p w:rsidRDefault="003B6355" w:rsidP="003B6355" w:rsidR="003B6355"/>
    <w:tbl>
      <w:tblPr>
        <w:tblpPr w:tblpY="1" w:tblpXSpec="center" w:vertAnchor="text" w:rightFromText="180" w:leftFromText="180"/>
        <w:tblOverlap w:val="never"/>
        <w:tblW w:type="pct" w:w="560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2"/>
        <w:gridCol w:w="1848"/>
        <w:gridCol w:w="988"/>
        <w:gridCol w:w="1417"/>
        <w:gridCol w:w="1419"/>
        <w:gridCol w:w="1417"/>
        <w:gridCol w:w="1419"/>
        <w:gridCol w:w="1377"/>
      </w:tblGrid>
      <w:tr w:rsidTr="00F44CD6" w:rsidR="003B6355" w:rsidRPr="00B40BEB">
        <w:trPr>
          <w:jc w:val="center"/>
        </w:trPr>
        <w:tc>
          <w:tcPr>
            <w:tcW w:type="pct" w:w="255"/>
            <w:vAlign w:val="center"/>
          </w:tcPr>
          <w:p w:rsidRDefault="003B6355" w:rsidP="00F44CD6" w:rsidR="003B635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br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="00F44CD6">
              <w:rPr>
                <w:rFonts w:hAnsi="Times New Roman" w:ascii="Times New Roman"/>
                <w:sz w:val="24"/>
                <w:szCs w:val="24"/>
              </w:rPr>
              <w:t xml:space="preserve"> pr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="00F44CD6">
              <w:rPr>
                <w:rFonts w:hAnsi="Times New Roman" w:ascii="Times New Roman"/>
                <w:sz w:val="24"/>
                <w:szCs w:val="24"/>
              </w:rPr>
              <w:t>r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887"/>
            <w:vAlign w:val="center"/>
          </w:tcPr>
          <w:p w:rsidRDefault="003B6355" w:rsidP="007C35A5" w:rsidR="003B635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474"/>
            <w:vAlign w:val="center"/>
          </w:tcPr>
          <w:p w:rsidRDefault="003B6355" w:rsidP="007C35A5" w:rsidR="003B635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80"/>
            <w:vAlign w:val="center"/>
          </w:tcPr>
          <w:p w:rsidRDefault="003B6355" w:rsidP="007C35A5" w:rsidR="003B635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81"/>
            <w:vAlign w:val="center"/>
          </w:tcPr>
          <w:p w:rsidRDefault="003B6355" w:rsidP="007C35A5" w:rsidR="003B635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680"/>
            <w:vAlign w:val="center"/>
          </w:tcPr>
          <w:p w:rsidRDefault="003B6355" w:rsidP="007C35A5" w:rsidR="003B635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81"/>
            <w:vAlign w:val="center"/>
          </w:tcPr>
          <w:p w:rsidRDefault="003B6355" w:rsidP="007C35A5" w:rsidR="003B635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3B6355" w:rsidP="007C35A5" w:rsidR="003B635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61"/>
            <w:vAlign w:val="center"/>
          </w:tcPr>
          <w:p w:rsidRDefault="003B6355" w:rsidP="007C35A5" w:rsidR="003B635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F44CD6" w:rsidR="00F44CD6" w:rsidRPr="00B40BEB">
        <w:trPr>
          <w:jc w:val="center"/>
        </w:trPr>
        <w:tc>
          <w:tcPr>
            <w:tcW w:type="pct" w:w="255"/>
          </w:tcPr>
          <w:p w:rsidRDefault="00F44CD6" w:rsidP="00F44CD6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F44CD6" w:rsidP="00F44CD6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87"/>
          </w:tcPr>
          <w:p w:rsidRDefault="006126F3" w:rsidP="006126F3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RH,MF,Porezna upr., Podr</w:t>
            </w:r>
            <w:r w:rsidR="00F44CD6">
              <w:rPr>
                <w:rFonts w:hAnsi="Times New Roman" w:ascii="Times New Roman"/>
                <w:sz w:val="24"/>
                <w:szCs w:val="24"/>
              </w:rPr>
              <w:t xml:space="preserve"> ured </w:t>
            </w:r>
            <w:r>
              <w:rPr>
                <w:rFonts w:hAnsi="Times New Roman" w:ascii="Times New Roman"/>
                <w:sz w:val="24"/>
                <w:szCs w:val="24"/>
              </w:rPr>
              <w:t>Zagreb</w:t>
            </w:r>
            <w:r w:rsidR="00951FD2">
              <w:rPr>
                <w:rFonts w:hAnsi="Times New Roman" w:ascii="Times New Roman"/>
                <w:sz w:val="24"/>
                <w:szCs w:val="24"/>
              </w:rPr>
              <w:t>,</w:t>
            </w:r>
            <w:r w:rsidR="00F44CD6">
              <w:rPr>
                <w:rFonts w:hAnsi="Times New Roman" w:ascii="Times New Roman"/>
                <w:sz w:val="24"/>
                <w:szCs w:val="24"/>
              </w:rPr>
              <w:t xml:space="preserve"> zast. po ŽDO Zagreb</w:t>
            </w:r>
          </w:p>
        </w:tc>
        <w:tc>
          <w:tcPr>
            <w:tcW w:type="pct" w:w="474"/>
          </w:tcPr>
          <w:p w:rsidRDefault="00F44CD6" w:rsidP="00F44CD6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80"/>
          </w:tcPr>
          <w:p w:rsidRDefault="00F44CD6" w:rsidP="00F44CD6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c.41</w:t>
            </w:r>
          </w:p>
        </w:tc>
        <w:tc>
          <w:tcPr>
            <w:tcW w:type="pct" w:w="681"/>
          </w:tcPr>
          <w:p w:rsidRDefault="00F44CD6" w:rsidP="0004456C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4CD6">
              <w:rPr>
                <w:rFonts w:hAnsi="Times New Roman" w:ascii="Times New Roman"/>
                <w:sz w:val="24"/>
                <w:szCs w:val="24"/>
              </w:rPr>
              <w:t xml:space="preserve">   2</w:t>
            </w:r>
            <w:r w:rsidR="0004456C">
              <w:rPr>
                <w:rFonts w:hAnsi="Times New Roman" w:ascii="Times New Roman"/>
                <w:sz w:val="24"/>
                <w:szCs w:val="24"/>
              </w:rPr>
              <w:t>10</w:t>
            </w:r>
            <w:r w:rsidRPr="00F44CD6">
              <w:rPr>
                <w:rFonts w:hAnsi="Times New Roman" w:ascii="Times New Roman"/>
                <w:sz w:val="24"/>
                <w:szCs w:val="24"/>
              </w:rPr>
              <w:t>.</w:t>
            </w:r>
            <w:r w:rsidR="0004456C">
              <w:rPr>
                <w:rFonts w:hAnsi="Times New Roman" w:ascii="Times New Roman"/>
                <w:sz w:val="24"/>
                <w:szCs w:val="24"/>
              </w:rPr>
              <w:t>1</w:t>
            </w:r>
            <w:r w:rsidRPr="00F44CD6">
              <w:rPr>
                <w:rFonts w:hAnsi="Times New Roman" w:ascii="Times New Roman"/>
                <w:sz w:val="24"/>
                <w:szCs w:val="24"/>
              </w:rPr>
              <w:t>3</w:t>
            </w:r>
            <w:r w:rsidR="0004456C">
              <w:rPr>
                <w:rFonts w:hAnsi="Times New Roman" w:ascii="Times New Roman"/>
                <w:sz w:val="24"/>
                <w:szCs w:val="24"/>
              </w:rPr>
              <w:t>6</w:t>
            </w:r>
            <w:r w:rsidRPr="00F44CD6">
              <w:rPr>
                <w:rFonts w:hAnsi="Times New Roman" w:ascii="Times New Roman"/>
                <w:sz w:val="24"/>
                <w:szCs w:val="24"/>
              </w:rPr>
              <w:t>,</w:t>
            </w:r>
            <w:r w:rsidR="0004456C">
              <w:rPr>
                <w:rFonts w:hAnsi="Times New Roman" w:ascii="Times New Roman"/>
                <w:sz w:val="24"/>
                <w:szCs w:val="24"/>
              </w:rPr>
              <w:t>47</w:t>
            </w:r>
          </w:p>
        </w:tc>
        <w:tc>
          <w:tcPr>
            <w:tcW w:type="pct" w:w="680"/>
          </w:tcPr>
          <w:p w:rsidRDefault="006126F3" w:rsidP="006126F3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doprin.</w:t>
            </w:r>
            <w:r w:rsidR="00332251">
              <w:rPr>
                <w:rFonts w:hAnsi="Times New Roman" w:ascii="Times New Roman"/>
                <w:sz w:val="24"/>
                <w:szCs w:val="24"/>
              </w:rPr>
              <w:t xml:space="preserve"> 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jav</w:t>
            </w:r>
            <w:r w:rsidR="00F44CD6">
              <w:rPr>
                <w:rFonts w:hAnsi="Times New Roman" w:ascii="Times New Roman"/>
                <w:sz w:val="24"/>
                <w:szCs w:val="24"/>
              </w:rPr>
              <w:t xml:space="preserve"> davanja, rješ.o ovrsi</w:t>
            </w:r>
          </w:p>
        </w:tc>
        <w:tc>
          <w:tcPr>
            <w:tcW w:type="pct" w:w="681"/>
          </w:tcPr>
          <w:p w:rsidRDefault="00F44CD6" w:rsidP="0004456C" w:rsidR="00F44CD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4CD6">
              <w:rPr>
                <w:rFonts w:hAnsi="Times New Roman" w:ascii="Times New Roman"/>
                <w:sz w:val="24"/>
                <w:szCs w:val="24"/>
              </w:rPr>
              <w:t xml:space="preserve">   </w:t>
            </w:r>
          </w:p>
          <w:p w:rsidRDefault="0004456C" w:rsidP="0004456C" w:rsidR="0004456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44CD6">
              <w:rPr>
                <w:rFonts w:hAnsi="Times New Roman" w:ascii="Times New Roman"/>
                <w:sz w:val="24"/>
                <w:szCs w:val="24"/>
              </w:rPr>
              <w:t>2</w:t>
            </w:r>
            <w:r>
              <w:rPr>
                <w:rFonts w:hAnsi="Times New Roman" w:ascii="Times New Roman"/>
                <w:sz w:val="24"/>
                <w:szCs w:val="24"/>
              </w:rPr>
              <w:t>10</w:t>
            </w:r>
            <w:r w:rsidRPr="00F44CD6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F44CD6">
              <w:rPr>
                <w:rFonts w:hAnsi="Times New Roman" w:ascii="Times New Roman"/>
                <w:sz w:val="24"/>
                <w:szCs w:val="24"/>
              </w:rPr>
              <w:t>3</w:t>
            </w:r>
            <w:r>
              <w:rPr>
                <w:rFonts w:hAnsi="Times New Roman" w:ascii="Times New Roman"/>
                <w:sz w:val="24"/>
                <w:szCs w:val="24"/>
              </w:rPr>
              <w:t>6</w:t>
            </w:r>
            <w:r w:rsidRPr="00F44CD6">
              <w:rPr>
                <w:rFonts w:hAnsi="Times New Roman" w:ascii="Times New Roman"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sz w:val="24"/>
                <w:szCs w:val="24"/>
              </w:rPr>
              <w:t>47</w:t>
            </w:r>
          </w:p>
        </w:tc>
        <w:tc>
          <w:tcPr>
            <w:tcW w:type="pct" w:w="661"/>
          </w:tcPr>
          <w:p w:rsidRDefault="00F44CD6" w:rsidP="00332251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i</w:t>
            </w:r>
            <w:r w:rsidR="006126F3">
              <w:rPr>
                <w:rFonts w:hAnsi="Times New Roman" w:ascii="Times New Roman"/>
                <w:sz w:val="24"/>
                <w:szCs w:val="24"/>
              </w:rPr>
              <w:t xml:space="preserve"> jav </w:t>
            </w:r>
            <w:r>
              <w:rPr>
                <w:rFonts w:hAnsi="Times New Roman" w:ascii="Times New Roman"/>
                <w:sz w:val="24"/>
                <w:szCs w:val="24"/>
              </w:rPr>
              <w:t>davanja,  rješ.o ovrsi</w:t>
            </w:r>
          </w:p>
        </w:tc>
      </w:tr>
      <w:tr w:rsidTr="00F44CD6" w:rsidR="00F44CD6" w:rsidRPr="00B40BEB">
        <w:trPr>
          <w:jc w:val="center"/>
        </w:trPr>
        <w:tc>
          <w:tcPr>
            <w:tcW w:type="pct" w:w="255"/>
          </w:tcPr>
          <w:p w:rsidRDefault="00F44CD6" w:rsidP="00F44CD6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="005632E6"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F44CD6" w:rsidP="00F44CD6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87"/>
          </w:tcPr>
          <w:p w:rsidRDefault="00951FD2" w:rsidP="00951FD2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51FD2">
              <w:rPr>
                <w:rFonts w:hAnsi="Times New Roman" w:ascii="Times New Roman"/>
                <w:sz w:val="24"/>
                <w:szCs w:val="24"/>
              </w:rPr>
              <w:t>VELTIM d.o.o</w:t>
            </w:r>
            <w:r>
              <w:rPr>
                <w:rFonts w:hAnsi="Times New Roman" w:ascii="Times New Roman"/>
                <w:sz w:val="24"/>
                <w:szCs w:val="24"/>
              </w:rPr>
              <w:t>. za tehničke i poslovne usluge</w:t>
            </w:r>
            <w:r w:rsidRPr="00951FD2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474"/>
          </w:tcPr>
          <w:p w:rsidRDefault="00951FD2" w:rsidP="00F44CD6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51FD2">
              <w:rPr>
                <w:rFonts w:hAnsi="Times New Roman" w:ascii="Times New Roman"/>
                <w:sz w:val="24"/>
                <w:szCs w:val="24"/>
              </w:rPr>
              <w:t>98575279432</w:t>
            </w:r>
          </w:p>
        </w:tc>
        <w:tc>
          <w:tcPr>
            <w:tcW w:type="pct" w:w="680"/>
          </w:tcPr>
          <w:p w:rsidRDefault="00951FD2" w:rsidP="00F44CD6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51FD2">
              <w:rPr>
                <w:rFonts w:hAnsi="Times New Roman" w:ascii="Times New Roman"/>
                <w:sz w:val="24"/>
                <w:szCs w:val="24"/>
              </w:rPr>
              <w:t>Hum na Sutli 128, 49231 Hum na Sutli</w:t>
            </w:r>
          </w:p>
        </w:tc>
        <w:tc>
          <w:tcPr>
            <w:tcW w:type="pct" w:w="681"/>
          </w:tcPr>
          <w:p w:rsidRDefault="00F44CD6" w:rsidP="00F44CD6" w:rsidR="00F44CD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13E76" w:rsidP="00F44CD6" w:rsidR="00913E7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Pr="00913E76">
              <w:rPr>
                <w:rFonts w:hAnsi="Times New Roman" w:ascii="Times New Roman"/>
                <w:sz w:val="24"/>
                <w:szCs w:val="24"/>
              </w:rPr>
              <w:t>72.332,50</w:t>
            </w:r>
          </w:p>
        </w:tc>
        <w:tc>
          <w:tcPr>
            <w:tcW w:type="pct" w:w="680"/>
          </w:tcPr>
          <w:p w:rsidRDefault="00913E76" w:rsidP="00F44CD6" w:rsidR="00913E7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13E76" w:rsidP="00F44CD6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Rješ.o ovrsi</w:t>
            </w:r>
          </w:p>
        </w:tc>
        <w:tc>
          <w:tcPr>
            <w:tcW w:type="pct" w:w="681"/>
          </w:tcPr>
          <w:p w:rsidRDefault="00F44CD6" w:rsidP="00F44CD6" w:rsidR="00F44CD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13E76" w:rsidP="00F44CD6" w:rsidR="00913E7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Pr="00913E76">
              <w:rPr>
                <w:rFonts w:hAnsi="Times New Roman" w:ascii="Times New Roman"/>
                <w:sz w:val="24"/>
                <w:szCs w:val="24"/>
              </w:rPr>
              <w:t>72.332,50</w:t>
            </w:r>
          </w:p>
        </w:tc>
        <w:tc>
          <w:tcPr>
            <w:tcW w:type="pct" w:w="661"/>
          </w:tcPr>
          <w:p w:rsidRDefault="00913E76" w:rsidP="00F44CD6" w:rsidR="00913E7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13E76" w:rsidP="00F44CD6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Rješ.o ovrsi</w:t>
            </w:r>
          </w:p>
        </w:tc>
      </w:tr>
      <w:tr w:rsidTr="00F44CD6" w:rsidR="00F44CD6" w:rsidRPr="00B40BEB">
        <w:trPr>
          <w:jc w:val="center"/>
        </w:trPr>
        <w:tc>
          <w:tcPr>
            <w:tcW w:type="pct" w:w="255"/>
          </w:tcPr>
          <w:p w:rsidRDefault="005632E6" w:rsidP="00F44CD6" w:rsidR="00F44CD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887"/>
          </w:tcPr>
          <w:p w:rsidRDefault="00951FD2" w:rsidP="00951FD2" w:rsidR="00F44CD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51FD2">
              <w:rPr>
                <w:rFonts w:hAnsi="Times New Roman" w:ascii="Times New Roman"/>
                <w:sz w:val="24"/>
                <w:szCs w:val="24"/>
              </w:rPr>
              <w:t xml:space="preserve">ZAGREBAČKI </w:t>
            </w:r>
            <w:r w:rsidRPr="00951FD2">
              <w:rPr>
                <w:rFonts w:hAnsi="Times New Roman" w:ascii="Times New Roman"/>
                <w:sz w:val="24"/>
                <w:szCs w:val="24"/>
              </w:rPr>
              <w:lastRenderedPageBreak/>
              <w:t>HOLDING d.o.o.</w:t>
            </w:r>
            <w:r>
              <w:rPr>
                <w:rFonts w:hAnsi="Times New Roman" w:ascii="Times New Roman"/>
                <w:sz w:val="24"/>
                <w:szCs w:val="24"/>
              </w:rPr>
              <w:t>, zast. po punom.T.Bilić</w:t>
            </w:r>
          </w:p>
        </w:tc>
        <w:tc>
          <w:tcPr>
            <w:tcW w:type="pct" w:w="474"/>
          </w:tcPr>
          <w:p w:rsidRDefault="00951FD2" w:rsidP="00F44CD6" w:rsidR="00F44CD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51FD2">
              <w:rPr>
                <w:rFonts w:hAnsi="Times New Roman" w:ascii="Times New Roman"/>
                <w:sz w:val="24"/>
                <w:szCs w:val="24"/>
              </w:rPr>
              <w:lastRenderedPageBreak/>
              <w:t>855848</w:t>
            </w:r>
            <w:r w:rsidRPr="00951FD2">
              <w:rPr>
                <w:rFonts w:hAnsi="Times New Roman" w:ascii="Times New Roman"/>
                <w:sz w:val="24"/>
                <w:szCs w:val="24"/>
              </w:rPr>
              <w:lastRenderedPageBreak/>
              <w:t>65987</w:t>
            </w:r>
          </w:p>
        </w:tc>
        <w:tc>
          <w:tcPr>
            <w:tcW w:type="pct" w:w="680"/>
          </w:tcPr>
          <w:p w:rsidRDefault="00951FD2" w:rsidP="00F44CD6" w:rsidR="00F44CD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51FD2">
              <w:rPr>
                <w:rFonts w:hAnsi="Times New Roman" w:ascii="Times New Roman"/>
                <w:sz w:val="24"/>
                <w:szCs w:val="24"/>
              </w:rPr>
              <w:lastRenderedPageBreak/>
              <w:t>Ul.Gr.Vuko</w:t>
            </w:r>
            <w:r w:rsidRPr="00951FD2">
              <w:rPr>
                <w:rFonts w:hAnsi="Times New Roman" w:ascii="Times New Roman"/>
                <w:sz w:val="24"/>
                <w:szCs w:val="24"/>
              </w:rPr>
              <w:lastRenderedPageBreak/>
              <w:t>vara 41, Zagreb</w:t>
            </w:r>
          </w:p>
        </w:tc>
        <w:tc>
          <w:tcPr>
            <w:tcW w:type="pct" w:w="681"/>
          </w:tcPr>
          <w:p w:rsidRDefault="00A3774C" w:rsidP="00F44CD6" w:rsidR="00A3774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3774C" w:rsidP="00F44CD6" w:rsidR="00F44CD6" w:rsidRPr="00F44CD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3774C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31.388,61</w:t>
            </w:r>
          </w:p>
        </w:tc>
        <w:tc>
          <w:tcPr>
            <w:tcW w:type="pct" w:w="680"/>
          </w:tcPr>
          <w:p w:rsidRDefault="00A3774C" w:rsidP="00F44CD6" w:rsidR="00F44CD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Rješ.o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ovrsi</w:t>
            </w:r>
            <w:r w:rsidR="00913E76">
              <w:rPr>
                <w:rFonts w:hAnsi="Times New Roman" w:ascii="Times New Roman"/>
                <w:sz w:val="24"/>
                <w:szCs w:val="24"/>
              </w:rPr>
              <w:t>, ztz kte</w:t>
            </w:r>
          </w:p>
        </w:tc>
        <w:tc>
          <w:tcPr>
            <w:tcW w:type="pct" w:w="681"/>
          </w:tcPr>
          <w:p w:rsidRDefault="00A3774C" w:rsidP="00A3774C" w:rsidR="00A3774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3774C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</w:t>
            </w:r>
          </w:p>
          <w:p w:rsidRDefault="00A3774C" w:rsidP="00A3774C" w:rsidR="00F44CD6" w:rsidRPr="00F44CD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3774C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31.388,61</w:t>
            </w:r>
          </w:p>
        </w:tc>
        <w:tc>
          <w:tcPr>
            <w:tcW w:type="pct" w:w="661"/>
          </w:tcPr>
          <w:p w:rsidRDefault="00A3774C" w:rsidP="00F44CD6" w:rsidR="00F44CD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Rješ.o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ovrsi</w:t>
            </w:r>
            <w:r w:rsidR="00913E76">
              <w:rPr>
                <w:rFonts w:hAnsi="Times New Roman" w:ascii="Times New Roman"/>
                <w:sz w:val="24"/>
                <w:szCs w:val="24"/>
              </w:rPr>
              <w:t>, ztz.kte</w:t>
            </w:r>
          </w:p>
        </w:tc>
      </w:tr>
      <w:tr w:rsidTr="00F44CD6" w:rsidR="00F44CD6" w:rsidRPr="00B40BEB">
        <w:trPr>
          <w:jc w:val="center"/>
        </w:trPr>
        <w:tc>
          <w:tcPr>
            <w:tcW w:type="pct" w:w="255"/>
          </w:tcPr>
          <w:p w:rsidRDefault="005632E6" w:rsidP="00F44CD6" w:rsidR="00F44CD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887"/>
          </w:tcPr>
          <w:p w:rsidRDefault="00F44CD6" w:rsidP="00F44CD6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d.o.o.</w:t>
            </w:r>
          </w:p>
        </w:tc>
        <w:tc>
          <w:tcPr>
            <w:tcW w:type="pct" w:w="474"/>
          </w:tcPr>
          <w:p w:rsidRDefault="00F44CD6" w:rsidP="00F44CD6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680"/>
          </w:tcPr>
          <w:p w:rsidRDefault="00F44CD6" w:rsidP="00F44CD6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R.Frangeša Mihanovića 9, Zagreb</w:t>
            </w:r>
          </w:p>
        </w:tc>
        <w:tc>
          <w:tcPr>
            <w:tcW w:type="pct" w:w="681"/>
          </w:tcPr>
          <w:p w:rsidRDefault="00F44CD6" w:rsidP="00F44CD6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AD7110"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Pr="00F44CD6">
              <w:rPr>
                <w:rFonts w:hAnsi="Times New Roman" w:ascii="Times New Roman"/>
                <w:sz w:val="24"/>
                <w:szCs w:val="24"/>
              </w:rPr>
              <w:t>14.618,08</w:t>
            </w:r>
          </w:p>
        </w:tc>
        <w:tc>
          <w:tcPr>
            <w:tcW w:type="pct" w:w="680"/>
          </w:tcPr>
          <w:p w:rsidRDefault="00F44CD6" w:rsidP="006126F3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Rješ.o ovrsi </w:t>
            </w:r>
            <w:r w:rsidRPr="00F44CD6">
              <w:rPr>
                <w:rFonts w:hAnsi="Times New Roman" w:ascii="Times New Roman"/>
                <w:sz w:val="24"/>
                <w:szCs w:val="24"/>
              </w:rPr>
              <w:t>pravom.</w:t>
            </w:r>
            <w:r w:rsidR="0033225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F44CD6">
              <w:rPr>
                <w:rFonts w:hAnsi="Times New Roman" w:ascii="Times New Roman"/>
                <w:sz w:val="24"/>
                <w:szCs w:val="24"/>
              </w:rPr>
              <w:t>i ovršno</w:t>
            </w:r>
          </w:p>
        </w:tc>
        <w:tc>
          <w:tcPr>
            <w:tcW w:type="pct" w:w="681"/>
          </w:tcPr>
          <w:p w:rsidRDefault="00F44CD6" w:rsidP="00F44CD6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F44CD6">
              <w:rPr>
                <w:rFonts w:hAnsi="Times New Roman" w:ascii="Times New Roman"/>
                <w:sz w:val="24"/>
                <w:szCs w:val="24"/>
              </w:rPr>
              <w:t>14.618,08</w:t>
            </w:r>
          </w:p>
        </w:tc>
        <w:tc>
          <w:tcPr>
            <w:tcW w:type="pct" w:w="661"/>
          </w:tcPr>
          <w:p w:rsidRDefault="00F44CD6" w:rsidP="006126F3" w:rsidR="00F44CD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Rješ.o ovrsi,</w:t>
            </w:r>
            <w:r w:rsidRPr="00F44CD6">
              <w:rPr>
                <w:rFonts w:hAnsi="Times New Roman" w:ascii="Times New Roman"/>
                <w:sz w:val="24"/>
                <w:szCs w:val="24"/>
              </w:rPr>
              <w:t>pravom.i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F44CD6">
              <w:rPr>
                <w:rFonts w:hAnsi="Times New Roman" w:ascii="Times New Roman"/>
                <w:sz w:val="24"/>
                <w:szCs w:val="24"/>
              </w:rPr>
              <w:t xml:space="preserve"> ovršno</w:t>
            </w:r>
          </w:p>
        </w:tc>
      </w:tr>
    </w:tbl>
    <w:p w:rsidRDefault="00512E72" w:rsidR="003B6355" w:rsidRPr="006126F3">
      <w:pPr>
        <w:rPr>
          <w:sz w:val="24"/>
          <w:szCs w:val="24"/>
          <w:u w:val="single"/>
        </w:rPr>
      </w:pPr>
      <w:r>
        <w:tab/>
      </w:r>
      <w:r>
        <w:tab/>
      </w:r>
      <w:r w:rsidR="0004456C">
        <w:tab/>
      </w:r>
      <w:r w:rsidR="0004456C">
        <w:tab/>
      </w:r>
      <w:r w:rsidR="0004456C">
        <w:tab/>
      </w:r>
      <w:r w:rsidR="0004456C" w:rsidRPr="006126F3">
        <w:rPr>
          <w:sz w:val="24"/>
          <w:szCs w:val="24"/>
        </w:rPr>
        <w:t xml:space="preserve">   </w:t>
      </w:r>
      <w:r w:rsidR="006126F3">
        <w:rPr>
          <w:sz w:val="24"/>
          <w:szCs w:val="24"/>
        </w:rPr>
        <w:t xml:space="preserve">           </w:t>
      </w:r>
      <w:r w:rsidR="0004456C" w:rsidRPr="006126F3">
        <w:rPr>
          <w:sz w:val="24"/>
          <w:szCs w:val="24"/>
        </w:rPr>
        <w:t xml:space="preserve">   </w:t>
      </w:r>
      <w:r w:rsidRPr="006126F3">
        <w:rPr>
          <w:sz w:val="24"/>
          <w:szCs w:val="24"/>
          <w:u w:val="single"/>
        </w:rPr>
        <w:t>II viši ispl</w:t>
      </w:r>
      <w:r w:rsidR="006357A6" w:rsidRPr="006126F3">
        <w:rPr>
          <w:sz w:val="24"/>
          <w:szCs w:val="24"/>
          <w:u w:val="single"/>
        </w:rPr>
        <w:t>a</w:t>
      </w:r>
      <w:r w:rsidRPr="006126F3">
        <w:rPr>
          <w:sz w:val="24"/>
          <w:szCs w:val="24"/>
          <w:u w:val="single"/>
        </w:rPr>
        <w:t>tni red ukupno:</w:t>
      </w:r>
      <w:r w:rsidR="00A620D0" w:rsidRPr="006126F3">
        <w:rPr>
          <w:sz w:val="24"/>
          <w:szCs w:val="24"/>
          <w:u w:val="single"/>
        </w:rPr>
        <w:t xml:space="preserve">   </w:t>
      </w:r>
      <w:r w:rsidR="0004456C" w:rsidRPr="006126F3">
        <w:rPr>
          <w:sz w:val="24"/>
          <w:szCs w:val="24"/>
          <w:u w:val="single"/>
        </w:rPr>
        <w:t>328.475,66</w:t>
      </w:r>
    </w:p>
    <w:p w:rsidRDefault="00A620D0" w:rsidR="00A620D0" w:rsidRPr="006126F3">
      <w:pPr>
        <w:rPr>
          <w:sz w:val="24"/>
          <w:szCs w:val="24"/>
        </w:rPr>
      </w:pPr>
    </w:p>
    <w:p w:rsidRDefault="00E84BFC" w:rsidP="00E84BFC" w:rsidR="001A775B" w:rsidRPr="006126F3">
      <w:pPr>
        <w:rPr>
          <w:sz w:val="24"/>
          <w:szCs w:val="24"/>
          <w:u w:val="single"/>
        </w:rPr>
      </w:pPr>
      <w:r w:rsidRPr="006126F3">
        <w:rPr>
          <w:sz w:val="24"/>
          <w:szCs w:val="24"/>
        </w:rPr>
        <w:t xml:space="preserve">                   </w:t>
      </w:r>
      <w:r w:rsidR="00D7735E" w:rsidRPr="006126F3">
        <w:rPr>
          <w:sz w:val="24"/>
          <w:szCs w:val="24"/>
        </w:rPr>
        <w:t xml:space="preserve">      </w:t>
      </w:r>
      <w:r w:rsidR="006126F3">
        <w:rPr>
          <w:sz w:val="24"/>
          <w:szCs w:val="24"/>
        </w:rPr>
        <w:tab/>
      </w:r>
      <w:r w:rsidR="006126F3">
        <w:rPr>
          <w:sz w:val="24"/>
          <w:szCs w:val="24"/>
        </w:rPr>
        <w:tab/>
      </w:r>
      <w:r w:rsidR="006126F3">
        <w:rPr>
          <w:sz w:val="24"/>
          <w:szCs w:val="24"/>
        </w:rPr>
        <w:tab/>
        <w:t xml:space="preserve">      </w:t>
      </w:r>
      <w:r w:rsidRPr="006126F3">
        <w:rPr>
          <w:sz w:val="24"/>
          <w:szCs w:val="24"/>
        </w:rPr>
        <w:t xml:space="preserve"> </w:t>
      </w:r>
      <w:r w:rsidR="00512E72" w:rsidRPr="006126F3">
        <w:rPr>
          <w:sz w:val="24"/>
          <w:szCs w:val="24"/>
          <w:u w:val="single"/>
        </w:rPr>
        <w:t>Tražbine I i II viši isplatni red ukupno:</w:t>
      </w:r>
      <w:r w:rsidR="001D131D" w:rsidRPr="006126F3">
        <w:rPr>
          <w:sz w:val="24"/>
          <w:szCs w:val="24"/>
          <w:u w:val="single"/>
        </w:rPr>
        <w:t xml:space="preserve">      </w:t>
      </w:r>
      <w:r w:rsidR="0004456C" w:rsidRPr="006126F3">
        <w:rPr>
          <w:sz w:val="24"/>
          <w:szCs w:val="24"/>
          <w:u w:val="single"/>
        </w:rPr>
        <w:t>385.573,09</w:t>
      </w:r>
      <w:r w:rsidR="001D131D" w:rsidRPr="006126F3">
        <w:rPr>
          <w:sz w:val="24"/>
          <w:szCs w:val="24"/>
          <w:u w:val="single"/>
        </w:rPr>
        <w:t xml:space="preserve">                                                  </w:t>
      </w:r>
    </w:p>
    <w:p w:rsidRDefault="001A775B" w:rsidR="001A775B" w:rsidRPr="006126F3">
      <w:pPr>
        <w:rPr>
          <w:sz w:val="24"/>
          <w:szCs w:val="24"/>
        </w:rPr>
      </w:pPr>
    </w:p>
    <w:p w:rsidRDefault="0099328B" w:rsidR="0099328B">
      <w:pPr>
        <w:rPr>
          <w:sz w:val="28"/>
          <w:szCs w:val="28"/>
        </w:rPr>
      </w:pPr>
    </w:p>
    <w:p w:rsidRDefault="0099328B" w:rsidP="0099328B" w:rsidR="0099328B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99328B" w:rsidP="0099328B" w:rsidR="0099328B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25"/>
        <w:gridCol w:w="1282"/>
        <w:gridCol w:w="993"/>
        <w:gridCol w:w="1276"/>
        <w:gridCol w:w="1419"/>
        <w:gridCol w:w="991"/>
        <w:gridCol w:w="1276"/>
        <w:gridCol w:w="2492"/>
      </w:tblGrid>
      <w:tr w:rsidTr="00053B41" w:rsidR="0099328B" w:rsidRPr="00B40BEB">
        <w:trPr>
          <w:jc w:val="center"/>
        </w:trPr>
        <w:tc>
          <w:tcPr>
            <w:tcW w:type="pct" w:w="256"/>
            <w:vAlign w:val="center"/>
          </w:tcPr>
          <w:p w:rsidRDefault="0099328B" w:rsidP="00053B41" w:rsidR="0099328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 br</w:t>
            </w:r>
          </w:p>
          <w:p w:rsidRDefault="0099328B" w:rsidP="00053B41" w:rsidR="0099328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5"/>
            <w:vAlign w:val="center"/>
          </w:tcPr>
          <w:p w:rsidRDefault="0099328B" w:rsidP="00053B41" w:rsidR="0099328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>ili naziv razl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</w:t>
            </w:r>
            <w:r>
              <w:rPr>
                <w:rFonts w:hAnsi="Times New Roman" w:ascii="Times New Roman"/>
                <w:sz w:val="24"/>
                <w:szCs w:val="24"/>
              </w:rPr>
              <w:t>n</w:t>
            </w:r>
          </w:p>
        </w:tc>
        <w:tc>
          <w:tcPr>
            <w:tcW w:type="pct" w:w="484"/>
            <w:vAlign w:val="center"/>
          </w:tcPr>
          <w:p w:rsidRDefault="0099328B" w:rsidP="00053B41" w:rsidR="0099328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22"/>
            <w:vAlign w:val="center"/>
          </w:tcPr>
          <w:p w:rsidRDefault="0099328B" w:rsidP="00053B41" w:rsidR="0099328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92"/>
            <w:vAlign w:val="center"/>
          </w:tcPr>
          <w:p w:rsidRDefault="0099328B" w:rsidP="00053B41" w:rsidR="0099328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Javna knjiga u koju je razlu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483"/>
            <w:vAlign w:val="center"/>
          </w:tcPr>
          <w:p w:rsidRDefault="0099328B" w:rsidP="00053B41" w:rsidR="0099328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Iznos tražb osigur.rrazluč.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pravom</w:t>
            </w:r>
          </w:p>
        </w:tc>
        <w:tc>
          <w:tcPr>
            <w:tcW w:type="pct" w:w="622"/>
            <w:vAlign w:val="center"/>
          </w:tcPr>
          <w:p w:rsidRDefault="0099328B" w:rsidP="00053B41" w:rsidR="0099328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</w:t>
            </w:r>
            <w:r>
              <w:rPr>
                <w:rFonts w:hAnsi="Times New Roman" w:ascii="Times New Roman"/>
                <w:sz w:val="24"/>
                <w:szCs w:val="24"/>
              </w:rPr>
              <w:t>ovu tražbine osigur razl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1215"/>
            <w:vAlign w:val="center"/>
          </w:tcPr>
          <w:p w:rsidRDefault="0099328B" w:rsidP="00053B41" w:rsidR="0099328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053B41" w:rsidR="0099328B" w:rsidRPr="00B40BEB">
        <w:trPr>
          <w:jc w:val="center"/>
        </w:trPr>
        <w:tc>
          <w:tcPr>
            <w:tcW w:type="pct" w:w="256"/>
          </w:tcPr>
          <w:p w:rsidRDefault="0099328B" w:rsidP="00053B41" w:rsidR="0099328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625"/>
          </w:tcPr>
          <w:p w:rsidRDefault="0099328B" w:rsidP="00053B41" w:rsidR="0099328B" w:rsidRPr="00AC5F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C5FE1">
              <w:rPr>
                <w:rFonts w:hAnsi="Times New Roman" w:ascii="Times New Roman"/>
                <w:sz w:val="24"/>
                <w:szCs w:val="24"/>
              </w:rPr>
              <w:t>TE</w:t>
            </w:r>
            <w:r>
              <w:rPr>
                <w:rFonts w:hAnsi="Times New Roman" w:ascii="Times New Roman"/>
                <w:sz w:val="24"/>
                <w:szCs w:val="24"/>
              </w:rPr>
              <w:t>HNOMONT D.O.O.,</w:t>
            </w:r>
            <w:r w:rsidRPr="00AC5FE1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99328B" w:rsidP="00053B41" w:rsidR="0099328B" w:rsidRPr="00AC5F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9328B" w:rsidP="00053B41" w:rsidR="0099328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4"/>
          </w:tcPr>
          <w:p w:rsidRDefault="0099328B" w:rsidP="00053B41" w:rsidR="0099328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C5FE1">
              <w:rPr>
                <w:rFonts w:hAnsi="Times New Roman" w:ascii="Times New Roman"/>
                <w:sz w:val="24"/>
                <w:szCs w:val="24"/>
              </w:rPr>
              <w:t>14782948782</w:t>
            </w:r>
          </w:p>
        </w:tc>
        <w:tc>
          <w:tcPr>
            <w:tcW w:type="pct" w:w="622"/>
          </w:tcPr>
          <w:p w:rsidRDefault="0099328B" w:rsidP="00053B41" w:rsidR="0099328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C5FE1">
              <w:rPr>
                <w:rFonts w:hAnsi="Times New Roman" w:ascii="Times New Roman"/>
                <w:sz w:val="24"/>
                <w:szCs w:val="24"/>
              </w:rPr>
              <w:t>KRAJIŠKA ULICA 10-12, ZAGREB</w:t>
            </w:r>
          </w:p>
        </w:tc>
        <w:tc>
          <w:tcPr>
            <w:tcW w:type="pct" w:w="692"/>
          </w:tcPr>
          <w:p w:rsidRDefault="0099328B" w:rsidP="00053B41" w:rsidR="0099328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OPĆINSKI SUD</w:t>
            </w:r>
            <w:r w:rsidRPr="00AC5FE1">
              <w:rPr>
                <w:rFonts w:hAnsi="Times New Roman" w:ascii="Times New Roman"/>
                <w:sz w:val="24"/>
                <w:szCs w:val="24"/>
              </w:rPr>
              <w:t xml:space="preserve"> U POŽEGI</w:t>
            </w:r>
            <w:r>
              <w:rPr>
                <w:rFonts w:hAnsi="Times New Roman" w:ascii="Times New Roman"/>
                <w:sz w:val="24"/>
                <w:szCs w:val="24"/>
              </w:rPr>
              <w:t>, zemlj.knj. odjel</w:t>
            </w:r>
          </w:p>
        </w:tc>
        <w:tc>
          <w:tcPr>
            <w:tcW w:type="pct" w:w="483"/>
          </w:tcPr>
          <w:p w:rsidRDefault="0099328B" w:rsidP="00053B41" w:rsidR="0099328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51.250,00</w:t>
            </w:r>
          </w:p>
        </w:tc>
        <w:tc>
          <w:tcPr>
            <w:tcW w:type="pct" w:w="622"/>
          </w:tcPr>
          <w:p w:rsidRDefault="0099328B" w:rsidP="00053B41" w:rsidR="0099328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C5FE1">
              <w:rPr>
                <w:rFonts w:hAnsi="Times New Roman" w:ascii="Times New Roman"/>
                <w:sz w:val="24"/>
                <w:szCs w:val="24"/>
              </w:rPr>
              <w:t>OVR-511/14-52</w:t>
            </w:r>
          </w:p>
        </w:tc>
        <w:tc>
          <w:tcPr>
            <w:tcW w:type="pct" w:w="1215"/>
          </w:tcPr>
          <w:p w:rsidRDefault="0099328B" w:rsidP="00053B41" w:rsidR="0099328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Nekretn. označ.</w:t>
            </w:r>
            <w:r w:rsidRPr="00AC5FE1">
              <w:rPr>
                <w:rFonts w:hAnsi="Times New Roman" w:ascii="Times New Roman"/>
                <w:sz w:val="24"/>
                <w:szCs w:val="24"/>
              </w:rPr>
              <w:t xml:space="preserve"> kao k.č.br. 2219/25 oranica sa 2401 m2, 2219/26 ornaica sa 1498 m2, 2219/27 oranica kamenjača 1498 m2, 2219/86 oranica kamenjača 2154 m2, 2219/87 oranica kamenjača 1543 m2, 2219/88 oranica kamenjača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1536 m2, uk.</w:t>
            </w:r>
            <w:r w:rsidRPr="00AC5FE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p</w:t>
            </w:r>
            <w:r w:rsidRPr="00AC5FE1">
              <w:rPr>
                <w:rFonts w:hAnsi="Times New Roman" w:ascii="Times New Roman"/>
                <w:sz w:val="24"/>
                <w:szCs w:val="24"/>
              </w:rPr>
              <w:t>ov</w:t>
            </w:r>
            <w:r>
              <w:rPr>
                <w:rFonts w:hAnsi="Times New Roman" w:ascii="Times New Roman"/>
                <w:sz w:val="24"/>
                <w:szCs w:val="24"/>
              </w:rPr>
              <w:t>r.</w:t>
            </w:r>
            <w:r w:rsidRPr="00AC5FE1">
              <w:rPr>
                <w:rFonts w:hAnsi="Times New Roman" w:ascii="Times New Roman"/>
                <w:sz w:val="24"/>
                <w:szCs w:val="24"/>
              </w:rPr>
              <w:t xml:space="preserve"> 10630 m2, sve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upisan</w:t>
            </w:r>
            <w:r w:rsidRPr="00AC5FE1">
              <w:rPr>
                <w:rFonts w:hAnsi="Times New Roman" w:ascii="Times New Roman"/>
                <w:sz w:val="24"/>
                <w:szCs w:val="24"/>
              </w:rPr>
              <w:t xml:space="preserve"> u zk.ul. 2231, k.o. Kutjevo, pri Opć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AC5FE1">
              <w:rPr>
                <w:rFonts w:hAnsi="Times New Roman" w:ascii="Times New Roman"/>
                <w:sz w:val="24"/>
                <w:szCs w:val="24"/>
              </w:rPr>
              <w:t xml:space="preserve"> sudu u Požegi</w:t>
            </w:r>
            <w:r>
              <w:rPr>
                <w:rFonts w:hAnsi="Times New Roman" w:ascii="Times New Roman"/>
                <w:sz w:val="24"/>
                <w:szCs w:val="24"/>
              </w:rPr>
              <w:t>, zemlj. knj. odj.</w:t>
            </w:r>
            <w:r w:rsidRPr="00AC5FE1">
              <w:rPr>
                <w:rFonts w:hAnsi="Times New Roman" w:ascii="Times New Roman"/>
                <w:sz w:val="24"/>
                <w:szCs w:val="24"/>
              </w:rPr>
              <w:t>Požega.</w:t>
            </w:r>
          </w:p>
        </w:tc>
      </w:tr>
      <w:tr w:rsidTr="00053B41" w:rsidR="0099328B" w:rsidRPr="00B40BEB">
        <w:trPr>
          <w:jc w:val="center"/>
        </w:trPr>
        <w:tc>
          <w:tcPr>
            <w:tcW w:type="pct" w:w="256"/>
          </w:tcPr>
          <w:p w:rsidRDefault="0099328B" w:rsidP="00053B41" w:rsidR="0099328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5"/>
          </w:tcPr>
          <w:p w:rsidRDefault="0099328B" w:rsidP="00053B41" w:rsidR="0099328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4"/>
          </w:tcPr>
          <w:p w:rsidRDefault="0099328B" w:rsidP="00053B41" w:rsidR="0099328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2"/>
          </w:tcPr>
          <w:p w:rsidRDefault="0099328B" w:rsidP="00053B41" w:rsidR="0099328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2"/>
          </w:tcPr>
          <w:p w:rsidRDefault="0099328B" w:rsidP="00053B41" w:rsidR="0099328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3"/>
          </w:tcPr>
          <w:p w:rsidRDefault="0099328B" w:rsidP="00053B41" w:rsidR="0099328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2"/>
          </w:tcPr>
          <w:p w:rsidRDefault="0099328B" w:rsidP="00053B41" w:rsidR="0099328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15"/>
          </w:tcPr>
          <w:p w:rsidRDefault="0099328B" w:rsidP="00053B41" w:rsidR="0099328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9328B" w:rsidP="0099328B" w:rsidR="0099328B">
      <w:pPr>
        <w:jc w:val="center"/>
        <w:rPr>
          <w:rFonts w:hAnsi="Times New Roman" w:ascii="Times New Roman"/>
          <w:sz w:val="24"/>
          <w:szCs w:val="24"/>
        </w:rPr>
      </w:pPr>
    </w:p>
    <w:p w:rsidRDefault="001A775B" w:rsidR="001A775B">
      <w:pPr>
        <w:rPr>
          <w:sz w:val="28"/>
          <w:szCs w:val="28"/>
        </w:rPr>
      </w:pPr>
    </w:p>
    <w:p w:rsidRDefault="001A775B" w:rsidR="001A775B" w:rsidRPr="00E84BFC">
      <w:pPr>
        <w:rPr>
          <w:sz w:val="24"/>
          <w:szCs w:val="24"/>
        </w:rPr>
      </w:pPr>
      <w:r w:rsidRPr="00E84BFC">
        <w:rPr>
          <w:sz w:val="24"/>
          <w:szCs w:val="24"/>
        </w:rPr>
        <w:t>U Zagrebu, 2</w:t>
      </w:r>
      <w:r w:rsidR="006126F3">
        <w:rPr>
          <w:sz w:val="24"/>
          <w:szCs w:val="24"/>
        </w:rPr>
        <w:t>1</w:t>
      </w:r>
      <w:r w:rsidRPr="00E84BFC">
        <w:rPr>
          <w:sz w:val="24"/>
          <w:szCs w:val="24"/>
        </w:rPr>
        <w:t>.</w:t>
      </w:r>
      <w:r w:rsidR="00AC5FE1">
        <w:rPr>
          <w:sz w:val="24"/>
          <w:szCs w:val="24"/>
        </w:rPr>
        <w:t>veljače</w:t>
      </w:r>
      <w:r w:rsidRPr="00E84BFC">
        <w:rPr>
          <w:sz w:val="24"/>
          <w:szCs w:val="24"/>
        </w:rPr>
        <w:t xml:space="preserve"> 201</w:t>
      </w:r>
      <w:r w:rsidR="00AC5FE1">
        <w:rPr>
          <w:sz w:val="24"/>
          <w:szCs w:val="24"/>
        </w:rPr>
        <w:t>8</w:t>
      </w:r>
      <w:r w:rsidR="00AC5FE1">
        <w:rPr>
          <w:sz w:val="24"/>
          <w:szCs w:val="24"/>
        </w:rPr>
        <w:tab/>
      </w:r>
      <w:r w:rsidRPr="00E84BFC">
        <w:rPr>
          <w:sz w:val="24"/>
          <w:szCs w:val="24"/>
        </w:rPr>
        <w:t>.</w:t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  <w:t>Stečajni upravitelj:</w:t>
      </w:r>
    </w:p>
    <w:p w:rsidRDefault="001A775B" w:rsidR="001A775B" w:rsidRPr="00E84BFC">
      <w:pPr>
        <w:rPr>
          <w:sz w:val="24"/>
          <w:szCs w:val="24"/>
        </w:rPr>
      </w:pP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  <w:t>Matko Ljuban</w:t>
      </w:r>
    </w:p>
    <w:sectPr w:rsidSect="00DC2DF8" w:rsidR="001A775B" w:rsidRPr="00E84BF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60E" w:rsidP="00702487" w:rsidR="00B5360E">
      <w:pPr>
        <w:spacing w:after="0"/>
      </w:pPr>
      <w:r>
        <w:separator/>
      </w:r>
    </w:p>
  </w:endnote>
  <w:endnote w:id="0" w:type="continuationSeparator">
    <w:p w:rsidRDefault="00B5360E" w:rsidP="00702487" w:rsidR="00B5360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60E" w:rsidP="00702487" w:rsidR="00B5360E">
      <w:pPr>
        <w:spacing w:after="0"/>
      </w:pPr>
      <w:r>
        <w:separator/>
      </w:r>
    </w:p>
  </w:footnote>
  <w:footnote w:id="0" w:type="continuationSeparator">
    <w:p w:rsidRDefault="00B5360E" w:rsidP="00702487" w:rsidR="00B5360E">
      <w:pPr>
        <w:spacing w:after="0"/>
      </w:pPr>
      <w:r>
        <w:continuationSeparator/>
      </w:r>
    </w:p>
  </w:footnote>
  <w:footnote w:id="1">
    <w:p w:rsidRDefault="004C7A06" w:rsidP="005464CF" w:rsidR="004C7A06" w:rsidRPr="00B40BEB">
      <w:pPr>
        <w:pStyle w:val="Tekstfusnote"/>
      </w:pPr>
    </w:p>
  </w:footnote>
  <w:footnote w:id="2">
    <w:p w:rsidRDefault="004C7A06" w:rsidP="003B6355" w:rsidR="004C7A06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10D55"/>
    <w:rsid w:val="000136E1"/>
    <w:rsid w:val="0004456C"/>
    <w:rsid w:val="00073CE8"/>
    <w:rsid w:val="00083B51"/>
    <w:rsid w:val="00085EAC"/>
    <w:rsid w:val="000B4360"/>
    <w:rsid w:val="000D3542"/>
    <w:rsid w:val="000E5172"/>
    <w:rsid w:val="000E5FEE"/>
    <w:rsid w:val="000E7943"/>
    <w:rsid w:val="000E7E1D"/>
    <w:rsid w:val="000F3E05"/>
    <w:rsid w:val="00103A45"/>
    <w:rsid w:val="001204DF"/>
    <w:rsid w:val="001370BE"/>
    <w:rsid w:val="00147569"/>
    <w:rsid w:val="0015209D"/>
    <w:rsid w:val="00162E4C"/>
    <w:rsid w:val="001856EC"/>
    <w:rsid w:val="001907E8"/>
    <w:rsid w:val="00191E83"/>
    <w:rsid w:val="00192CF5"/>
    <w:rsid w:val="001A775B"/>
    <w:rsid w:val="001B2BF0"/>
    <w:rsid w:val="001C0D8B"/>
    <w:rsid w:val="001D131D"/>
    <w:rsid w:val="001F30E6"/>
    <w:rsid w:val="002173C9"/>
    <w:rsid w:val="00265605"/>
    <w:rsid w:val="002B3736"/>
    <w:rsid w:val="002D2DB3"/>
    <w:rsid w:val="002E670C"/>
    <w:rsid w:val="002F61DD"/>
    <w:rsid w:val="00332251"/>
    <w:rsid w:val="0037577B"/>
    <w:rsid w:val="00397652"/>
    <w:rsid w:val="003B6355"/>
    <w:rsid w:val="003B740A"/>
    <w:rsid w:val="003F50B4"/>
    <w:rsid w:val="00433FAE"/>
    <w:rsid w:val="0044522B"/>
    <w:rsid w:val="004546D9"/>
    <w:rsid w:val="004B6FC5"/>
    <w:rsid w:val="004C7A06"/>
    <w:rsid w:val="0050333F"/>
    <w:rsid w:val="00512E72"/>
    <w:rsid w:val="00526461"/>
    <w:rsid w:val="00543A8A"/>
    <w:rsid w:val="005464CF"/>
    <w:rsid w:val="005632E6"/>
    <w:rsid w:val="00566865"/>
    <w:rsid w:val="0057269E"/>
    <w:rsid w:val="00595782"/>
    <w:rsid w:val="005A728D"/>
    <w:rsid w:val="005B12DA"/>
    <w:rsid w:val="005C155E"/>
    <w:rsid w:val="005C59BB"/>
    <w:rsid w:val="005D4E3D"/>
    <w:rsid w:val="005D4ED8"/>
    <w:rsid w:val="005E4C10"/>
    <w:rsid w:val="00610BBD"/>
    <w:rsid w:val="00611674"/>
    <w:rsid w:val="006126F3"/>
    <w:rsid w:val="00631398"/>
    <w:rsid w:val="006357A6"/>
    <w:rsid w:val="006366E5"/>
    <w:rsid w:val="00643104"/>
    <w:rsid w:val="00654B1F"/>
    <w:rsid w:val="0067417C"/>
    <w:rsid w:val="006839D2"/>
    <w:rsid w:val="00692C1C"/>
    <w:rsid w:val="006A497A"/>
    <w:rsid w:val="006B2910"/>
    <w:rsid w:val="006C4383"/>
    <w:rsid w:val="006C6972"/>
    <w:rsid w:val="006F0708"/>
    <w:rsid w:val="00702487"/>
    <w:rsid w:val="00711C9F"/>
    <w:rsid w:val="007232EC"/>
    <w:rsid w:val="00735FF6"/>
    <w:rsid w:val="00745660"/>
    <w:rsid w:val="00782EC9"/>
    <w:rsid w:val="00794966"/>
    <w:rsid w:val="007B6D03"/>
    <w:rsid w:val="007C0E0E"/>
    <w:rsid w:val="007C35A5"/>
    <w:rsid w:val="007D42C0"/>
    <w:rsid w:val="008512FB"/>
    <w:rsid w:val="00852A9E"/>
    <w:rsid w:val="008618A1"/>
    <w:rsid w:val="008771B7"/>
    <w:rsid w:val="008E1E74"/>
    <w:rsid w:val="00913E76"/>
    <w:rsid w:val="00951FD2"/>
    <w:rsid w:val="00967305"/>
    <w:rsid w:val="0099328B"/>
    <w:rsid w:val="009974D6"/>
    <w:rsid w:val="009A5316"/>
    <w:rsid w:val="00A15CA4"/>
    <w:rsid w:val="00A25604"/>
    <w:rsid w:val="00A3774C"/>
    <w:rsid w:val="00A620D0"/>
    <w:rsid w:val="00AA394E"/>
    <w:rsid w:val="00AC5FE1"/>
    <w:rsid w:val="00AC7322"/>
    <w:rsid w:val="00AD7110"/>
    <w:rsid w:val="00B41A91"/>
    <w:rsid w:val="00B51184"/>
    <w:rsid w:val="00B5360E"/>
    <w:rsid w:val="00B56341"/>
    <w:rsid w:val="00B75AA1"/>
    <w:rsid w:val="00BB7F15"/>
    <w:rsid w:val="00BC2D9A"/>
    <w:rsid w:val="00C61F72"/>
    <w:rsid w:val="00C65613"/>
    <w:rsid w:val="00C9778E"/>
    <w:rsid w:val="00CA7F8B"/>
    <w:rsid w:val="00D05871"/>
    <w:rsid w:val="00D05EEB"/>
    <w:rsid w:val="00D177A4"/>
    <w:rsid w:val="00D34E68"/>
    <w:rsid w:val="00D41D43"/>
    <w:rsid w:val="00D7735E"/>
    <w:rsid w:val="00DC2DF8"/>
    <w:rsid w:val="00DF6CBA"/>
    <w:rsid w:val="00E05A6D"/>
    <w:rsid w:val="00E071FF"/>
    <w:rsid w:val="00E20944"/>
    <w:rsid w:val="00E2672E"/>
    <w:rsid w:val="00E367AF"/>
    <w:rsid w:val="00E62873"/>
    <w:rsid w:val="00E84A49"/>
    <w:rsid w:val="00E84BFC"/>
    <w:rsid w:val="00E87AD8"/>
    <w:rsid w:val="00EB5111"/>
    <w:rsid w:val="00EE1BE1"/>
    <w:rsid w:val="00F146D6"/>
    <w:rsid w:val="00F40ACB"/>
    <w:rsid w:val="00F422C5"/>
    <w:rsid w:val="00F44CD6"/>
    <w:rsid w:val="00F76DF5"/>
    <w:rsid w:val="00F87319"/>
    <w:rsid w:val="00FD2A18"/>
    <w:rsid w:val="00FD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4C7A06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Hiperveza" w:type="character">
    <w:name w:val="Hyperlink"/>
    <w:basedOn w:val="Zadanifontodlomka"/>
    <w:uiPriority w:val="99"/>
    <w:unhideWhenUsed/>
    <w:rsid w:val="00D41D43"/>
    <w:rPr>
      <w:color w:themeColor="hyperlink" w:val="0000FF"/>
      <w:u w:val="single"/>
    </w:rPr>
  </w:style>
  <w:style w:customStyle="true" w:styleId="Naslov1Char" w:type="character">
    <w:name w:val="Naslov 1 Char"/>
    <w:basedOn w:val="Zadanifontodlomka"/>
    <w:link w:val="Naslov1"/>
    <w:uiPriority w:val="9"/>
    <w:rsid w:val="004C7A06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0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B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BBD"/>
    <w:rPr>
      <w:rFonts w:hAnsi="Times New Roman" w:ascii="Times New Roman"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BBD"/>
    <w:rPr>
      <w:rFonts w:cs="Times New Roman" w:hAnsi="Times New Roman" w:ascii="Times New Roman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BBD"/>
    <w:rPr>
      <w:rFonts w:cs="Times New Roman" w:hAnsi="Times New Roman" w:ascii="Times New Roman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382</properties:Words>
  <properties:Characters>2193</properties:Characters>
  <properties:Lines>268</properties:Lines>
  <properties:Paragraphs>92</properties:Paragraphs>
  <properties:TotalTime>10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2018-02-20T16:00:00Z</dcterms:created>
  <dc:creator>ADMINIBM</dc:creator>
  <cp:lastModifiedBy>Matea Bizjak</cp:lastModifiedBy>
  <dcterms:modified xmlns:xsi="http://www.w3.org/2001/XMLSchema-instance" xsi:type="dcterms:W3CDTF">2018-02-23T09:05:00Z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St-3392/2016-18 / Podnesak - Tablica prijavljenih i osporenih tražbina (Tabl.20.2.18..docx)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