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52d0" w14:paraId="9d752d0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1ED" w:rsidP="000F71ED" w:rsidR="000F71ED" w:rsidRPr="004453B3">
      <w:pPr>
        <w:pStyle w:val="Zaglavlje"/>
      </w:pPr>
      <w:r w:rsidRPr="004453B3">
        <w:t xml:space="preserve">REPUBLIKA HRVATSKA </w:t>
      </w:r>
    </w:p>
    <w:p w:rsidRDefault="000F71ED" w:rsidP="000F71ED" w:rsidR="000F71ED" w:rsidRPr="004453B3">
      <w:pPr>
        <w:pStyle w:val="Zaglavlje"/>
      </w:pPr>
      <w:r w:rsidRPr="004453B3">
        <w:t>Trgovački sud u Zagrebu</w:t>
      </w:r>
    </w:p>
    <w:p w:rsidRDefault="000F71ED" w:rsidP="000F71ED" w:rsidR="000F71ED" w:rsidRPr="004453B3">
      <w:pPr>
        <w:pStyle w:val="Zaglavlje"/>
      </w:pPr>
      <w:r w:rsidRPr="004453B3">
        <w:t xml:space="preserve">Zagreb, Amruševa 2/II </w:t>
      </w:r>
    </w:p>
    <w:p w:rsidRDefault="000F71ED" w:rsidP="000F71ED" w:rsidR="000F71ED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5831/15</w:t>
      </w:r>
    </w:p>
    <w:p w:rsidRDefault="000F71ED" w:rsidP="000F71ED" w:rsidR="000F71ED" w:rsidRPr="004453B3">
      <w:pPr>
        <w:jc w:val="center"/>
      </w:pPr>
    </w:p>
    <w:p w:rsidRDefault="000F71ED" w:rsidP="000F71ED" w:rsidR="000F71ED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center"/>
      </w:pPr>
      <w:r w:rsidRPr="004453B3">
        <w:t>R J E Š E N J E</w:t>
      </w:r>
    </w:p>
    <w:p w:rsidRDefault="000F71ED" w:rsidP="000F71ED" w:rsidR="000F71ED" w:rsidRPr="004453B3">
      <w:pPr>
        <w:jc w:val="center"/>
      </w:pPr>
    </w:p>
    <w:p w:rsidRDefault="000F71ED" w:rsidP="000F71ED" w:rsidR="000F71ED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STO Media d.o.o., Zagreb, Jordanovac 113, OIB: 11388359221, </w:t>
      </w:r>
      <w:r w:rsidRPr="004453B3">
        <w:t xml:space="preserve">dana </w:t>
      </w:r>
      <w:r>
        <w:t>23. ožujka</w:t>
      </w:r>
      <w:r w:rsidRPr="004453B3">
        <w:t xml:space="preserve"> 2016. 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center"/>
      </w:pPr>
      <w:r w:rsidRPr="004453B3">
        <w:t>r i j e š i o    je</w:t>
      </w:r>
    </w:p>
    <w:p w:rsidRDefault="000F71ED" w:rsidP="000F71ED" w:rsidR="000F71E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F71ED" w:rsidP="000F71ED" w:rsidR="000F71E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STO Media d.o.o., Zagreb, Jordanovac 113, OIB: 11388359221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F71ED" w:rsidP="000F71ED" w:rsidR="000F71ED" w:rsidRPr="004453B3">
      <w:pPr>
        <w:pStyle w:val="BodyText21"/>
        <w:rPr>
          <w:rFonts w:hAnsi="Times New Roman" w:ascii="Times New Roman"/>
          <w:szCs w:val="24"/>
        </w:rPr>
      </w:pPr>
    </w:p>
    <w:p w:rsidRDefault="000F71ED" w:rsidP="000F71ED" w:rsidR="000F71E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Miljenko Marinić, OIB: 34668485052, Zagreb, Lopudska 1a.</w:t>
      </w:r>
    </w:p>
    <w:p w:rsidRDefault="000F71ED" w:rsidP="000F71ED" w:rsidR="000F71E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F71ED" w:rsidP="000F71ED" w:rsidR="000F71ED">
      <w:pPr>
        <w:jc w:val="both"/>
      </w:pPr>
      <w:r w:rsidRPr="004453B3">
        <w:t xml:space="preserve">III. Zaključuje se stečajni postupak nad dužnikom </w:t>
      </w:r>
      <w:r>
        <w:t>STO Media d.o.o., Zagreb, Jordanovac 113, OIB: 11388359221.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ind w:left="360"/>
        <w:jc w:val="center"/>
      </w:pPr>
      <w:r w:rsidRPr="004453B3">
        <w:t>Obrazloženje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0F71ED" w:rsidP="000F71ED" w:rsidR="000F71ED" w:rsidRPr="004453B3">
      <w:pPr>
        <w:jc w:val="center"/>
      </w:pPr>
    </w:p>
    <w:p w:rsidRDefault="000F71ED" w:rsidP="000F71ED" w:rsidR="000F71ED" w:rsidRPr="004453B3">
      <w:pPr>
        <w:ind w:firstLine="720" w:left="5040"/>
        <w:jc w:val="right"/>
      </w:pPr>
      <w:r w:rsidRPr="004453B3">
        <w:t xml:space="preserve">      SUDAC:</w:t>
      </w:r>
    </w:p>
    <w:p w:rsidRDefault="000F71ED" w:rsidP="000F71ED" w:rsidR="000F71ED" w:rsidRPr="004453B3">
      <w:pPr>
        <w:jc w:val="right"/>
      </w:pPr>
      <w:r>
        <w:t>Goran Iskra</w:t>
      </w:r>
      <w:r w:rsidR="009A5956">
        <w:t>,v.r.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both"/>
      </w:pPr>
      <w:r w:rsidRPr="004453B3">
        <w:t>Uputa o pravnom lijeku:</w:t>
      </w:r>
    </w:p>
    <w:p w:rsidRDefault="000F71ED" w:rsidP="000F71ED" w:rsidR="000F71ED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0F71ED" w:rsidP="000F71ED" w:rsidR="000F71ED" w:rsidRPr="004453B3">
      <w:pPr>
        <w:jc w:val="both"/>
        <w:rPr>
          <w:i/>
        </w:rPr>
      </w:pPr>
    </w:p>
    <w:p w:rsidRDefault="009A5956" w:rsidR="009A5956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9A5956" w:rsidR="009A5956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9A5956" w:rsidR="009A5956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F71ED" w:rsidP="000F71ED" w:rsidR="000F71ED" w:rsidRPr="004453B3">
      <w:pPr>
        <w:jc w:val="both"/>
      </w:pPr>
    </w:p>
    <w:p w:rsidRDefault="000F71ED" w:rsidP="000F71ED" w:rsidR="000F71ED" w:rsidRPr="004453B3">
      <w:pPr>
        <w:jc w:val="center"/>
        <w:rPr>
          <w:highlight w:val="green"/>
          <w:u w:val="single"/>
        </w:rPr>
      </w:pPr>
    </w:p>
    <w:p w:rsidRDefault="000F71ED" w:rsidP="000F71ED" w:rsidR="000F71ED" w:rsidRPr="004453B3">
      <w:pPr>
        <w:jc w:val="center"/>
        <w:rPr>
          <w:highlight w:val="green"/>
          <w:u w:val="single"/>
        </w:rPr>
      </w:pPr>
    </w:p>
    <w:p w:rsidRDefault="000F71ED" w:rsidP="000F71ED" w:rsidR="000F71ED" w:rsidRPr="004453B3">
      <w:pPr>
        <w:jc w:val="center"/>
        <w:rPr>
          <w:u w:val="single"/>
        </w:rPr>
      </w:pPr>
    </w:p>
    <w:p w:rsidRDefault="000D2C86" w:rsidP="000F71ED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9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0F71ED">
      <w:t>5831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0F71ED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321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A5956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A5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A5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5831</izvorni_sadrzaj>
    <derivirana_varijabla naziv="DomainObject.Predmet.Broj_1">5831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St-5831/2015</izvorni_sadrzaj>
    <derivirana_varijabla naziv="DomainObject.Predmet.OznakaBroj_1">St-5831/2015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Media d.o.o. zastupanog po punomoćniku MARIJA TOMIĆ</izvorni_sadrzaj>
    <derivirana_varijabla naziv="DomainObject.Predmet.ProtustrankaFormated_1">  STO Media d.o.o. zastupanog po punomoćniku MARIJA TOMIĆ</derivirana_varijabla>
  </DomainObject.Predmet.ProtustrankaFormated>
  <DomainObject.Predmet.ProtustrankaFormatedOIB>
    <izvorni_sadrzaj>  STO Media d.o.o., OIB 11388359221 zastupanog po punomoćniku MARIJA TOMIĆ</izvorni_sadrzaj>
    <derivirana_varijabla naziv="DomainObject.Predmet.ProtustrankaFormatedOIB_1">  STO Media d.o.o., OIB 11388359221 zastupanog po punomoćniku MARIJA TOMIĆ</derivirana_varijabla>
  </DomainObject.Predmet.ProtustrankaFormatedOIB>
  <DomainObject.Predmet.ProtustrankaFormatedWithAdress>
    <izvorni_sadrzaj> STO Media d.o.o., Jordanovac 113, 10000 Zagreb zastupanog po punomoćniku MARIJA TOMIĆ</izvorni_sadrzaj>
    <derivirana_varijabla naziv="DomainObject.Predmet.ProtustrankaFormatedWithAdress_1"> STO Media d.o.o., Jordanovac 113, 10000 Zagreb zastupanog po punomoćniku MARIJA TOMIĆ</derivirana_varijabla>
  </DomainObject.Predmet.ProtustrankaFormatedWithAdress>
  <DomainObject.Predmet.ProtustrankaFormatedWithAdressOIB>
    <izvorni_sadrzaj> STO Media d.o.o., OIB 11388359221, Jordanovac 113, 10000 Zagreb zastupanog po punomoćniku MARIJA TOMIĆ</izvorni_sadrzaj>
    <derivirana_varijabla naziv="DomainObject.Predmet.ProtustrankaFormatedWithAdressOIB_1"> STO Media d.o.o., OIB 11388359221, Jordanovac 113, 10000 Zagreb zastupanog po punomoćniku MARIJA TOMIĆ</derivirana_varijabla>
  </DomainObject.Predmet.ProtustrankaFormatedWithAdressOIB>
  <DomainObject.Predmet.ProtustrankaWithAdress>
    <izvorni_sadrzaj>STO Media d.o.o. Jordanovac 113, 10000 Zagreb</izvorni_sadrzaj>
    <derivirana_varijabla naziv="DomainObject.Predmet.ProtustrankaWithAdress_1">STO Media d.o.o. Jordanovac 113, 10000 Zagreb</derivirana_varijabla>
  </DomainObject.Predmet.ProtustrankaWithAdress>
  <DomainObject.Predmet.ProtustrankaWithAdressOIB>
    <izvorni_sadrzaj>STO Media d.o.o., OIB 11388359221, Jordanovac 113, 10000 Zagreb</izvorni_sadrzaj>
    <derivirana_varijabla naziv="DomainObject.Predmet.ProtustrankaWithAdressOIB_1">STO Media d.o.o., OIB 11388359221, Jordanovac 113, 10000 Zagreb</derivirana_varijabla>
  </DomainObject.Predmet.ProtustrankaWithAdressOIB>
  <DomainObject.Predmet.ProtustrankaNazivFormated>
    <izvorni_sadrzaj>STO Media d.o.o.</izvorni_sadrzaj>
    <derivirana_varijabla naziv="DomainObject.Predmet.ProtustrankaNazivFormated_1">STO Media d.o.o.</derivirana_varijabla>
  </DomainObject.Predmet.ProtustrankaNazivFormated>
  <DomainObject.Predmet.ProtustrankaNazivFormatedOIB>
    <izvorni_sadrzaj>STO Media d.o.o., OIB 11388359221</izvorni_sadrzaj>
    <derivirana_varijabla naziv="DomainObject.Predmet.ProtustrankaNazivFormatedOIB_1">STO Media d.o.o., OIB 11388359221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Media d.o.o. zastupanog po punomoćniku MARIJA TOMIĆ</item>
    </izvorni_sadrzaj>
    <derivirana_varijabla naziv="DomainObject.Predmet.ProtuStrankaListFormated_1">
      <item>STO Media d.o.o. zastupanog po punomoćniku MARIJA TOMIĆ</item>
    </derivirana_varijabla>
  </DomainObject.Predmet.ProtuStrankaListFormated>
  <DomainObject.Predmet.ProtuStrankaListFormatedOIB>
    <izvorni_sadrzaj>
      <item>STO Media d.o.o., OIB 11388359221 zastupanog po punomoćniku MARIJA TOMIĆ</item>
    </izvorni_sadrzaj>
    <derivirana_varijabla naziv="DomainObject.Predmet.ProtuStrankaListFormatedOIB_1">
      <item>STO Media d.o.o., OIB 11388359221 zastupanog po punomoćniku MARIJA TOMIĆ</item>
    </derivirana_varijabla>
  </DomainObject.Predmet.ProtuStrankaListFormatedOIB>
  <DomainObject.Predmet.ProtuStrankaListFormatedWithAdress>
    <izvorni_sadrzaj>
      <item>STO Media d.o.o., Jordanovac 113, 10000 Zagreb zastupanog po punomoćniku MARIJA TOMIĆ</item>
    </izvorni_sadrzaj>
    <derivirana_varijabla naziv="DomainObject.Predmet.ProtuStrankaListFormatedWithAdress_1">
      <item>STO Media d.o.o., Jordanovac 113, 10000 Zagreb zastupanog po punomoćniku MARIJA TOMIĆ</item>
    </derivirana_varijabla>
  </DomainObject.Predmet.ProtuStrankaListFormatedWithAdress>
  <DomainObject.Predmet.ProtuStrankaListFormatedWithAdressOIB>
    <izvorni_sadrzaj>
      <item>STO Media d.o.o., OIB 11388359221, Jordanovac 113, 10000 Zagreb zastupanog po punomoćniku MARIJA TOMIĆ</item>
    </izvorni_sadrzaj>
    <derivirana_varijabla naziv="DomainObject.Predmet.ProtuStrankaListFormatedWithAdressOIB_1">
      <item>STO Media d.o.o., OIB 11388359221, Jordanovac 113, 10000 Zagreb zastupanog po punomoćniku MARIJA TOMIĆ</item>
    </derivirana_varijabla>
  </DomainObject.Predmet.ProtuStrankaListFormatedWithAdressOIB>
  <DomainObject.Predmet.ProtuStrankaListNazivFormated>
    <izvorni_sadrzaj>
      <item>STO Media d.o.o.</item>
    </izvorni_sadrzaj>
    <derivirana_varijabla naziv="DomainObject.Predmet.ProtuStrankaListNazivFormated_1">
      <item>STO Media d.o.o.</item>
    </derivirana_varijabla>
  </DomainObject.Predmet.ProtuStrankaListNazivFormated>
  <DomainObject.Predmet.ProtuStrankaListNazivFormatedOIB>
    <izvorni_sadrzaj>
      <item>STO Media d.o.o., OIB 11388359221</item>
    </izvorni_sadrzaj>
    <derivirana_varijabla naziv="DomainObject.Predmet.ProtuStrankaListNazivFormatedOIB_1">
      <item>STO Media d.o.o., OIB 11388359221</item>
    </derivirana_varijabla>
  </DomainObject.Predmet.ProtuStrankaListNazivFormatedOIB>
  <DomainObject.Predmet.OstaliListFormated>
    <izvorni_sadrzaj>
      <item>Miljenko Marinić</item>
      <item>MARIJA TOMIĆ punomoćnik sudionika u postupku STO Media d.o.o.</item>
    </izvorni_sadrzaj>
    <derivirana_varijabla naziv="DomainObject.Predmet.OstaliListFormated_1">
      <item>Miljenko Marinić</item>
      <item>MARIJA TOMIĆ punomoćnik sudionika u postupku STO Media d.o.o.</item>
    </derivirana_varijabla>
  </DomainObject.Predmet.OstaliListFormated>
  <DomainObject.Predmet.OstaliListFormatedOIB>
    <izvorni_sadrzaj>
      <item>Miljenko Marinić, OIB 34668485052</item>
      <item>MARIJA TOMIĆ, OIB 23369577471 punomoćnik sudionika u postupku STO Media d.o.o.</item>
    </izvorni_sadrzaj>
    <derivirana_varijabla naziv="DomainObject.Predmet.OstaliListFormatedOIB_1">
      <item>Miljenko Marinić, OIB 34668485052</item>
      <item>MARIJA TOMIĆ, OIB 23369577471 punomoćnik sudionika u postupku STO Media d.o.o.</item>
    </derivirana_varijabla>
  </DomainObject.Predmet.OstaliListFormatedOIB>
  <DomainObject.Predmet.OstaliListFormatedWithAdress>
    <izvorni_sadrzaj>
      <item>Miljenko Marinić, Lopudska 1a, 10000 Zagreb</item>
      <item>MARIJA TOMIĆ, JORDANOVAC 113, 10000 Zagreb punomoćnik sudionika u postupku STO Media d.o.o.</item>
    </izvorni_sadrzaj>
    <derivirana_varijabla naziv="DomainObject.Predmet.OstaliListFormatedWithAdress_1">
      <item>Miljenko Marinić, Lopudska 1a, 10000 Zagreb</item>
      <item>MARIJA TOMIĆ, JORDANOVAC 113, 10000 Zagreb punomoćnik sudionika u postupku STO Media d.o.o.</item>
    </derivirana_varijabla>
  </DomainObject.Predmet.OstaliListFormatedWithAdress>
  <DomainObject.Predmet.OstaliListFormatedWithAdressOIB>
    <izvorni_sadrzaj>
      <item>Miljenko Marinić, OIB 34668485052, Lopudska 1a, 10000 Zagreb</item>
      <item>MARIJA TOMIĆ, OIB 23369577471, JORDANOVAC 113, 10000 Zagreb punomoćnik sudionika u postupku STO Media d.o.o.</item>
    </izvorni_sadrzaj>
    <derivirana_varijabla naziv="DomainObject.Predmet.OstaliListFormatedWithAdressOIB_1">
      <item>Miljenko Marinić, OIB 34668485052, Lopudska 1a, 10000 Zagreb</item>
      <item>MARIJA TOMIĆ, OIB 23369577471, JORDANOVAC 113, 10000 Zagreb punomoćnik sudionika u postupku STO Media d.o.o.</item>
    </derivirana_varijabla>
  </DomainObject.Predmet.OstaliListFormatedWithAdressOIB>
  <DomainObject.Predmet.OstaliListNazivFormated>
    <izvorni_sadrzaj>
      <item>Miljenko Marinić</item>
      <item>MARIJA TOMIĆ</item>
    </izvorni_sadrzaj>
    <derivirana_varijabla naziv="DomainObject.Predmet.OstaliListNazivFormated_1">
      <item>Miljenko Marinić</item>
      <item>MARIJA TOMIĆ</item>
    </derivirana_varijabla>
  </DomainObject.Predmet.OstaliListNazivFormated>
  <DomainObject.Predmet.OstaliListNazivFormatedOIB>
    <izvorni_sadrzaj>
      <item>Miljenko Marinić, OIB 34668485052</item>
      <item>MARIJA TOMIĆ, OIB 23369577471</item>
    </izvorni_sadrzaj>
    <derivirana_varijabla naziv="DomainObject.Predmet.OstaliListNazivFormatedOIB_1">
      <item>Miljenko Marinić, OIB 34668485052</item>
      <item>MARIJA TOMIĆ, OIB 23369577471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Media d.o.o.</izvorni_sadrzaj>
    <derivirana_varijabla naziv="DomainObject.Predmet.ProtustrankaIDrugi_1">STO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STO Media d.o.o., OIB 11388359221, Jordanovac 113, 10000 Zagreb</izvorni_sadrzaj>
    <derivirana_varijabla naziv="DomainObject.Predmet.ProtustrankaIDrugiAdressOIB_1">STO Media d.o.o., OIB 11388359221,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Media d.o.o.</item>
      <item>FINA Regionalni centar Zagreb</item>
      <item>Miljenko Marinić</item>
      <item>MARIJA TOMIĆ</item>
    </izvorni_sadrzaj>
    <derivirana_varijabla naziv="DomainObject.Predmet.SudioniciListNaziv_1">
      <item>STO Media d.o.o.</item>
      <item>FINA Regionalni centar Zagreb</item>
      <item>Miljenko Marinić</item>
      <item>MARIJA TOMIĆ</item>
    </derivirana_varijabla>
  </DomainObject.Predmet.SudioniciListNaziv>
  <DomainObject.Predmet.SudioniciListAdressOIB>
    <izvorni_sadrzaj>
      <item>STO Media d.o.o., OIB 11388359221, Jordanovac 113,10000 Zagreb</item>
      <item>FINA Regionalni centar Zagreb, OIB 85821130368, Trg svibanjskih žrtava 1995. br.1,10000 Zagreb</item>
      <item>Miljenko Marinić, OIB 34668485052, Lopudska 1a,10000 Zagreb</item>
      <item>MARIJA TOMIĆ, OIB 23369577471, JORDANOVAC 113,10000 Zagreb</item>
    </izvorni_sadrzaj>
    <derivirana_varijabla naziv="DomainObject.Predmet.SudioniciListAdressOIB_1">
      <item>STO Media d.o.o., OIB 11388359221, Jordanovac 113,10000 Zagreb</item>
      <item>FINA Regionalni centar Zagreb, OIB 85821130368, Trg svibanjskih žrtava 1995. br.1,10000 Zagreb</item>
      <item>Miljenko Marinić, OIB 34668485052, Lopudska 1a,10000 Zagreb</item>
      <item>MARIJA TOMIĆ, OIB 23369577471,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11388359221</item>
      <item>, OIB 85821130368</item>
      <item>, OIB 34668485052</item>
      <item>, OIB 23369577471</item>
    </izvorni_sadrzaj>
    <derivirana_varijabla naziv="DomainObject.Predmet.SudioniciListNazivOIB_1">
      <item>, OIB 11388359221</item>
      <item>, OIB 85821130368</item>
      <item>, OIB 34668485052</item>
      <item>, OIB 23369577471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A978D-F91D-4E59-B1ED-0AFB074BF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2160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2016-03-23T06:09:00Z</dcterms:created>
  <dc:creator>Korisnik</dc:creator>
  <cp:lastModifiedBy>Višnja Svečak</cp:lastModifiedBy>
  <cp:lastPrinted>2016-03-23T12:26:00Z</cp:lastPrinted>
  <dcterms:modified xmlns:xsi="http://www.w3.org/2001/XMLSchema-instance" xsi:type="dcterms:W3CDTF">2016-03-23T12:26:00Z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