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c59a" w14:paraId="af9c59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5A1847">
        <w:t>487</w:t>
      </w:r>
      <w:r w:rsidR="006B338C">
        <w:t>/1</w:t>
      </w:r>
      <w:r w:rsidR="00664993">
        <w:t>6</w:t>
      </w:r>
      <w:r w:rsidR="006B338C">
        <w:t>-</w:t>
      </w:r>
      <w:r w:rsidR="005A1847">
        <w:t>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3B23F0">
        <w:t>DEBRA d.o.o., Zadar, Put Gazića 14/b, Zadar, OIB: 24043888271</w:t>
      </w:r>
      <w:r w:rsidR="006B338C">
        <w:t xml:space="preserve">, </w:t>
      </w:r>
      <w:r w:rsidR="003B23F0">
        <w:t>21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DEBRA d.o.o., Zadar, Put Gazića 14/b, Zadar, OIB: 24043888271.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3B23F0">
        <w:t>01. travnja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3B23F0">
        <w:t>DEBRA d.o.o., Zadar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3B23F0">
        <w:t>19</w:t>
      </w:r>
      <w:r w:rsidR="00513B95">
        <w:t>. travnja 2016. zastupnik po  zakonu stečajnog dužnika dostavio je</w:t>
      </w:r>
      <w:r w:rsidR="003B23F0">
        <w:t xml:space="preserve"> izvadak o promjenama i stanju na transakcijskom računu iz kojeg proizlazi </w:t>
      </w:r>
      <w:r w:rsidR="00513B95">
        <w:t xml:space="preserve">da na dan </w:t>
      </w:r>
      <w:r w:rsidR="003B23F0">
        <w:t>1</w:t>
      </w:r>
      <w:r w:rsidR="00513B95">
        <w:t>8. travnja 2016. dužnik nema nepodmirenih obaveza i da mu žiro račun nije u blokadi.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B23F0">
        <w:t>21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23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3B23F0">
          <w:t>487/16-9</w:t>
        </w:r>
      </w:p>
      <w:p w:rsidRDefault="009F4234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513B95"/>
    <w:rsid w:val="00517489"/>
    <w:rsid w:val="0053370D"/>
    <w:rsid w:val="005A1847"/>
    <w:rsid w:val="00602548"/>
    <w:rsid w:val="0060535F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9F4234"/>
    <w:rsid w:val="00A57FE5"/>
    <w:rsid w:val="00A628BE"/>
    <w:rsid w:val="00A94666"/>
    <w:rsid w:val="00BE6C59"/>
    <w:rsid w:val="00C04AAD"/>
    <w:rsid w:val="00C052B0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6439B"/>
    <w:rsid w:val="00F9412A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DEBRA društvo s ograničenom odgovornošću za graditeljstvo, turizam i trgovinu</izvorni_sadrzaj>
    <derivirana_varijabla naziv="DomainObject.Predmet.ProtustrankaFormated_1">  DEBRA društvo s ograničenom odgovornošću za graditeljstvo, turizam i trgovinu</derivirana_varijabla>
  </DomainObject.Predmet.ProtustrankaFormated>
  <DomainObject.Predmet.ProtustrankaFormatedOIB>
    <izvorni_sadrzaj>  DEBRA društvo s ograničenom odgovornošću za graditeljstvo, turizam i trgovinu, OIB 24043888271</izvorni_sadrzaj>
    <derivirana_varijabla naziv="DomainObject.Predmet.ProtustrankaFormatedOIB_1">  DEBRA društvo s ograničenom odgovornošću za graditeljstvo, turizam i trgovinu, OIB 24043888271</derivirana_varijabla>
  </DomainObject.Predmet.ProtustrankaFormatedOIB>
  <DomainObject.Predmet.ProtustrankaFormatedWithAdress>
    <izvorni_sadrzaj> DEBRA društvo s ograničenom odgovornošću za graditeljstvo, turizam i trgovinu, Put Gazića 14/b, 23000 Zadar</izvorni_sadrzaj>
    <derivirana_varijabla naziv="DomainObject.Predmet.ProtustrankaFormatedWithAdress_1"> DEBRA društvo s ograničenom odgovornošću za graditeljstvo, turizam i trgovinu, Put Gazića 14/b, 23000 Zadar</derivirana_varijabla>
  </DomainObject.Predmet.ProtustrankaFormatedWithAdress>
  <DomainObject.Predmet.ProtustrankaFormatedWithAdressOIB>
    <izvorni_sadrzaj> DEBRA društvo s ograničenom odgovornošću za graditeljstvo, turizam i trgovinu, OIB 24043888271, Put Gazića 14/b, 23000 Zadar</izvorni_sadrzaj>
    <derivirana_varijabla naziv="DomainObject.Predmet.ProtustrankaFormatedWithAdressOIB_1"> DEBRA društvo s ograničenom odgovornošću za graditeljstvo, turizam i trgovinu, OIB 24043888271, Put Gazića 14/b, 23000 Zadar</derivirana_varijabla>
  </DomainObject.Predmet.ProtustrankaFormatedWithAdressOIB>
  <DomainObject.Predmet.ProtustrankaWithAdress>
    <izvorni_sadrzaj>DEBRA društvo s ograničenom odgovornošću za graditeljstvo, turizam i trgovinu Put Gazića 14/b, 23000 Zadar</izvorni_sadrzaj>
    <derivirana_varijabla naziv="DomainObject.Predmet.ProtustrankaWithAdress_1">DEBRA društvo s ograničenom odgovornošću za graditeljstvo, turizam i trgovinu Put Gazića 14/b, 23000 Zadar</derivirana_varijabla>
  </DomainObject.Predmet.ProtustrankaWithAdress>
  <DomainObject.Predmet.ProtustrankaWithAdressOIB>
    <izvorni_sadrzaj>DEBRA društvo s ograničenom odgovornošću za graditeljstvo, turizam i trgovinu, OIB 24043888271, Put Gazića 14/b, 23000 Zadar</izvorni_sadrzaj>
    <derivirana_varijabla naziv="DomainObject.Predmet.ProtustrankaWithAdressOIB_1">DEBRA društvo s ograničenom odgovornošću za graditeljstvo, turizam i trgovinu, OIB 24043888271, Put Gazića 14/b, 23000 Zadar</derivirana_varijabla>
  </DomainObject.Predmet.ProtustrankaWithAdressOIB>
  <DomainObject.Predmet.ProtustrankaNazivFormated>
    <izvorni_sadrzaj>DEBRA društvo s ograničenom odgovornošću za graditeljstvo, turizam i trgovinu</izvorni_sadrzaj>
    <derivirana_varijabla naziv="DomainObject.Predmet.ProtustrankaNazivFormated_1">DEBRA društvo s ograničenom odgovornošću za graditeljstvo, turizam i trgovinu</derivirana_varijabla>
  </DomainObject.Predmet.ProtustrankaNazivFormated>
  <DomainObject.Predmet.ProtustrankaNazivFormatedOIB>
    <izvorni_sadrzaj>DEBRA društvo s ograničenom odgovornošću za graditeljstvo, turizam i trgovinu, OIB 24043888271</izvorni_sadrzaj>
    <derivirana_varijabla naziv="DomainObject.Predmet.ProtustrankaNazivFormatedOIB_1">DEBRA društvo s ograničenom odgovornošću za graditeljstvo, turizam i trgovinu, OIB 24043888271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20713.42</izvorni_sadrzaj>
    <derivirana_varijabla naziv="DomainObject.Predmet.TrenutnaVrijednost_1">20713.42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DEBRA društvo s ograničenom odgovornošću za graditeljstvo, turizam i trgovinu</item>
    </izvorni_sadrzaj>
    <derivirana_varijabla naziv="DomainObject.Predmet.ProtuStrankaListFormated_1">
      <item>DEBRA društvo s ograničenom odgovornošću za graditeljstvo, turizam i trgovinu</item>
    </derivirana_varijabla>
  </DomainObject.Predmet.ProtuStrankaListFormated>
  <DomainObject.Predmet.ProtuStrankaListFormatedOIB>
    <izvorni_sadrzaj>
      <item>DEBRA društvo s ograničenom odgovornošću za graditeljstvo, turizam i trgovinu, OIB 24043888271</item>
    </izvorni_sadrzaj>
    <derivirana_varijabla naziv="DomainObject.Predmet.ProtuStrankaListFormatedOIB_1">
      <item>DEBRA društvo s ograničenom odgovornošću za graditeljstvo, turizam i trgovinu, OIB 24043888271</item>
    </derivirana_varijabla>
  </DomainObject.Predmet.ProtuStrankaListFormatedOIB>
  <DomainObject.Predmet.ProtuStrankaListFormatedWithAdress>
    <izvorni_sadrzaj>
      <item>DEBRA društvo s ograničenom odgovornošću za graditeljstvo, turizam i trgovinu, Put Gazića 14/b, 23000 Zadar</item>
    </izvorni_sadrzaj>
    <derivirana_varijabla naziv="DomainObject.Predmet.ProtuStrankaListFormatedWithAdress_1">
      <item>DEBRA društvo s ograničenom odgovornošću za graditeljstvo, turizam i trgovinu, Put Gazića 14/b, 23000 Zadar</item>
    </derivirana_varijabla>
  </DomainObject.Predmet.ProtuStrankaListFormatedWithAdress>
  <DomainObject.Predmet.ProtuStrankaListFormatedWithAdressOIB>
    <izvorni_sadrzaj>
      <item>DEBRA društvo s ograničenom odgovornošću za graditeljstvo, turizam i trgovinu, OIB 24043888271, Put Gazića 14/b, 23000 Zadar</item>
    </izvorni_sadrzaj>
    <derivirana_varijabla naziv="DomainObject.Predmet.ProtuStrankaListFormatedWithAdressOIB_1">
      <item>DEBRA društvo s ograničenom odgovornošću za graditeljstvo, turizam i trgovinu, OIB 24043888271, Put Gazića 14/b, 23000 Zadar</item>
    </derivirana_varijabla>
  </DomainObject.Predmet.ProtuStrankaListFormatedWithAdressOIB>
  <DomainObject.Predmet.ProtuStrankaListNazivFormated>
    <izvorni_sadrzaj>
      <item>DEBRA društvo s ograničenom odgovornošću za graditeljstvo, turizam i trgovinu</item>
    </izvorni_sadrzaj>
    <derivirana_varijabla naziv="DomainObject.Predmet.ProtuStrankaListNazivFormated_1">
      <item>DEBRA društvo s ograničenom odgovornošću za graditeljstvo, turizam i trgovinu</item>
    </derivirana_varijabla>
  </DomainObject.Predmet.ProtuStrankaListNazivFormated>
  <DomainObject.Predmet.ProtuStrankaListNazivFormatedOIB>
    <izvorni_sadrzaj>
      <item>DEBRA društvo s ograničenom odgovornošću za graditeljstvo, turizam i trgovinu, OIB 24043888271</item>
    </izvorni_sadrzaj>
    <derivirana_varijabla naziv="DomainObject.Predmet.ProtuStrankaListNazivFormatedOIB_1">
      <item>DEBRA društvo s ograničenom odgovornošću za graditeljstvo, turizam i trgovinu, OIB 24043888271</item>
    </derivirana_varijabla>
  </DomainObject.Predmet.ProtuStrankaListNazivFormatedOIB>
  <DomainObject.Predmet.OstaliListFormated>
    <izvorni_sadrzaj>
      <item>Inna Blaslov</item>
    </izvorni_sadrzaj>
    <derivirana_varijabla naziv="DomainObject.Predmet.OstaliListFormated_1">
      <item>Inna Blaslov</item>
    </derivirana_varijabla>
  </DomainObject.Predmet.OstaliListFormated>
  <DomainObject.Predmet.OstaliListFormatedOIB>
    <izvorni_sadrzaj>
      <item>Inna Blaslov, OIB 99030876029</item>
    </izvorni_sadrzaj>
    <derivirana_varijabla naziv="DomainObject.Predmet.OstaliListFormatedOIB_1">
      <item>Inna Blaslov, OIB 99030876029</item>
    </derivirana_varijabla>
  </DomainObject.Predmet.OstaliListFormatedOIB>
  <DomainObject.Predmet.OstaliListFormatedWithAdress>
    <izvorni_sadrzaj>
      <item>Inna Blaslov, ULICA VLAKA 15 (ranije: KALI, KALI, 19), 23273 Kali</item>
    </izvorni_sadrzaj>
    <derivirana_varijabla naziv="DomainObject.Predmet.OstaliListFormatedWithAdress_1">
      <item>Inna Blaslov, ULICA VLAKA 15 (ranije: KALI, KALI, 19), 23273 Kali</item>
    </derivirana_varijabla>
  </DomainObject.Predmet.OstaliListFormatedWithAdress>
  <DomainObject.Predmet.OstaliListFormatedWithAdressOIB>
    <izvorni_sadrzaj>
      <item>Inna Blaslov, OIB 99030876029, ULICA VLAKA 15 (ranije: KALI, KALI, 19), 23273 Kali</item>
    </izvorni_sadrzaj>
    <derivirana_varijabla naziv="DomainObject.Predmet.OstaliListFormatedWithAdressOIB_1">
      <item>Inna Blaslov, OIB 99030876029, ULICA VLAKA 15 (ranije: KALI, KALI, 19), 23273 Kali</item>
    </derivirana_varijabla>
  </DomainObject.Predmet.OstaliListFormatedWithAdressOIB>
  <DomainObject.Predmet.OstaliListNazivFormated>
    <izvorni_sadrzaj>
      <item>Inna Blaslov</item>
    </izvorni_sadrzaj>
    <derivirana_varijabla naziv="DomainObject.Predmet.OstaliListNazivFormated_1">
      <item>Inna Blaslov</item>
    </derivirana_varijabla>
  </DomainObject.Predmet.OstaliListNazivFormated>
  <DomainObject.Predmet.OstaliListNazivFormatedOIB>
    <izvorni_sadrzaj>
      <item>Inna Blaslov, OIB 99030876029</item>
    </izvorni_sadrzaj>
    <derivirana_varijabla naziv="DomainObject.Predmet.OstaliListNazivFormatedOIB_1">
      <item>Inna Blaslov, OIB 99030876029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DEBRA društvo s ograničenom odgovornošću za graditeljstvo, turizam i trgovinu</izvorni_sadrzaj>
    <derivirana_varijabla naziv="DomainObject.Predmet.ProtustrankaIDrugi_1">DEBRA društvo s ograničenom odgovornošću za graditeljstvo,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DEBRA društvo s ograničenom odgovornošću za graditeljstvo, turizam i trgovinu, OIB 24043888271, Put Gazića 14/b, 23000 Zadar</izvorni_sadrzaj>
    <derivirana_varijabla naziv="DomainObject.Predmet.ProtustrankaIDrugiAdressOIB_1">DEBRA društvo s ograničenom odgovornošću za graditeljstvo, turizam i trgovinu, OIB 24043888271, Put Gazića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DEBRA društvo s ograničenom odgovornošću za graditeljstvo, turizam i trgovinu</item>
      <item>Inna Blaslov</item>
    </izvorni_sadrzaj>
    <derivirana_varijabla naziv="DomainObject.Predmet.SudioniciListNaziv_1">
      <item>FINA</item>
      <item>DEBRA društvo s ograničenom odgovornošću za graditeljstvo, turizam i trgovinu</item>
      <item>Inna Blaslov</item>
    </derivirana_varijabla>
  </DomainObject.Predmet.SudioniciListNaziv>
  <DomainObject.Predmet.SudioniciListAdressOIB>
    <izvorni_sadrzaj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izvorni_sadrzaj>
    <derivirana_varijabla naziv="DomainObject.Predmet.SudioniciListAdressOIB_1"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24043888271</item>
      <item>, OIB 99030876029</item>
    </izvorni_sadrzaj>
    <derivirana_varijabla naziv="DomainObject.Predmet.SudioniciListNazivOIB_1">
      <item>, OIB 85821130368</item>
      <item>, OIB 24043888271</item>
      <item>, OIB 99030876029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314</properties:Words>
  <properties:Characters>1541</properties:Characters>
  <properties:Lines>56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2016-04-21T06:48:00Z</dcterms:created>
  <dc:creator>Ardena Bajlo</dc:creator>
  <cp:lastModifiedBy>wsadmin</cp:lastModifiedBy>
  <cp:lastPrinted>2016-04-19T09:07:00Z</cp:lastPrinted>
  <dcterms:modified xmlns:xsi="http://www.w3.org/2001/XMLSchema-instance" xsi:type="dcterms:W3CDTF">2016-04-21T06:53:00Z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