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1f22" w14:paraId="5851f22" w:rsidRDefault="00AF0BAF" w:rsidP="00FD51FA" w:rsidR="00FD51FA" w:rsidRPr="00FD51FA">
      <w:pPr>
        <w:pStyle w:val="SudNaziv"/>
        <w:ind w:firstLine="708" w:left="6372"/>
        <w15:collapsed w:val="false"/>
        <w:rPr>
          <w:rFonts w:cs="Times New Roman" w:eastAsia="Times New Roman"/>
          <w:b w:val="false"/>
          <w:szCs w:val="20"/>
          <w:lang w:eastAsia="hr-HR"/>
        </w:rPr>
      </w:pPr>
      <w:r w:rsidRPr="00FD51FA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FD51FA" w:rsidRPr="00FD51FA">
        <w:rPr>
          <w:rFonts w:cs="Times New Roman" w:eastAsia="Times New Roman"/>
          <w:b w:val="false"/>
          <w:szCs w:val="20"/>
          <w:lang w:eastAsia="hr-HR"/>
        </w:rPr>
        <w:t>2 St-918/13</w:t>
      </w:r>
      <w:r w:rsidR="00FD51FA" w:rsidRPr="00FD51FA">
        <w:rPr>
          <w:rFonts w:cs="Times New Roman" w:eastAsia="Times New Roman"/>
          <w:b w:val="false"/>
          <w:szCs w:val="20"/>
          <w:lang w:eastAsia="hr-HR"/>
        </w:rPr>
        <w:t>-53</w:t>
      </w:r>
      <w:r w:rsidR="00FD51FA" w:rsidRPr="00FD51FA">
        <w:rPr>
          <w:rFonts w:cs="Times New Roman" w:eastAsia="Times New Roman"/>
          <w:b w:val="false"/>
          <w:szCs w:val="20"/>
          <w:lang w:eastAsia="hr-HR"/>
        </w:rPr>
        <w:t xml:space="preserve"> </w:t>
      </w:r>
    </w:p>
    <w:p w:rsidRDefault="00FD51FA" w:rsidP="00FD51FA" w:rsidR="00FD51FA" w:rsidRPr="00FD51FA">
      <w:pPr>
        <w:spacing w:after="0"/>
        <w:jc w:val="right"/>
        <w:rPr>
          <w:rFonts w:cs="Times New Roman" w:eastAsia="Times New Roman"/>
          <w:b/>
          <w:color w:val="002060"/>
          <w:szCs w:val="20"/>
          <w:lang w:eastAsia="hr-HR"/>
        </w:rPr>
      </w:pPr>
    </w:p>
    <w:p w:rsidRDefault="00FD51FA" w:rsidP="00FD51FA" w:rsidR="00FD51FA" w:rsidRPr="00FD51FA">
      <w:pPr>
        <w:spacing w:after="0"/>
        <w:rPr>
          <w:rFonts w:cs="Times New Roman" w:eastAsia="Times New Roman"/>
          <w:color w:val="002060"/>
          <w:szCs w:val="20"/>
          <w:lang w:eastAsia="hr-HR"/>
        </w:rPr>
      </w:pPr>
    </w:p>
    <w:p w:rsidRDefault="00FD51FA" w:rsidP="00FD51FA" w:rsidR="00FD51FA" w:rsidRPr="00FD51FA">
      <w:pPr>
        <w:spacing w:after="0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>REPUBLIKA HRVATSKA</w:t>
      </w:r>
    </w:p>
    <w:p w:rsidRDefault="00FD51FA" w:rsidP="00FD51FA" w:rsidR="00FD51FA" w:rsidRPr="00FD51FA">
      <w:pPr>
        <w:spacing w:after="0"/>
        <w:rPr>
          <w:rFonts w:cs="Times New Roman" w:eastAsia="Times New Roman"/>
          <w:lang w:eastAsia="hr-HR"/>
        </w:rPr>
      </w:pPr>
    </w:p>
    <w:p w:rsidRDefault="00FD51FA" w:rsidP="00FD51FA" w:rsidR="00FD51FA" w:rsidRPr="00FD51FA">
      <w:pPr>
        <w:spacing w:after="0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>TRGOVAČKI SUD U ZAGREBU</w:t>
      </w:r>
    </w:p>
    <w:p w:rsidRDefault="00FD51FA" w:rsidP="00FD51FA" w:rsidR="00FD51FA" w:rsidRPr="00FD51FA">
      <w:pPr>
        <w:spacing w:after="0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>STALNA SLUŽBA U KARLOVCU</w:t>
      </w:r>
    </w:p>
    <w:p w:rsidRDefault="00FD51FA" w:rsidP="00FD51FA" w:rsidR="00FD51FA" w:rsidRPr="00FD51FA">
      <w:pPr>
        <w:spacing w:after="0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>KARLOVAC, Ljudevita Šestića 4</w:t>
      </w:r>
    </w:p>
    <w:p w:rsidRDefault="00FD51FA" w:rsidP="00FD51FA" w:rsidR="00FD51FA" w:rsidRPr="00FD51FA">
      <w:pPr>
        <w:spacing w:after="0"/>
        <w:rPr>
          <w:rFonts w:cs="Times New Roman" w:eastAsia="Times New Roman"/>
          <w:lang w:eastAsia="hr-HR"/>
        </w:rPr>
      </w:pPr>
    </w:p>
    <w:p w:rsidRDefault="00FD51FA" w:rsidP="00FD51FA" w:rsidR="00FD51FA" w:rsidRPr="00FD51FA">
      <w:pPr>
        <w:spacing w:after="0"/>
        <w:jc w:val="center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>R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E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P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U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B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L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I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K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A</w:t>
      </w:r>
      <w:r w:rsidRPr="00FD51FA">
        <w:rPr>
          <w:rFonts w:cs="Times New Roman" w:eastAsia="Times New Roman"/>
          <w:lang w:eastAsia="hr-HR"/>
        </w:rPr>
        <w:t xml:space="preserve">   </w:t>
      </w:r>
      <w:r w:rsidRPr="00FD51FA">
        <w:rPr>
          <w:rFonts w:cs="Times New Roman" w:eastAsia="Times New Roman"/>
          <w:lang w:eastAsia="hr-HR"/>
        </w:rPr>
        <w:t xml:space="preserve"> H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R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V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A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T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S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K</w:t>
      </w:r>
      <w:r w:rsidRPr="00FD51FA">
        <w:rPr>
          <w:rFonts w:cs="Times New Roman" w:eastAsia="Times New Roman"/>
          <w:lang w:eastAsia="hr-HR"/>
        </w:rPr>
        <w:t xml:space="preserve"> </w:t>
      </w:r>
      <w:r w:rsidRPr="00FD51FA">
        <w:rPr>
          <w:rFonts w:cs="Times New Roman" w:eastAsia="Times New Roman"/>
          <w:lang w:eastAsia="hr-HR"/>
        </w:rPr>
        <w:t>A</w:t>
      </w:r>
    </w:p>
    <w:p w:rsidRDefault="00FD51FA" w:rsidP="00FD51FA" w:rsidR="00FD51FA" w:rsidRPr="00FD51FA">
      <w:pPr>
        <w:spacing w:after="0"/>
        <w:jc w:val="center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>R J E Š E N J E</w:t>
      </w:r>
    </w:p>
    <w:p w:rsidRDefault="00FD51FA" w:rsidP="00FD51FA" w:rsidR="00FD51FA" w:rsidRPr="00FD51FA">
      <w:pPr>
        <w:spacing w:after="0"/>
        <w:rPr>
          <w:rFonts w:cs="Times New Roman" w:eastAsia="Times New Roman"/>
          <w:lang w:eastAsia="hr-HR"/>
        </w:rPr>
      </w:pPr>
    </w:p>
    <w:p w:rsidRDefault="00FD51FA" w:rsidP="00FD51FA" w:rsidR="00FD51FA" w:rsidRPr="00FD51FA">
      <w:pPr>
        <w:spacing w:after="0"/>
        <w:jc w:val="both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ab/>
        <w:t xml:space="preserve">TRGOVAČKI SUD U ZAGREBU, STALNA SLUŽBA, po stečajnom sucu Suzani Ivanović,  u stečajnom postupku nad stečajnim dužnikom DF-TRGOVINA d.o.o. Samobor, Gradna 89/b, OIB: 07359130354, MBS:080029617,  dana </w:t>
      </w:r>
      <w:r w:rsidRPr="00FD51FA">
        <w:rPr>
          <w:rFonts w:cs="Times New Roman" w:eastAsia="Times New Roman"/>
          <w:lang w:eastAsia="hr-HR"/>
        </w:rPr>
        <w:t>4</w:t>
      </w:r>
      <w:r w:rsidRPr="00FD51FA">
        <w:rPr>
          <w:rFonts w:cs="Times New Roman" w:eastAsia="Times New Roman"/>
          <w:lang w:eastAsia="hr-HR"/>
        </w:rPr>
        <w:t xml:space="preserve">. prosinca 2015. godine  </w:t>
      </w:r>
    </w:p>
    <w:p w:rsidRDefault="00FD51FA" w:rsidP="00FD51FA" w:rsidR="00FD51FA" w:rsidRPr="00FD51FA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FD51FA" w:rsidP="00FD51FA" w:rsidR="00FD51FA" w:rsidRPr="00FD51FA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 xml:space="preserve">            </w:t>
      </w:r>
      <w:r>
        <w:rPr>
          <w:rFonts w:cs="Times New Roman" w:eastAsia="Times New Roman"/>
          <w:lang w:eastAsia="hr-HR"/>
        </w:rPr>
        <w:tab/>
      </w:r>
      <w:r w:rsidRPr="00FD51FA">
        <w:rPr>
          <w:rFonts w:cs="Times New Roman" w:eastAsia="Times New Roman"/>
          <w:lang w:eastAsia="hr-HR"/>
        </w:rPr>
        <w:t xml:space="preserve">  r i j e š i o    j e</w:t>
      </w:r>
    </w:p>
    <w:p w:rsidRDefault="00FD51FA" w:rsidP="00FD51FA" w:rsidR="00FD51FA" w:rsidRPr="00FD51FA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FD51FA" w:rsidP="00FD51FA" w:rsidR="00FD51FA" w:rsidRPr="00FD51FA">
      <w:pPr>
        <w:spacing w:after="0"/>
        <w:jc w:val="both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ab/>
        <w:t>I    Određuje se posebno ispitno ročište za ispitivanje tražbine vjerovnika prijavljene nakon isteka roka za prijavljivanje i to:</w:t>
      </w:r>
    </w:p>
    <w:p w:rsidRDefault="00FD51FA" w:rsidP="00FD51FA" w:rsidR="00FD51FA" w:rsidRPr="00FD5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51FA" w:rsidP="00FD51FA" w:rsidR="00FD51FA" w:rsidRPr="00FD51FA">
      <w:pPr>
        <w:spacing w:after="0"/>
        <w:ind w:firstLine="710"/>
        <w:jc w:val="both"/>
        <w:rPr>
          <w:rFonts w:cs="Times New Roman" w:eastAsia="Times New Roman"/>
          <w:lang w:eastAsia="hr-HR"/>
        </w:rPr>
      </w:pPr>
    </w:p>
    <w:p w:rsidRDefault="00FD51FA" w:rsidP="00FD51FA" w:rsidR="00FD51FA" w:rsidRPr="00FD51FA">
      <w:pPr>
        <w:numPr>
          <w:ilvl w:val="0"/>
          <w:numId w:val="47"/>
        </w:numPr>
        <w:tabs>
          <w:tab w:pos="1211" w:val="num"/>
        </w:tabs>
        <w:spacing w:after="0"/>
        <w:ind w:left="1211"/>
        <w:jc w:val="both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>TONDACH HRVATSKA d.d. Bedekovčina, M. Gupca 2</w:t>
      </w:r>
    </w:p>
    <w:p w:rsidRDefault="00FD51FA" w:rsidP="00FD51FA" w:rsidR="00FD51FA" w:rsidRPr="00FD51FA">
      <w:pPr>
        <w:spacing w:after="0"/>
        <w:ind w:firstLine="710"/>
        <w:jc w:val="both"/>
        <w:rPr>
          <w:rFonts w:cs="Times New Roman" w:eastAsia="Times New Roman"/>
          <w:lang w:eastAsia="hr-HR"/>
        </w:rPr>
      </w:pPr>
    </w:p>
    <w:p w:rsidRDefault="00FD51FA" w:rsidP="00FD51FA" w:rsidR="00FD51FA" w:rsidRPr="00FD51FA">
      <w:pPr>
        <w:spacing w:after="0"/>
        <w:ind w:firstLine="710"/>
        <w:jc w:val="both"/>
        <w:rPr>
          <w:rFonts w:cs="Times New Roman" w:eastAsia="Times New Roman"/>
          <w:lang w:eastAsia="hr-HR"/>
        </w:rPr>
      </w:pPr>
    </w:p>
    <w:p w:rsidRDefault="00FD51FA" w:rsidP="00FD51FA" w:rsidR="00FD51FA" w:rsidRPr="00FD51FA">
      <w:pPr>
        <w:spacing w:after="0"/>
        <w:ind w:firstLine="710"/>
        <w:jc w:val="both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 xml:space="preserve">II  </w:t>
      </w:r>
      <w:r w:rsidRPr="00FD51FA">
        <w:rPr>
          <w:rFonts w:cs="Times New Roman" w:eastAsia="Times New Roman"/>
          <w:lang w:eastAsia="hr-HR"/>
        </w:rPr>
        <w:tab/>
        <w:t>Posebno ispitno ročište zakazuje se za dan 23. prosinca 2015. godine u 13,00 sati, u zgradi Trgovačkog suda u Zagrebu, Stalna služba u Karlovcu, Ljudevita Šestića 4, prizemlje, soba 4.</w:t>
      </w:r>
    </w:p>
    <w:p w:rsidRDefault="00FD51FA" w:rsidP="00FD51FA" w:rsidR="00FD51FA" w:rsidRPr="00FD51FA">
      <w:pPr>
        <w:spacing w:after="0"/>
        <w:jc w:val="center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>Obrazloženje</w:t>
      </w:r>
    </w:p>
    <w:p w:rsidRDefault="00FD51FA" w:rsidP="00FD51FA" w:rsidR="00FD51FA" w:rsidRPr="00FD51FA">
      <w:pPr>
        <w:spacing w:after="0"/>
        <w:jc w:val="both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ab/>
      </w:r>
    </w:p>
    <w:p w:rsidRDefault="00FD51FA" w:rsidP="00FD51FA" w:rsidR="00FD51FA" w:rsidRPr="00FD51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>Vjerovnik TONDACH HRVATSKA d.d. Bedekovčina, M. Gupca 2 prijavio je svoju  tražbinu u zakonskom roku te će se u skladu s čl.176.st.2. Stečajnog zakona ispitati na posebnom ispitnom ročištu.</w:t>
      </w:r>
    </w:p>
    <w:p w:rsidRDefault="00FD51FA" w:rsidP="00FD51FA" w:rsidR="00FD51FA" w:rsidRPr="00FD5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51FA" w:rsidP="00FD51FA" w:rsidR="00FD51FA" w:rsidRPr="00FD51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 xml:space="preserve">Slijedom navedenog riješeno je kao u izreci. </w:t>
      </w:r>
    </w:p>
    <w:p w:rsidRDefault="00FD51FA" w:rsidP="00FD51FA" w:rsidR="00FD51FA" w:rsidRPr="00FD5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51FA" w:rsidP="00FD51FA" w:rsidR="00FD51FA" w:rsidRPr="00FD51FA">
      <w:pPr>
        <w:spacing w:after="0"/>
        <w:jc w:val="center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 xml:space="preserve">U Karlovcu </w:t>
      </w:r>
      <w:r w:rsidRPr="00FD51FA">
        <w:rPr>
          <w:rFonts w:cs="Times New Roman" w:eastAsia="Times New Roman"/>
          <w:lang w:eastAsia="hr-HR"/>
        </w:rPr>
        <w:t>4</w:t>
      </w:r>
      <w:r w:rsidRPr="00FD51FA">
        <w:rPr>
          <w:rFonts w:cs="Times New Roman" w:eastAsia="Times New Roman"/>
          <w:lang w:eastAsia="hr-HR"/>
        </w:rPr>
        <w:t>. prosinca 2015. godine</w:t>
      </w:r>
    </w:p>
    <w:p w:rsidRDefault="00FD51FA" w:rsidP="00FD51FA" w:rsidR="00FD51FA" w:rsidRPr="00FD51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51FA" w:rsidP="00FD51FA" w:rsidR="00FD51FA" w:rsidRPr="00FD51FA">
      <w:pPr>
        <w:spacing w:after="0"/>
        <w:jc w:val="right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ab/>
      </w:r>
      <w:r w:rsidRPr="00FD51FA">
        <w:rPr>
          <w:rFonts w:cs="Times New Roman" w:eastAsia="Times New Roman"/>
          <w:lang w:eastAsia="hr-HR"/>
        </w:rPr>
        <w:tab/>
      </w:r>
      <w:r w:rsidRPr="00FD51FA">
        <w:rPr>
          <w:rFonts w:cs="Times New Roman" w:eastAsia="Times New Roman"/>
          <w:lang w:eastAsia="hr-HR"/>
        </w:rPr>
        <w:tab/>
      </w:r>
      <w:r w:rsidRPr="00FD51FA">
        <w:rPr>
          <w:rFonts w:cs="Times New Roman" w:eastAsia="Times New Roman"/>
          <w:lang w:eastAsia="hr-HR"/>
        </w:rPr>
        <w:tab/>
      </w:r>
      <w:r w:rsidRPr="00FD51FA">
        <w:rPr>
          <w:rFonts w:cs="Times New Roman" w:eastAsia="Times New Roman"/>
          <w:lang w:eastAsia="hr-HR"/>
        </w:rPr>
        <w:tab/>
      </w:r>
      <w:r w:rsidRPr="00FD51FA">
        <w:rPr>
          <w:rFonts w:cs="Times New Roman" w:eastAsia="Times New Roman"/>
          <w:lang w:eastAsia="hr-HR"/>
        </w:rPr>
        <w:tab/>
      </w:r>
      <w:r w:rsidRPr="00FD51FA">
        <w:rPr>
          <w:rFonts w:cs="Times New Roman" w:eastAsia="Times New Roman"/>
          <w:lang w:eastAsia="hr-HR"/>
        </w:rPr>
        <w:tab/>
        <w:t>Stečajni sudac:</w:t>
      </w:r>
    </w:p>
    <w:p w:rsidRDefault="00FD51FA" w:rsidP="00FD51FA" w:rsidR="00FD51FA" w:rsidRPr="00FD51FA">
      <w:pPr>
        <w:spacing w:after="0"/>
        <w:jc w:val="right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ab/>
      </w:r>
      <w:r w:rsidRPr="00FD51FA">
        <w:rPr>
          <w:rFonts w:cs="Times New Roman" w:eastAsia="Times New Roman"/>
          <w:lang w:eastAsia="hr-HR"/>
        </w:rPr>
        <w:tab/>
      </w:r>
      <w:r w:rsidRPr="00FD51FA">
        <w:rPr>
          <w:rFonts w:cs="Times New Roman" w:eastAsia="Times New Roman"/>
          <w:lang w:eastAsia="hr-HR"/>
        </w:rPr>
        <w:tab/>
      </w:r>
      <w:r w:rsidRPr="00FD51FA">
        <w:rPr>
          <w:rFonts w:cs="Times New Roman" w:eastAsia="Times New Roman"/>
          <w:lang w:eastAsia="hr-HR"/>
        </w:rPr>
        <w:tab/>
        <w:t xml:space="preserve">                                     Suzana Ivanović</w:t>
      </w:r>
    </w:p>
    <w:p w:rsidRDefault="00FD51FA" w:rsidP="00FD51FA" w:rsidR="00FD51FA" w:rsidRPr="00FD5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51FA" w:rsidP="00FD51FA" w:rsidR="00FD51FA" w:rsidRPr="00FD51FA">
      <w:pPr>
        <w:spacing w:after="0"/>
        <w:jc w:val="both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>Dna:</w:t>
      </w:r>
    </w:p>
    <w:p w:rsidRDefault="00FD51FA" w:rsidP="00FD51FA" w:rsidR="00FD51FA" w:rsidRPr="00FD51FA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>Stečajni upravitelj</w:t>
      </w:r>
    </w:p>
    <w:p w:rsidRDefault="00FD51FA" w:rsidP="00FD51FA" w:rsidR="00FD51FA" w:rsidRPr="00FD51FA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FD51FA">
        <w:rPr>
          <w:rFonts w:cs="Times New Roman" w:eastAsia="Times New Roman"/>
          <w:lang w:eastAsia="hr-HR"/>
        </w:rPr>
        <w:t xml:space="preserve">Vjerovnici  </w:t>
      </w:r>
    </w:p>
    <w:p w:rsidRDefault="00813143" w:rsidP="00DA0242" w:rsidR="00DA0242">
      <w:pPr>
        <w:numPr>
          <w:ilvl w:val="0"/>
          <w:numId w:val="48"/>
        </w:numPr>
        <w:spacing w:after="0"/>
        <w:jc w:val="both"/>
      </w:pPr>
      <w:r>
        <w:rPr>
          <w:rFonts w:cs="Times New Roman" w:eastAsia="Times New Roman"/>
          <w:lang w:eastAsia="hr-HR"/>
        </w:rPr>
        <w:t>e</w:t>
      </w:r>
      <w:r w:rsidR="00FD51FA" w:rsidRPr="00FD51FA">
        <w:rPr>
          <w:rFonts w:cs="Times New Roman" w:eastAsia="Times New Roman"/>
          <w:lang w:eastAsia="hr-HR"/>
        </w:rPr>
        <w:t>-Oglasna ploča suda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AE67CD"/>
    <w:multiLevelType w:val="hybridMultilevel"/>
    <w:tmpl w:val="92D208B6"/>
    <w:lvl w:tplc="E26E118C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</w:lvl>
    <w:lvl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143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0BAF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1FA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2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St-918/2013-53</izvorni_sadrzaj>
    <derivirana_varijabla naziv="DomainObject.Oznaka_1">St-918/2013-53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2013.</izvorni_sadrzaj>
    <derivirana_varijabla naziv="DomainObject.Predmet.DatumOsnivanja_1">29.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St-918/2013</izvorni_sadrzaj>
    <derivirana_varijabla naziv="DomainObject.Predmet.OznakaBroj_1">St-918/2013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DF-TRGOVINA d.o.o. za trgovinu, usluge i uvoz-izvoz</izvorni_sadrzaj>
    <derivirana_varijabla naziv="DomainObject.Predmet.ProtustrankaFormated_1">  DF-TRGOVINA d.o.o. za trgovinu, usluge i uvoz-izvoz</derivirana_varijabla>
  </DomainObject.Predmet.ProtustrankaFormated>
  <DomainObject.Predmet.ProtustrankaFormatedOIB>
    <izvorni_sadrzaj>  DF-TRGOVINA d.o.o. za trgovinu, usluge i uvoz-izvoz, OIB 07359130354</izvorni_sadrzaj>
    <derivirana_varijabla naziv="DomainObject.Predmet.ProtustrankaFormatedOIB_1">  DF-TRGOVINA d.o.o. za trgovinu, usluge i uvoz-izvoz, OIB 07359130354</derivirana_varijabla>
  </DomainObject.Predmet.ProtustrankaFormatedOIB>
  <DomainObject.Predmet.ProtustrankaFormatedWithAdress>
    <izvorni_sadrzaj> DF-TRGOVINA d.o.o. za trgovinu, usluge i uvoz-izvoz, Gradna 89b, 10430 Gradna</izvorni_sadrzaj>
    <derivirana_varijabla naziv="DomainObject.Predmet.ProtustrankaFormatedWithAdress_1"> DF-TRGOVINA d.o.o. za trgovinu, usluge i uvoz-izvoz, Gradna 89b, 10430 Gradna</derivirana_varijabla>
  </DomainObject.Predmet.ProtustrankaFormatedWithAdress>
  <DomainObject.Predmet.ProtustrankaFormatedWithAdressOIB>
    <izvorni_sadrzaj> DF-TRGOVINA d.o.o. za trgovinu, usluge i uvoz-izvoz, OIB 07359130354, Gradna 89b, 10430 Gradna</izvorni_sadrzaj>
    <derivirana_varijabla naziv="DomainObject.Predmet.ProtustrankaFormatedWithAdressOIB_1"> DF-TRGOVINA d.o.o. za trgovinu, usluge i uvoz-izvoz, OIB 07359130354, Gradna 89b, 10430 Gradna</derivirana_varijabla>
  </DomainObject.Predmet.ProtustrankaFormatedWithAdressOIB>
  <DomainObject.Predmet.ProtustrankaWithAdress>
    <izvorni_sadrzaj>DF-TRGOVINA d.o.o. za trgovinu, usluge i uvoz-izvoz Gradna 89b, 10430 Gradna</izvorni_sadrzaj>
    <derivirana_varijabla naziv="DomainObject.Predmet.ProtustrankaWithAdress_1">DF-TRGOVINA d.o.o. za trgovinu, usluge i uvoz-izvoz Gradna 89b, 10430 Gradna</derivirana_varijabla>
  </DomainObject.Predmet.ProtustrankaWithAdress>
  <DomainObject.Predmet.ProtustrankaWithAdressOIB>
    <izvorni_sadrzaj>DF-TRGOVINA d.o.o. za trgovinu, usluge i uvoz-izvoz, OIB 07359130354, Gradna 89b, 10430 Gradna</izvorni_sadrzaj>
    <derivirana_varijabla naziv="DomainObject.Predmet.ProtustrankaWithAdressOIB_1">DF-TRGOVINA d.o.o. za trgovinu, usluge i uvoz-izvoz, OIB 07359130354, Gradna 89b, 10430 Gradna</derivirana_varijabla>
  </DomainObject.Predmet.ProtustrankaWithAdressOIB>
  <DomainObject.Predmet.ProtustrankaNazivFormated>
    <izvorni_sadrzaj>DF-TRGOVINA d.o.o. za trgovinu, usluge i uvoz-izvoz</izvorni_sadrzaj>
    <derivirana_varijabla naziv="DomainObject.Predmet.ProtustrankaNazivFormated_1">DF-TRGOVINA d.o.o. za trgovinu, usluge i uvoz-izvoz</derivirana_varijabla>
  </DomainObject.Predmet.ProtustrankaNazivFormated>
  <DomainObject.Predmet.ProtustrankaNazivFormatedOIB>
    <izvorni_sadrzaj>DF-TRGOVINA d.o.o. za trgovinu, usluge i uvoz-izvoz, OIB 07359130354</izvorni_sadrzaj>
    <derivirana_varijabla naziv="DomainObject.Predmet.ProtustrankaNazivFormatedOIB_1">DF-TRGOVINA d.o.o. za trgovinu, usluge i uvoz-izvoz, OIB 07359130354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TONDACH HRVATSKA dioničko društvo</izvorni_sadrzaj>
    <derivirana_varijabla naziv="DomainObject.Predmet.StrankaFormated_1">  FINA ZAGREB; TONDACH HRVATSKA dioničko društvo</derivirana_varijabla>
  </DomainObject.Predmet.StrankaFormated>
  <DomainObject.Predmet.StrankaFormatedOIB>
    <izvorni_sadrzaj>  FINA ZAGREB, OIB 85821130368; TONDACH HRVATSKA dioničko društvo, OIB 12790040933</izvorni_sadrzaj>
    <derivirana_varijabla naziv="DomainObject.Predmet.StrankaFormatedOIB_1">  FINA ZAGREB, OIB 85821130368; TONDACH HRVATSKA dioničko društvo, OIB 12790040933</derivirana_varijabla>
  </DomainObject.Predmet.StrankaFormatedOIB>
  <DomainObject.Predmet.StrankaFormatedWithAdress>
    <izvorni_sadrzaj> FINA ZAGREB, Albrechtova 42, 10000 Zagreb; TONDACH HRVATSKA dioničko društvo, Matije Gupca 2, 49221 Bedekovčina</izvorni_sadrzaj>
    <derivirana_varijabla naziv="DomainObject.Predmet.StrankaFormatedWithAdress_1"> FINA ZAGREB, Albrechtova 42, 10000 Zagreb; TONDACH HRVATSKA dioničko društvo, Matije Gupca 2, 49221 Bedekovčina</derivirana_varijabla>
  </DomainObject.Predmet.StrankaFormatedWithAdress>
  <DomainObject.Predmet.StrankaFormatedWithAdressOIB>
    <izvorni_sadrzaj> FINA ZAGREB, OIB 85821130368, Albrechtova 42, 10000 Zagreb; TONDACH HRVATSKA dioničko društvo, OIB 12790040933, Matije Gupca 2, 49221 Bedekovčina</izvorni_sadrzaj>
    <derivirana_varijabla naziv="DomainObject.Predmet.StrankaFormatedWithAdressOIB_1"> FINA ZAGREB, OIB 85821130368, Albrechtova 42, 10000 Zagreb; TONDACH HRVATSKA dioničko društvo, OIB 12790040933, Matije Gupca 2, 49221 Bedekovčina</derivirana_varijabla>
  </DomainObject.Predmet.StrankaFormatedWithAdressOIB>
  <DomainObject.Predmet.StrankaWithAdress>
    <izvorni_sadrzaj>FINA ZAGREB Albrechtova 42,10000 Zagreb,TONDACH HRVATSKA dioničko društvo Matije Gupca 2,49221 Bedekovčina</izvorni_sadrzaj>
    <derivirana_varijabla naziv="DomainObject.Predmet.StrankaWithAdress_1">FINA ZAGREB Albrechtova 42,10000 Zagreb,TONDACH HRVATSKA dioničko društvo Matije Gupca 2,49221 Bedekovčina</derivirana_varijabla>
  </DomainObject.Predmet.StrankaWithAdress>
  <DomainObject.Predmet.StrankaWithAdressOIB>
    <izvorni_sadrzaj>FINA ZAGREB, OIB 85821130368, Albrechtova 42,10000 Zagreb,TONDACH HRVATSKA dioničko društvo, OIB 12790040933, Matije Gupca 2,49221 Bedekovčina</izvorni_sadrzaj>
    <derivirana_varijabla naziv="DomainObject.Predmet.StrankaWithAdressOIB_1">FINA ZAGREB, OIB 85821130368, Albrechtova 42,10000 Zagreb,TONDACH HRVATSKA dioničko društvo, OIB 12790040933, Matije Gupca 2,49221 Bedekovčina</derivirana_varijabla>
  </DomainObject.Predmet.StrankaWithAdressOIB>
  <DomainObject.Predmet.StrankaNazivFormated>
    <izvorni_sadrzaj>FINA ZAGREB,TONDACH HRVATSKA dioničko društvo</izvorni_sadrzaj>
    <derivirana_varijabla naziv="DomainObject.Predmet.StrankaNazivFormated_1">FINA ZAGREB,TONDACH HRVATSKA dioničko društvo</derivirana_varijabla>
  </DomainObject.Predmet.StrankaNazivFormated>
  <DomainObject.Predmet.StrankaNazivFormatedOIB>
    <izvorni_sadrzaj>FINA ZAGREB, OIB 85821130368,TONDACH HRVATSKA dioničko društvo, OIB 12790040933</izvorni_sadrzaj>
    <derivirana_varijabla naziv="DomainObject.Predmet.StrankaNazivFormatedOIB_1">FINA ZAGREB, OIB 85821130368,TONDACH HRVATSKA dioničko društvo, OIB 12790040933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ZAGREB</item>
      <item>TONDACH HRVATSKA dioničko društvo</item>
    </izvorni_sadrzaj>
    <derivirana_varijabla naziv="DomainObject.Predmet.StrankaListFormated_1">
      <item>FINA ZAGREB</item>
      <item>TONDACH HRVATSKA dioničko društvo</item>
    </derivirana_varijabla>
  </DomainObject.Predmet.StrankaListFormated>
  <DomainObject.Predmet.StrankaListFormatedOIB>
    <izvorni_sadrzaj>
      <item>FINA ZAGREB, OIB 85821130368</item>
      <item>TONDACH HRVATSKA dioničko društvo, OIB 12790040933</item>
    </izvorni_sadrzaj>
    <derivirana_varijabla naziv="DomainObject.Predmet.StrankaListFormatedOIB_1">
      <item>FINA ZAGREB, OIB 85821130368</item>
      <item>TONDACH HRVATSKA dioničko društvo, OIB 12790040933</item>
    </derivirana_varijabla>
  </DomainObject.Predmet.StrankaListFormatedOIB>
  <DomainObject.Predmet.StrankaListFormatedWithAdress>
    <izvorni_sadrzaj>
      <item>FINA ZAGREB, Albrechtova 42, 10000 Zagreb</item>
      <item>TONDACH HRVATSKA dioničko društvo, Matije Gupca 2, 49221 Bedekovčina</item>
    </izvorni_sadrzaj>
    <derivirana_varijabla naziv="DomainObject.Predmet.StrankaListFormatedWithAdress_1">
      <item>FINA ZAGREB, Albrechtova 42, 10000 Zagreb</item>
      <item>TONDACH HRVATSKA dioničko društvo, Matije Gupca 2, 49221 Bedekovčina</item>
    </derivirana_varijabla>
  </DomainObject.Predmet.StrankaListFormatedWithAdress>
  <DomainObject.Predmet.StrankaListFormatedWithAdressOIB>
    <izvorni_sadrzaj>
      <item>FINA ZAGREB, OIB 85821130368, Albrechtova 42, 10000 Zagreb</item>
      <item>TONDACH HRVATSKA dioničko društvo, OIB 12790040933, Matije Gupca 2, 49221 Bedekovčina</item>
    </izvorni_sadrzaj>
    <derivirana_varijabla naziv="DomainObject.Predmet.StrankaListFormatedWithAdressOIB_1">
      <item>FINA ZAGREB, OIB 85821130368, Albrechtova 42, 10000 Zagreb</item>
      <item>TONDACH HRVATSKA dioničko društvo, OIB 12790040933, Matije Gupca 2, 49221 Bedekovčina</item>
    </derivirana_varijabla>
  </DomainObject.Predmet.StrankaListFormatedWithAdressOIB>
  <DomainObject.Predmet.StrankaListNazivFormated>
    <izvorni_sadrzaj>
      <item>FINA ZAGREB</item>
      <item>TONDACH HRVATSKA dioničko društvo</item>
    </izvorni_sadrzaj>
    <derivirana_varijabla naziv="DomainObject.Predmet.StrankaListNazivFormated_1">
      <item>FINA ZAGREB</item>
      <item>TONDACH HRVATSKA dioničko društvo</item>
    </derivirana_varijabla>
  </DomainObject.Predmet.StrankaListNazivFormated>
  <DomainObject.Predmet.StrankaListNazivFormatedOIB>
    <izvorni_sadrzaj>
      <item>FINA ZAGREB, OIB 85821130368</item>
      <item>TONDACH HRVATSKA dioničko društvo, OIB 12790040933</item>
    </izvorni_sadrzaj>
    <derivirana_varijabla naziv="DomainObject.Predmet.StrankaListNazivFormatedOIB_1">
      <item>FINA ZAGREB, OIB 85821130368</item>
      <item>TONDACH HRVATSKA dioničko društvo, OIB 12790040933</item>
    </derivirana_varijabla>
  </DomainObject.Predmet.StrankaListNazivFormatedOIB>
  <DomainObject.Predmet.ProtuStrankaListFormated>
    <izvorni_sadrzaj>
      <item>DF-TRGOVINA d.o.o. za trgovinu, usluge i uvoz-izvoz</item>
    </izvorni_sadrzaj>
    <derivirana_varijabla naziv="DomainObject.Predmet.ProtuStrankaListFormated_1">
      <item>DF-TRGOVINA d.o.o. za trgovinu, usluge i uvoz-izvoz</item>
    </derivirana_varijabla>
  </DomainObject.Predmet.ProtuStrankaListFormated>
  <DomainObject.Predmet.ProtuStrankaListFormatedOIB>
    <izvorni_sadrzaj>
      <item>DF-TRGOVINA d.o.o. za trgovinu, usluge i uvoz-izvoz, OIB 07359130354</item>
    </izvorni_sadrzaj>
    <derivirana_varijabla naziv="DomainObject.Predmet.ProtuStrankaListFormatedOIB_1">
      <item>DF-TRGOVINA d.o.o. za trgovinu, usluge i uvoz-izvoz, OIB 07359130354</item>
    </derivirana_varijabla>
  </DomainObject.Predmet.ProtuStrankaListFormatedOIB>
  <DomainObject.Predmet.ProtuStrankaListFormatedWithAdress>
    <izvorni_sadrzaj>
      <item>DF-TRGOVINA d.o.o. za trgovinu, usluge i uvoz-izvoz, Gradna 89b, 10430 Gradna</item>
    </izvorni_sadrzaj>
    <derivirana_varijabla naziv="DomainObject.Predmet.ProtuStrankaListFormatedWithAdress_1">
      <item>DF-TRGOVINA d.o.o. za trgovinu, usluge i uvoz-izvoz, Gradna 89b, 10430 Gradna</item>
    </derivirana_varijabla>
  </DomainObject.Predmet.ProtuStrankaListFormatedWithAdress>
  <DomainObject.Predmet.ProtuStrankaListFormatedWithAdressOIB>
    <izvorni_sadrzaj>
      <item>DF-TRGOVINA d.o.o. za trgovinu, usluge i uvoz-izvoz, OIB 07359130354, Gradna 89b, 10430 Gradna</item>
    </izvorni_sadrzaj>
    <derivirana_varijabla naziv="DomainObject.Predmet.ProtuStrankaListFormatedWithAdressOIB_1">
      <item>DF-TRGOVINA d.o.o. za trgovinu, usluge i uvoz-izvoz, OIB 07359130354, Gradna 89b, 10430 Gradna</item>
    </derivirana_varijabla>
  </DomainObject.Predmet.ProtuStrankaListFormatedWithAdressOIB>
  <DomainObject.Predmet.ProtuStrankaListNazivFormated>
    <izvorni_sadrzaj>
      <item>DF-TRGOVINA d.o.o. za trgovinu, usluge i uvoz-izvoz</item>
    </izvorni_sadrzaj>
    <derivirana_varijabla naziv="DomainObject.Predmet.ProtuStrankaListNazivFormated_1">
      <item>DF-TRGOVINA d.o.o. za trgovinu, usluge i uvoz-izvoz</item>
    </derivirana_varijabla>
  </DomainObject.Predmet.ProtuStrankaListNazivFormated>
  <DomainObject.Predmet.ProtuStrankaListNazivFormatedOIB>
    <izvorni_sadrzaj>
      <item>DF-TRGOVINA d.o.o. za trgovinu, usluge i uvoz-izvoz, OIB 07359130354</item>
    </izvorni_sadrzaj>
    <derivirana_varijabla naziv="DomainObject.Predmet.ProtuStrankaListNazivFormatedOIB_1">
      <item>DF-TRGOVINA d.o.o. za trgovinu, usluge i uvoz-izvoz, OIB 07359130354</item>
    </derivirana_varijabla>
  </DomainObject.Predmet.ProtuStrankaListNazivFormatedOIB>
  <DomainObject.Predmet.OstaliListFormated>
    <izvorni_sadrzaj>
      <item>Janko Kordić</item>
      <item>Anamaria Ivanković</item>
    </izvorni_sadrzaj>
    <derivirana_varijabla naziv="DomainObject.Predmet.OstaliListFormated_1">
      <item>Janko Kordić</item>
      <item>Anamaria Ivanković</item>
    </derivirana_varijabla>
  </DomainObject.Predmet.OstaliListFormated>
  <DomainObject.Predmet.OstaliListFormatedOIB>
    <izvorni_sadrzaj>
      <item>Janko Kordić, OIB 22583200719</item>
      <item>Anamaria Ivanković, OIB 26902318451</item>
    </izvorni_sadrzaj>
    <derivirana_varijabla naziv="DomainObject.Predmet.OstaliListFormatedOIB_1">
      <item>Janko Kordić, OIB 22583200719</item>
      <item>Anamaria Ivanković, OIB 26902318451</item>
    </derivirana_varijabla>
  </DomainObject.Predmet.OstaliListFormatedOIB>
  <DomainObject.Predmet.OstaliListFormatedWithAdress>
    <izvorni_sadrzaj>
      <item>Janko Kordić, Gradna 89, 10430 Samobor</item>
      <item>Anamaria Ivanković, Britanski Trg 10, 10000 Zagreb</item>
    </izvorni_sadrzaj>
    <derivirana_varijabla naziv="DomainObject.Predmet.OstaliListFormatedWithAdress_1">
      <item>Janko Kordić, Gradna 89, 10430 Samobor</item>
      <item>Anamaria Ivanković, Britanski Trg 10, 10000 Zagreb</item>
    </derivirana_varijabla>
  </DomainObject.Predmet.OstaliListFormatedWithAdress>
  <DomainObject.Predmet.OstaliListFormatedWithAdressOIB>
    <izvorni_sadrzaj>
      <item>Janko Kordić, OIB 22583200719, Gradna 89, 10430 Samobor</item>
      <item>Anamaria Ivanković, OIB 26902318451, Britanski Trg 10, 10000 Zagreb</item>
    </izvorni_sadrzaj>
    <derivirana_varijabla naziv="DomainObject.Predmet.OstaliListFormatedWithAdressOIB_1">
      <item>Janko Kordić, OIB 22583200719, Gradna 89, 10430 Samobor</item>
      <item>Anamaria Ivanković, OIB 26902318451, Britanski Trg 10, 10000 Zagreb</item>
    </derivirana_varijabla>
  </DomainObject.Predmet.OstaliListFormatedWithAdressOIB>
  <DomainObject.Predmet.OstaliListNazivFormated>
    <izvorni_sadrzaj>
      <item>Janko Kordić</item>
      <item>Anamaria Ivanković</item>
    </izvorni_sadrzaj>
    <derivirana_varijabla naziv="DomainObject.Predmet.OstaliListNazivFormated_1">
      <item>Janko Kordić</item>
      <item>Anamaria Ivanković</item>
    </derivirana_varijabla>
  </DomainObject.Predmet.OstaliListNazivFormated>
  <DomainObject.Predmet.OstaliListNazivFormatedOIB>
    <izvorni_sadrzaj>
      <item>Janko Kordić, OIB 22583200719</item>
      <item>Anamaria Ivanković, OIB 26902318451</item>
    </izvorni_sadrzaj>
    <derivirana_varijabla naziv="DomainObject.Predmet.OstaliListNazivFormatedOIB_1">
      <item>Janko Kordić, OIB 22583200719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St-918/2013-53</izvorni_sadrzaj>
    <derivirana_varijabla naziv="DomainObject.PoslovniBrojDokumenta_1">St-918/2013-53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DF-TRGOVINA d.o.o. za trgovinu, usluge i uvoz-izvoz</izvorni_sadrzaj>
    <derivirana_varijabla naziv="DomainObject.Predmet.ProtustrankaIDrugi_1">DF-TRGOVINA d.o.o. za trgovinu, usluge i uvoz-izvoz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DF-TRGOVINA d.o.o. za trgovinu, usluge i uvoz-izvoz, OIB 07359130354, Gradna 89b, 10430 Gradna</izvorni_sadrzaj>
    <derivirana_varijabla naziv="DomainObject.Predmet.ProtustrankaIDrugiAdressOIB_1">DF-TRGOVINA d.o.o. za trgovinu, usluge i uvoz-izvoz, OIB 07359130354, Gradna 89b,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DF-TRGOVINA d.o.o. za trgovinu, usluge i uvoz-izvoz</item>
      <item>FINA ZAGREB</item>
      <item>Janko Kordić</item>
      <item>Anamaria Ivanković</item>
      <item>TONDACH HRVATSKA dioničko društvo</item>
    </izvorni_sadrzaj>
    <derivirana_varijabla naziv="DomainObject.Predmet.SudioniciListNaziv_1">
      <item>DF-TRGOVINA d.o.o. za trgovinu, usluge i uvoz-izvoz</item>
      <item>FINA ZAGREB</item>
      <item>Janko Kordić</item>
      <item>Anamaria Ivanković</item>
      <item>TONDACH HRVATSKA dioničko društvo</item>
    </derivirana_varijabla>
  </DomainObject.Predmet.SudioniciListNaziv>
  <DomainObject.Predmet.SudioniciListAdressOIB>
    <izvorni_sadrzaj>
      <item>DF-TRGOVINA d.o.o. za trgovinu, usluge i uvoz-izvoz, OIB 07359130354, Gradna 89b,10430 Gradna</item>
      <item>FINA ZAGREB, OIB 85821130368, Albrechtova 42,10000 Zagreb</item>
      <item>Janko Kordić, OIB 22583200719, Gradna 89,10430 Samobor</item>
      <item>Anamaria Ivanković, OIB 26902318451, Britanski Trg 10,10000 Zagreb</item>
      <item>TONDACH HRVATSKA dioničko društvo, OIB 12790040933, Matije Gupca 2,49221 Bedekovčina</item>
    </izvorni_sadrzaj>
    <derivirana_varijabla naziv="DomainObject.Predmet.SudioniciListAdressOIB_1">
      <item>DF-TRGOVINA d.o.o. za trgovinu, usluge i uvoz-izvoz, OIB 07359130354, Gradna 89b,10430 Gradna</item>
      <item>FINA ZAGREB, OIB 85821130368, Albrechtova 42,10000 Zagreb</item>
      <item>Janko Kordić, OIB 22583200719, Gradna 89,10430 Samobor</item>
      <item>Anamaria Ivanković, OIB 26902318451, Britanski Trg 10,10000 Zagreb</item>
      <item>TONDACH HRVATSKA dioničko društvo, OIB 12790040933, Matije Gupca 2,49221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C9868-4609-436B-B90F-31F1CD5F6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955</properties:Characters>
  <properties:Lines>45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2015-12-04T09:41:00Z</cp:lastPrinted>
  <dcterms:modified xmlns:xsi="http://www.w3.org/2001/XMLSchema-instance" xsi:type="dcterms:W3CDTF">2015-12-04T09:41:00Z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St-918/2013-53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