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01a3" w14:paraId="f2901a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977D04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>
        <w:t>1487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48583E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 xml:space="preserve">, za pokretanje skraćenog stečajnog postupka  nad dužnikom </w:t>
      </w:r>
      <w:r w:rsidR="00977D04">
        <w:t>MELLCHY j.</w:t>
      </w:r>
      <w:r w:rsidR="002779E6" w:rsidRPr="002779E6">
        <w:t xml:space="preserve">d.o.o. </w:t>
      </w:r>
      <w:r w:rsidR="007F3AFA">
        <w:t>za</w:t>
      </w:r>
      <w:r w:rsidR="00977D04">
        <w:t xml:space="preserve"> prijevoz, usluge i trgovinu</w:t>
      </w:r>
      <w:r w:rsidR="002779E6">
        <w:t>,</w:t>
      </w:r>
      <w:r w:rsidR="00DE1E8E">
        <w:t xml:space="preserve"> </w:t>
      </w:r>
      <w:r w:rsidR="00977D04">
        <w:t>Osijek</w:t>
      </w:r>
      <w:r w:rsidR="00326162">
        <w:t>,</w:t>
      </w:r>
      <w:r w:rsidR="002779E6">
        <w:t xml:space="preserve"> </w:t>
      </w:r>
      <w:r w:rsidR="00977D04">
        <w:t>Vijenac Petrove gore 3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977D04">
        <w:t>50374</w:t>
      </w:r>
      <w:r w:rsidR="004A0D7B">
        <w:t>, OIB</w:t>
      </w:r>
      <w:r w:rsidR="00326162">
        <w:t>:</w:t>
      </w:r>
      <w:r w:rsidR="004A0D7B">
        <w:t xml:space="preserve"> </w:t>
      </w:r>
      <w:r w:rsidR="00977D04">
        <w:t>03939148105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7F3AFA">
        <w:t>23</w:t>
      </w:r>
      <w:r w:rsidR="00326162">
        <w:t xml:space="preserve">. listopada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77D04">
        <w:t>MELLCHY</w:t>
      </w:r>
      <w:r w:rsidR="00DE1E8E" w:rsidRPr="00DE1E8E">
        <w:t xml:space="preserve"> </w:t>
      </w:r>
      <w:r w:rsidR="00977D04">
        <w:t>j.</w:t>
      </w:r>
      <w:r w:rsidR="00DE1E8E" w:rsidRPr="00DE1E8E">
        <w:t xml:space="preserve">d.o.o. </w:t>
      </w:r>
      <w:r w:rsidR="00977D04" w:rsidRPr="00977D04">
        <w:t>za prijevoz, usluge i trgovinu, Osijek, Vijenac Petrove gore 3, MBS: 030150374, OIB: 03939148105</w:t>
      </w:r>
      <w:r>
        <w:t xml:space="preserve">, iznosi </w:t>
      </w:r>
      <w:r w:rsidR="00977D04">
        <w:t>6.39</w:t>
      </w:r>
      <w:r w:rsidR="00DE1E8E">
        <w:t>0,00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977D04">
        <w:t>Mišel Kovač</w:t>
      </w:r>
      <w:r w:rsidR="002779E6">
        <w:t xml:space="preserve">, </w:t>
      </w:r>
      <w:r w:rsidR="00977D04">
        <w:t>Irska</w:t>
      </w:r>
      <w:r w:rsidR="002779E6">
        <w:t>,</w:t>
      </w:r>
      <w:r w:rsidR="00977D04">
        <w:t xml:space="preserve"> Dublin,</w:t>
      </w:r>
      <w:r w:rsidR="002779E6">
        <w:t xml:space="preserve"> </w:t>
      </w:r>
      <w:r w:rsidR="00977D04">
        <w:t xml:space="preserve">Hollywood Rath, Stud Cottage 0, </w:t>
      </w:r>
      <w:r w:rsidR="00905F6B">
        <w:t xml:space="preserve">OIB: </w:t>
      </w:r>
      <w:r w:rsidR="00977D04">
        <w:t>45571621388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77D04">
        <w:t>1487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7F3AFA">
        <w:t>23</w:t>
      </w:r>
      <w:r w:rsidR="00326162">
        <w:t xml:space="preserve">. listopada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977D04" w:rsidP="00454056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77D04">
        <w:t>5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ED7" w:rsidR="00CF4ED7">
      <w:r>
        <w:separator/>
      </w:r>
    </w:p>
  </w:endnote>
  <w:endnote w:id="0" w:type="continuationSeparator">
    <w:p w:rsidRDefault="00CF4ED7" w:rsidR="00CF4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ED7" w:rsidR="00CF4ED7">
      <w:r>
        <w:separator/>
      </w:r>
    </w:p>
  </w:footnote>
  <w:footnote w:id="0" w:type="continuationSeparator">
    <w:p w:rsidRDefault="00CF4ED7" w:rsidR="00CF4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583E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485F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77D0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3438"/>
    <w:rsid w:val="00CE0EE4"/>
    <w:rsid w:val="00CF4ED7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60C19"/>
    <w:rsid w:val="00E96356"/>
    <w:rsid w:val="00EA028A"/>
    <w:rsid w:val="00EA3514"/>
    <w:rsid w:val="00EC0019"/>
    <w:rsid w:val="00ED4C16"/>
    <w:rsid w:val="00EE20FF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D773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34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3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MELLCHY jednostavno društvo s ograničenom odgovornošću za prijevoz, usluge i trgovinu</izvorni_sadrzaj>
    <derivirana_varijabla naziv="DomainObject.Predmet.ProtustrankaFormated_1">  MELLCHY jednostavno društvo s ograničenom odgovornošću za prijevoz, usluge i trgovinu</derivirana_varijabla>
  </DomainObject.Predmet.ProtustrankaFormated>
  <DomainObject.Predmet.ProtustrankaFormatedOIB>
    <izvorni_sadrzaj>  MELLCHY jednostavno društvo s ograničenom odgovornošću za prijevoz, usluge i trgovinu, OIB 03939148105</izvorni_sadrzaj>
    <derivirana_varijabla naziv="DomainObject.Predmet.ProtustrankaFormatedOIB_1">  MELLCHY jednostavno društvo s ograničenom odgovornošću za prijevoz, usluge i trgovinu, OIB 03939148105</derivirana_varijabla>
  </DomainObject.Predmet.ProtustrankaFormatedOIB>
  <DomainObject.Predmet.ProtustrankaFormatedWithAdress>
    <izvorni_sadrzaj> MELLCHY jednostavno društvo s ograničenom odgovornošću za prijevoz, usluge i trgovinu, Vijenac Petrove gore 3, 31000 Osijek</izvorni_sadrzaj>
    <derivirana_varijabla naziv="DomainObject.Predmet.ProtustrankaFormatedWithAdress_1"> MELLCHY jednostavno društvo s ograničenom odgovornošću za prijevoz, usluge i trgovinu, Vijenac Petrove gore 3, 31000 Osijek</derivirana_varijabla>
  </DomainObject.Predmet.ProtustrankaFormatedWithAdress>
  <DomainObject.Predmet.ProtustrankaFormatedWithAdressOIB>
    <izvorni_sadrzaj> MELLCHY jednostavno društvo s ograničenom odgovornošću za prijevoz, usluge i trgovinu, OIB 03939148105, Vijenac Petrove gore 3, 31000 Osijek</izvorni_sadrzaj>
    <derivirana_varijabla naziv="DomainObject.Predmet.ProtustrankaFormatedWithAdressOIB_1"> MELLCHY jednostavno društvo s ograničenom odgovornošću za prijevoz, usluge i trgovinu, OIB 03939148105, Vijenac Petrove gore 3, 31000 Osijek</derivirana_varijabla>
  </DomainObject.Predmet.ProtustrankaFormatedWithAdressOIB>
  <DomainObject.Predmet.ProtustrankaWithAdress>
    <izvorni_sadrzaj>MELLCHY jednostavno društvo s ograničenom odgovornošću za prijevoz, usluge i trgovinu Vijenac Petrove gore 3, 31000 Osijek</izvorni_sadrzaj>
    <derivirana_varijabla naziv="DomainObject.Predmet.ProtustrankaWithAdress_1">MELLCHY jednostavno društvo s ograničenom odgovornošću za prijevoz, usluge i trgovinu Vijenac Petrove gore 3, 31000 Osijek</derivirana_varijabla>
  </DomainObject.Predmet.ProtustrankaWithAdress>
  <DomainObject.Predmet.ProtustrankaWithAdressOIB>
    <izvorni_sadrzaj>MELLCHY jednostavno društvo s ograničenom odgovornošću za prijevoz, usluge i trgovinu, OIB 03939148105, Vijenac Petrove gore 3, 31000 Osijek</izvorni_sadrzaj>
    <derivirana_varijabla naziv="DomainObject.Predmet.ProtustrankaWithAdressOIB_1">MELLCHY jednostavno društvo s ograničenom odgovornošću za prijevoz, usluge i trgovinu, OIB 03939148105, Vijenac Petrove gore 3, 31000 Osijek</derivirana_varijabla>
  </DomainObject.Predmet.ProtustrankaWithAdressOIB>
  <DomainObject.Predmet.ProtustrankaNazivFormated>
    <izvorni_sadrzaj>MELLCHY jednostavno društvo s ograničenom odgovornošću za prijevoz, usluge i trgovinu</izvorni_sadrzaj>
    <derivirana_varijabla naziv="DomainObject.Predmet.ProtustrankaNazivFormated_1">MELLCHY jednostavno društvo s ograničenom odgovornošću za prijevoz, usluge i trgovinu</derivirana_varijabla>
  </DomainObject.Predmet.ProtustrankaNazivFormated>
  <DomainObject.Predmet.ProtustrankaNazivFormatedOIB>
    <izvorni_sadrzaj>MELLCHY jednostavno društvo s ograničenom odgovornošću za prijevoz, usluge i trgovinu, OIB 03939148105</izvorni_sadrzaj>
    <derivirana_varijabla naziv="DomainObject.Predmet.ProtustrankaNazivFormatedOIB_1">MELLCHY jednostavno društvo s ograničenom odgovornošću za prijevoz, usluge i trgovinu, OIB 03939148105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MELLCHY jednostavno društvo s ograničenom odgovornošću za prijevoz, usluge i trgovinu</item>
    </izvorni_sadrzaj>
    <derivirana_varijabla naziv="DomainObject.Predmet.ProtuStrankaListFormated_1">
      <item>MELLCHY jednostavno društvo s ograničenom odgovornošću za prijevoz, usluge i trgovinu</item>
    </derivirana_varijabla>
  </DomainObject.Predmet.ProtuStrankaListFormated>
  <DomainObject.Predmet.ProtuStrankaListFormatedOIB>
    <izvorni_sadrzaj>
      <item>MELLCHY jednostavno društvo s ograničenom odgovornošću za prijevoz, usluge i trgovinu, OIB 03939148105</item>
    </izvorni_sadrzaj>
    <derivirana_varijabla naziv="DomainObject.Predmet.ProtuStrankaListFormatedOIB_1">
      <item>MELLCHY jednostavno društvo s ograničenom odgovornošću za prijevoz, usluge i trgovinu, OIB 03939148105</item>
    </derivirana_varijabla>
  </DomainObject.Predmet.ProtuStrankaListFormatedOIB>
  <DomainObject.Predmet.ProtuStrankaListFormatedWithAdress>
    <izvorni_sadrzaj>
      <item>MELLCHY jednostavno društvo s ograničenom odgovornošću za prijevoz, usluge i trgovinu, Vijenac Petrove gore 3, 31000 Osijek</item>
    </izvorni_sadrzaj>
    <derivirana_varijabla naziv="DomainObject.Predmet.ProtuStrankaListFormatedWithAdress_1">
      <item>MELLCHY jednostavno društvo s ograničenom odgovornošću za prijevoz, usluge i trgovinu, Vijenac Petrove gore 3, 31000 Osijek</item>
    </derivirana_varijabla>
  </DomainObject.Predmet.ProtuStrankaListFormatedWithAdress>
  <DomainObject.Predmet.ProtuStrankaListFormatedWithAdressOIB>
    <izvorni_sadrzaj>
      <item>MELLCHY jednostavno društvo s ograničenom odgovornošću za prijevoz, usluge i trgovinu, OIB 03939148105, Vijenac Petrove gore 3, 31000 Osijek</item>
    </izvorni_sadrzaj>
    <derivirana_varijabla naziv="DomainObject.Predmet.ProtuStrankaListFormatedWithAdressOIB_1">
      <item>MELLCHY jednostavno društvo s ograničenom odgovornošću za prijevoz, usluge i trgovinu, OIB 03939148105, Vijenac Petrove gore 3, 31000 Osijek</item>
    </derivirana_varijabla>
  </DomainObject.Predmet.ProtuStrankaListFormatedWithAdressOIB>
  <DomainObject.Predmet.ProtuStrankaListNazivFormated>
    <izvorni_sadrzaj>
      <item>MELLCHY jednostavno društvo s ograničenom odgovornošću za prijevoz, usluge i trgovinu</item>
    </izvorni_sadrzaj>
    <derivirana_varijabla naziv="DomainObject.Predmet.ProtuStrankaListNazivFormated_1">
      <item>MELLCHY jednostavno društvo s ograničenom odgovornošću za prijevoz, usluge i trgovinu</item>
    </derivirana_varijabla>
  </DomainObject.Predmet.ProtuStrankaListNazivFormated>
  <DomainObject.Predmet.ProtuStrankaListNazivFormatedOIB>
    <izvorni_sadrzaj>
      <item>MELLCHY jednostavno društvo s ograničenom odgovornošću za prijevoz, usluge i trgovinu, OIB 03939148105</item>
    </izvorni_sadrzaj>
    <derivirana_varijabla naziv="DomainObject.Predmet.ProtuStrankaListNazivFormatedOIB_1">
      <item>MELLCHY jednostavno društvo s ograničenom odgovornošću za prijevoz, usluge i trgovinu, OIB 03939148105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MELLCHY jednostavno društvo s ograničenom odgovornošću za prijevoz, usluge i trgovinu</izvorni_sadrzaj>
    <derivirana_varijabla naziv="DomainObject.Predmet.ProtustrankaIDrugi_1">MELLCHY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MELLCHY jednostavno društvo s ograničenom odgovornošću za prijevoz, usluge i trgovinu, OIB 03939148105, Vijenac Petrove gore 3, 31000 Osijek</izvorni_sadrzaj>
    <derivirana_varijabla naziv="DomainObject.Predmet.ProtustrankaIDrugiAdressOIB_1">MELLCHY jednostavno društvo s ograničenom odgovornošću za prijevoz, usluge i trgovinu, OIB 03939148105, Vijenac Petrove gore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MELLCHY jednostavno društvo s ograničenom odgovornošću za prijevoz, usluge i trgovinu</item>
    </izvorni_sadrzaj>
    <derivirana_varijabla naziv="DomainObject.Predmet.SudioniciListNaziv_1">
      <item>FINA RC OSIJEK</item>
      <item>MELLCHY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MELLCHY jednostavno društvo s ograničenom odgovornošću za prijevoz, usluge i trgovinu, OIB 03939148105, Vijenac Petrove gore 3,31000 Osijek</item>
    </izvorni_sadrzaj>
    <derivirana_varijabla naziv="DomainObject.Predmet.SudioniciListAdressOIB_1">
      <item>FINA RC OSIJEK, OIB 85821130368</item>
      <item>MELLCHY jednostavno društvo s ograničenom odgovornošću za prijevoz, usluge i trgovinu, OIB 03939148105, Vijenac Petrove gore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03939148105</item>
    </izvorni_sadrzaj>
    <derivirana_varijabla naziv="DomainObject.Predmet.SudioniciListNazivOIB_1">
      <item>, OIB 85821130368</item>
      <item>, OIB 03939148105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2017-10-23T11:56:00Z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2017-10-23T11:59:00Z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