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844b" w14:paraId="1c3844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 xml:space="preserve">                5. St-459/2017-2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E6BB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MARIVIAM d.o.o. za trgovinu i usluge, Zagreb, Nova cesta 136, MBS: 090017099, OIB: 79810792417, 12. listopada</w:t>
      </w:r>
      <w:r w:rsidRPr="004E6BB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MARIVIAM d.o.o. za trgovinu i usluge, Zagreb, Nova cesta 136, MBS: 090017099, OIB: 79810792417.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II. Saziva se ročište</w:t>
      </w:r>
      <w:r w:rsidRPr="004E6BBD">
        <w:rPr>
          <w:rFonts w:cs="Times New Roman" w:eastAsia="Times New Roman"/>
          <w:b/>
          <w:szCs w:val="20"/>
          <w:lang w:eastAsia="hr-HR"/>
        </w:rPr>
        <w:t xml:space="preserve"> </w:t>
      </w:r>
      <w:r w:rsidRPr="004E6BBD">
        <w:rPr>
          <w:rFonts w:cs="Times New Roman" w:eastAsia="Times New Roman"/>
          <w:szCs w:val="20"/>
          <w:lang w:eastAsia="hr-HR"/>
        </w:rPr>
        <w:t>radi izjašnjenja o prijedlogu i rasprave o uvjetima za otvaranje stečajnog postupka za dan 3. studenog 2017. u 10,</w:t>
      </w:r>
      <w:proofErr w:type="spellStart"/>
      <w:r w:rsidRPr="004E6BBD">
        <w:rPr>
          <w:rFonts w:cs="Times New Roman" w:eastAsia="Times New Roman"/>
          <w:szCs w:val="20"/>
          <w:lang w:eastAsia="hr-HR"/>
        </w:rPr>
        <w:t>10</w:t>
      </w:r>
      <w:proofErr w:type="spellEnd"/>
      <w:r w:rsidRPr="004E6BBD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4E6BB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E6BB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6BB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E6BB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- zakonski zastupnik dužnika Ivica Penić.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III. Nalaže se zakonskom zastupniku dužnika Ivici Peniću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Obrazloženje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12. travnja 2016. Trgovačkom sudu u Zagrebu podnijela prijedlog za otvaranje stečajnog postupka nad dužnikom</w:t>
      </w:r>
      <w:r w:rsidRPr="004E6BBD">
        <w:rPr>
          <w:rFonts w:cs="Times New Roman" w:eastAsia="Times New Roman"/>
          <w:szCs w:val="20"/>
          <w:lang w:eastAsia="hr-HR"/>
        </w:rPr>
        <w:t xml:space="preserve"> MARIVIAM d.o.o. za trgovinu i usluge, Zagreb, Nova cesta 136.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274 dana, u ukupnom iznosu od 77.136,88 kn, u koji iznos je uračunata kamata i naknada </w:t>
      </w:r>
      <w:r w:rsidRPr="004E6BBD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4E6BB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St-3606/2016 ustupljen je Trgovačkom sudu u Bjelovaru  na daljnji postupak.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274 dana, u ukupnom iznosu od  </w:t>
      </w:r>
      <w:bookmarkStart w:name="_GoBack" w:id="0"/>
      <w:bookmarkEnd w:id="0"/>
      <w:r w:rsidRPr="004E6BBD">
        <w:rPr>
          <w:rFonts w:cs="Times New Roman" w:eastAsia="Times New Roman"/>
          <w:szCs w:val="20"/>
          <w:lang w:eastAsia="hr-HR"/>
        </w:rPr>
        <w:t>77.136,88 kn i 1 zaposlenog.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U Bjelovaru, 12. listopada</w:t>
      </w:r>
      <w:r w:rsidRPr="004E6BBD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STEČAJNI SUDAC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E6BBD" w:rsidP="004E6BBD" w:rsidR="004E6BBD" w:rsidRPr="004E6B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E6BBD" w:rsidP="004E6BBD" w:rsidR="004E6BBD" w:rsidRPr="004E6B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E6BB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6BB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E6BBD" w:rsidP="004E6BBD" w:rsidR="004E6BBD" w:rsidRPr="004E6B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BBD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892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St-459/2017-2</izvorni_sadrzaj>
    <derivirana_varijabla naziv="DomainObject.Oznaka_1">St-459/2017-2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MARIVIAM d.o.o. zastupanog po punomoćniku Ivica Penić</izvorni_sadrzaj>
    <derivirana_varijabla naziv="DomainObject.Predmet.ProtustrankaFormated_1">  MARIVIAM d.o.o. zastupanog po punomoćniku Ivica Penić</derivirana_varijabla>
  </DomainObject.Predmet.ProtustrankaFormated>
  <DomainObject.Predmet.ProtustrankaFormatedOIB>
    <izvorni_sadrzaj>  MARIVIAM d.o.o., OIB 79810792417 zastupanog po punomoćniku Ivica Penić</izvorni_sadrzaj>
    <derivirana_varijabla naziv="DomainObject.Predmet.ProtustrankaFormatedOIB_1">  MARIVIAM d.o.o., OIB 79810792417 zastupanog po punomoćniku Ivica Penić</derivirana_varijabla>
  </DomainObject.Predmet.ProtustrankaFormatedOIB>
  <DomainObject.Predmet.ProtustrankaFormatedWithAdress>
    <izvorni_sadrzaj> MARIVIAM d.o.o., Nova cesta 136, 10000 Zagreb zastupanog po punomoćniku Ivica Penić</izvorni_sadrzaj>
    <derivirana_varijabla naziv="DomainObject.Predmet.ProtustrankaFormatedWithAdress_1"> MARIVIAM d.o.o., Nova cesta 136, 10000 Zagreb zastupanog po punomoćniku Ivica Penić</derivirana_varijabla>
  </DomainObject.Predmet.ProtustrankaFormatedWithAdress>
  <DomainObject.Predmet.ProtustrankaFormatedWithAdressOIB>
    <izvorni_sadrzaj> MARIVIAM d.o.o., OIB 79810792417, Nova cesta 136, 10000 Zagreb zastupanog po punomoćniku Ivica Penić</izvorni_sadrzaj>
    <derivirana_varijabla naziv="DomainObject.Predmet.ProtustrankaFormatedWithAdressOIB_1"> MARIVIAM d.o.o., OIB 79810792417, Nova cesta 136, 10000 Zagreb zastupanog po punomoćniku Ivica Penić</derivirana_varijabla>
  </DomainObject.Predmet.ProtustrankaFormatedWithAdressOIB>
  <DomainObject.Predmet.ProtustrankaWithAdress>
    <izvorni_sadrzaj>MARIVIAM d.o.o. Nova cesta 136, 10000 Zagreb</izvorni_sadrzaj>
    <derivirana_varijabla naziv="DomainObject.Predmet.ProtustrankaWithAdress_1">MARIVIAM d.o.o. Nova cesta 136, 10000 Zagreb</derivirana_varijabla>
  </DomainObject.Predmet.ProtustrankaWithAdress>
  <DomainObject.Predmet.ProtustrankaWithAdressOIB>
    <izvorni_sadrzaj>MARIVIAM d.o.o., OIB 79810792417, Nova cesta 136, 10000 Zagreb</izvorni_sadrzaj>
    <derivirana_varijabla naziv="DomainObject.Predmet.ProtustrankaWithAdressOIB_1">MARIVIAM d.o.o., OIB 79810792417, Nova cesta 136, 10000 Zagreb</derivirana_varijabla>
  </DomainObject.Predmet.ProtustrankaWithAdressOIB>
  <DomainObject.Predmet.ProtustrankaNazivFormated>
    <izvorni_sadrzaj>MARIVIAM d.o.o.</izvorni_sadrzaj>
    <derivirana_varijabla naziv="DomainObject.Predmet.ProtustrankaNazivFormated_1">MARIVIAM d.o.o.</derivirana_varijabla>
  </DomainObject.Predmet.ProtustrankaNazivFormated>
  <DomainObject.Predmet.ProtustrankaNazivFormatedOIB>
    <izvorni_sadrzaj>MARIVIAM d.o.o., OIB 79810792417</izvorni_sadrzaj>
    <derivirana_varijabla naziv="DomainObject.Predmet.ProtustrankaNazivFormatedOIB_1">MARIVIAM d.o.o., OIB 79810792417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MARIVIAM d.o.o. zastupanog po punomoćniku Ivica Penić</item>
    </izvorni_sadrzaj>
    <derivirana_varijabla naziv="DomainObject.Predmet.ProtuStrankaListFormated_1">
      <item>MARIVIAM d.o.o. zastupanog po punomoćniku Ivica Penić</item>
    </derivirana_varijabla>
  </DomainObject.Predmet.ProtuStrankaListFormated>
  <DomainObject.Predmet.ProtuStrankaListFormatedOIB>
    <izvorni_sadrzaj>
      <item>MARIVIAM d.o.o., OIB 79810792417 zastupanog po punomoćniku Ivica Penić</item>
    </izvorni_sadrzaj>
    <derivirana_varijabla naziv="DomainObject.Predmet.ProtuStrankaListFormatedOIB_1">
      <item>MARIVIAM d.o.o., OIB 79810792417 zastupanog po punomoćniku Ivica Penić</item>
    </derivirana_varijabla>
  </DomainObject.Predmet.ProtuStrankaListFormatedOIB>
  <DomainObject.Predmet.ProtuStrankaListFormatedWithAdress>
    <izvorni_sadrzaj>
      <item>MARIVIAM d.o.o., Nova cesta 136, 10000 Zagreb zastupanog po punomoćniku Ivica Penić</item>
    </izvorni_sadrzaj>
    <derivirana_varijabla naziv="DomainObject.Predmet.ProtuStrankaListFormatedWithAdress_1">
      <item>MARIVIAM d.o.o., Nova cesta 136, 10000 Zagreb zastupanog po punomoćniku Ivica Penić</item>
    </derivirana_varijabla>
  </DomainObject.Predmet.ProtuStrankaListFormatedWithAdress>
  <DomainObject.Predmet.ProtuStrankaListFormatedWithAdressOIB>
    <izvorni_sadrzaj>
      <item>MARIVIAM d.o.o., OIB 79810792417, Nova cesta 136, 10000 Zagreb zastupanog po punomoćniku Ivica Penić</item>
    </izvorni_sadrzaj>
    <derivirana_varijabla naziv="DomainObject.Predmet.ProtuStrankaListFormatedWithAdressOIB_1">
      <item>MARIVIAM d.o.o., OIB 79810792417, Nova cesta 136, 10000 Zagreb zastupanog po punomoćniku Ivica Penić</item>
    </derivirana_varijabla>
  </DomainObject.Predmet.ProtuStrankaListFormatedWithAdressOIB>
  <DomainObject.Predmet.ProtuStrankaListNazivFormated>
    <izvorni_sadrzaj>
      <item>MARIVIAM d.o.o.</item>
    </izvorni_sadrzaj>
    <derivirana_varijabla naziv="DomainObject.Predmet.ProtuStrankaListNazivFormated_1">
      <item>MARIVIAM d.o.o.</item>
    </derivirana_varijabla>
  </DomainObject.Predmet.ProtuStrankaListNazivFormated>
  <DomainObject.Predmet.ProtuStrankaListNazivFormatedOIB>
    <izvorni_sadrzaj>
      <item>MARIVIAM d.o.o., OIB 79810792417</item>
    </izvorni_sadrzaj>
    <derivirana_varijabla naziv="DomainObject.Predmet.ProtuStrankaListNazivFormatedOIB_1">
      <item>MARIVIAM d.o.o., OIB 79810792417</item>
    </derivirana_varijabla>
  </DomainObject.Predmet.ProtuStrankaListNazivFormatedOIB>
  <DomainObject.Predmet.OstaliListFormated>
    <izvorni_sadrzaj>
      <item>Ivica Penić punomoćnik sudionika u postupku MARIVIAM d.o.o.</item>
    </izvorni_sadrzaj>
    <derivirana_varijabla naziv="DomainObject.Predmet.OstaliListFormated_1">
      <item>Ivica Penić punomoćnik sudionika u postupku MARIVIAM d.o.o.</item>
    </derivirana_varijabla>
  </DomainObject.Predmet.OstaliListFormated>
  <DomainObject.Predmet.OstaliListFormatedOIB>
    <izvorni_sadrzaj>
      <item>Ivica Penić, OIB 28588184845 punomoćnik sudionika u postupku MARIVIAM d.o.o.</item>
    </izvorni_sadrzaj>
    <derivirana_varijabla naziv="DomainObject.Predmet.OstaliListFormatedOIB_1">
      <item>Ivica Penić, OIB 28588184845 punomoćnik sudionika u postupku MARIVIAM d.o.o.</item>
    </derivirana_varijabla>
  </DomainObject.Predmet.OstaliListFormatedOIB>
  <DomainObject.Predmet.OstaliListFormatedWithAdress>
    <izvorni_sadrzaj>
      <item>Ivica Penić, Ljubljanska 6, Skopje punomoćnik sudionika u postupku MARIVIAM d.o.o.</item>
    </izvorni_sadrzaj>
    <derivirana_varijabla naziv="DomainObject.Predmet.OstaliListFormatedWithAdress_1">
      <item>Ivica Penić, Ljubljanska 6, Skopje punomoćnik sudionika u postupku MARIVIAM d.o.o.</item>
    </derivirana_varijabla>
  </DomainObject.Predmet.OstaliListFormatedWithAdress>
  <DomainObject.Predmet.OstaliListFormatedWithAdressOIB>
    <izvorni_sadrzaj>
      <item>Ivica Penić, OIB 28588184845, Ljubljanska 6, Skopje punomoćnik sudionika u postupku MARIVIAM d.o.o.</item>
    </izvorni_sadrzaj>
    <derivirana_varijabla naziv="DomainObject.Predmet.OstaliListFormatedWithAdressOIB_1">
      <item>Ivica Penić, OIB 28588184845, Ljubljanska 6, Skopje punomoćnik sudionika u postupku MARIVIAM d.o.o.</item>
    </derivirana_varijabla>
  </DomainObject.Predmet.OstaliListFormatedWithAdressOIB>
  <DomainObject.Predmet.OstaliListNazivFormated>
    <izvorni_sadrzaj>
      <item>Ivica Penić</item>
    </izvorni_sadrzaj>
    <derivirana_varijabla naziv="DomainObject.Predmet.OstaliListNazivFormated_1">
      <item>Ivica Penić</item>
    </derivirana_varijabla>
  </DomainObject.Predmet.OstaliListNazivFormated>
  <DomainObject.Predmet.OstaliListNazivFormatedOIB>
    <izvorni_sadrzaj>
      <item>Ivica Penić, OIB 28588184845</item>
    </izvorni_sadrzaj>
    <derivirana_varijabla naziv="DomainObject.Predmet.OstaliListNazivFormatedOIB_1">
      <item>Ivica Penić, OIB 28588184845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St-459/2017-2</izvorni_sadrzaj>
    <derivirana_varijabla naziv="DomainObject.PoslovniBrojDokumenta_1">St-459/2017-2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MARIVIAM d.o.o.</izvorni_sadrzaj>
    <derivirana_varijabla naziv="DomainObject.Predmet.ProtustrankaIDrugi_1">MARIVIAM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MARIVIAM d.o.o., OIB 79810792417, Nova cesta 136, 10000 Zagreb</izvorni_sadrzaj>
    <derivirana_varijabla naziv="DomainObject.Predmet.ProtustrankaIDrugiAdressOIB_1">MARIVIAM d.o.o., OIB 79810792417, Nova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MARIVIAM d.o.o.</item>
      <item>FINA Regionalni centar Zagreb</item>
      <item>Ivica Penić</item>
    </izvorni_sadrzaj>
    <derivirana_varijabla naziv="DomainObject.Predmet.SudioniciListNaziv_1">
      <item>MARIVIAM d.o.o.</item>
      <item>FINA Regionalni centar Zagreb</item>
      <item>Ivica Penić</item>
    </derivirana_varijabla>
  </DomainObject.Predmet.SudioniciListNaziv>
  <DomainObject.Predmet.SudioniciListAdressOIB>
    <izvorni_sadrzaj>
      <item>MARIVIAM d.o.o., OIB 79810792417, Nova cesta 136,10000 Zagreb</item>
      <item>FINA Regionalni centar Zagreb, OIB 85821130368, Trg svibanjskih žrtava 1995. br. 1,10000 Zagreb</item>
      <item>Ivica Penić, OIB 28588184845, Ljubljanska 6,Skopje</item>
    </izvorni_sadrzaj>
    <derivirana_varijabla naziv="DomainObject.Predmet.SudioniciListAdressOIB_1">
      <item>MARIVIAM d.o.o., OIB 79810792417, Nova cesta 136,10000 Zagreb</item>
      <item>FINA Regionalni centar Zagreb, OIB 85821130368, Trg svibanjskih žrtava 1995. br. 1,10000 Zagreb</item>
      <item>Ivica Penić, OIB 28588184845, Ljubljanska 6,Skopje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88D1F-B1A1-4B63-BC0E-BB95CDF0F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3188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