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a53d" w14:paraId="d42a53d" w:rsidRDefault="00221CFC" w:rsidP="00221CFC" w:rsidR="00221CFC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1840" cx="5416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CFC" w:rsidP="00221CFC" w:rsidR="00221CFC">
      <w:pPr>
        <w:pStyle w:val="Bezproreda"/>
      </w:pPr>
      <w:r>
        <w:t xml:space="preserve">         REPUBLIKA HRVATSKA</w:t>
      </w:r>
    </w:p>
    <w:p w:rsidRDefault="00221CFC" w:rsidP="00221CFC" w:rsidR="00221CFC">
      <w:pPr>
        <w:pStyle w:val="Bezproreda"/>
      </w:pPr>
      <w:r>
        <w:t xml:space="preserve"> TRGOVAČKI SUD U VARAŽDINU</w:t>
      </w:r>
    </w:p>
    <w:p w:rsidRDefault="00221CFC" w:rsidP="00221CFC" w:rsidR="00221CFC">
      <w:pPr>
        <w:pStyle w:val="Bezproreda"/>
      </w:pPr>
      <w:r>
        <w:t xml:space="preserve">    Braće Radića 2, 42000 Varaždin</w:t>
      </w:r>
    </w:p>
    <w:p w:rsidRDefault="00221CFC" w:rsidP="00221CFC" w:rsidR="00221CFC" w:rsidRPr="00221CFC">
      <w:pPr>
        <w:pStyle w:val="Zaglavlje"/>
      </w:pPr>
      <w:r>
        <w:t xml:space="preserve">      Poslovni broj: 1 St-850/16-</w:t>
      </w:r>
    </w:p>
    <w:p w:rsidRDefault="00221CFC" w:rsidP="00221CFC" w:rsidR="00221CFC">
      <w:pPr>
        <w:pStyle w:val="Bezproreda"/>
        <w:jc w:val="center"/>
      </w:pPr>
      <w:r>
        <w:t>U   I M E   R E P U B L I K E   H R V A T S K E</w:t>
      </w:r>
    </w:p>
    <w:p w:rsidRDefault="00221CFC" w:rsidP="00221CFC" w:rsidR="00221CFC">
      <w:pPr>
        <w:pStyle w:val="Bezproreda"/>
        <w:jc w:val="center"/>
        <w:rPr>
          <w:b/>
        </w:rPr>
      </w:pPr>
    </w:p>
    <w:p w:rsidRDefault="00221CFC" w:rsidP="00221CFC" w:rsidR="00221CFC">
      <w:pPr>
        <w:pStyle w:val="Bezproreda"/>
        <w:jc w:val="center"/>
      </w:pPr>
      <w:r>
        <w:t>R J E Š E NJ E</w:t>
      </w:r>
    </w:p>
    <w:p w:rsidRDefault="00221CFC" w:rsidP="00221CFC" w:rsidR="00221CFC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IDEAL d.o.o., OIB: 41248174318, Ivanec, V. Nazora 96/a, 27. lipnja 2016.           </w:t>
      </w:r>
      <w:r>
        <w:t xml:space="preserve"> </w:t>
      </w:r>
    </w:p>
    <w:p w:rsidRDefault="00221CFC" w:rsidP="00221CFC" w:rsidR="00221CFC">
      <w:pPr>
        <w:jc w:val="center"/>
      </w:pPr>
      <w:r>
        <w:t>r i j e š i o   j e</w:t>
      </w:r>
    </w:p>
    <w:p w:rsidRDefault="00221CFC" w:rsidP="00221CFC" w:rsidR="00221CFC">
      <w:pPr>
        <w:ind w:firstLine="720"/>
        <w:jc w:val="both"/>
      </w:pPr>
      <w:r>
        <w:t>Obustavlja se skraćeni stečajni postupak nad dužnikom IDEAL d.o.o., OIB: 41248174318, Ivanec, V. Nazora 96/a.</w:t>
      </w:r>
    </w:p>
    <w:p w:rsidRDefault="00221CFC" w:rsidP="00221CFC" w:rsidR="00221CFC">
      <w:pPr>
        <w:jc w:val="center"/>
      </w:pPr>
      <w:r>
        <w:t>Obrazloženje</w:t>
      </w:r>
    </w:p>
    <w:p w:rsidRDefault="00221CFC" w:rsidP="00221CFC" w:rsidR="00221CFC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6. lipnja 2016. podnijela zahtjev za pokretanje skraćenog stečajnog postupka nad dužnikom IDEAL d.o.o., OIB: 41248174318, Ivanec, V. Nazora 96/a, pa kako su za to bile ispunjene pretpostavke iz čl. 428. Stečajnog zakona </w:t>
      </w:r>
      <w:r>
        <w:rPr>
          <w:color w:val="000000"/>
          <w:shd w:fill="FFFFFF" w:color="auto" w:val="clear"/>
        </w:rPr>
        <w:t>('Narodne novine' broj 71/15, dalje u tekstu: SZ), sud je dana 7. lipnja 2016.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21CFC" w:rsidP="00221CFC" w:rsidR="00221CFC">
      <w:pPr>
        <w:jc w:val="both"/>
      </w:pPr>
      <w:r>
        <w:tab/>
        <w:t>Dana 21. lipnja 2016. zaprimljen je podnesak dužnika kojim je dužnik obavijestio sud da na dan 20. lipnja 2016. u Očevidniku redoslijeda osnova za plaćanje nema evidentirane neizvršene osnove za plaćanje u neprekinutom razdoblju od 120 dana. Dužnik je sudu dostavio dokaz: Potvrdu o blokadi računa i novčanih sredstava ovršenika koju je izdala Financijska agencija Podružnica Varaždin 20. lipnja 2016., a iz koje je razvidno da dužnik na dan izdavanja potvrde ima evidentirano 0 dana neprekidne blokade računa i novčanih sredstava. Dostavio je i Očevidnik o redoslijedu plaćanja s obračunatom kamatom izdanog od strane Financijske agencije 17. lipnja 2016. iz kojeg je također vidljivo da dužnik nema obveze i nepodmirene osnove za plaćanje.</w:t>
      </w:r>
    </w:p>
    <w:p w:rsidRDefault="00221CFC" w:rsidP="00221CFC" w:rsidR="00221CFC">
      <w:pPr>
        <w:jc w:val="both"/>
      </w:pPr>
    </w:p>
    <w:p w:rsidRDefault="00221CFC" w:rsidP="00221CFC" w:rsidR="00221CFC">
      <w:pPr>
        <w:ind w:firstLine="708"/>
        <w:jc w:val="both"/>
      </w:pPr>
      <w:r>
        <w:lastRenderedPageBreak/>
        <w:t>S obzirom na sve navedeno, proizlazi da nisu ispunjene pretpostavke za istodobno otvaranje i zaključenje skraćenog stečajnog postupka u smislu čl. 428. SZ, radi čega je sud donio rješenje o obustavi skraćenog stečajnog postupka.</w:t>
      </w:r>
    </w:p>
    <w:p w:rsidRDefault="00221CFC" w:rsidP="00221CFC" w:rsidR="00221CFC">
      <w:pPr>
        <w:jc w:val="center"/>
      </w:pPr>
      <w:r>
        <w:t>U Varaždinu, 27. lipnja 2016. godine.</w:t>
      </w:r>
    </w:p>
    <w:p w:rsidRDefault="00221CFC" w:rsidP="00221CFC" w:rsidR="00221CFC">
      <w:pPr>
        <w:jc w:val="center"/>
      </w:pPr>
    </w:p>
    <w:p w:rsidRDefault="00221CFC" w:rsidP="00221CFC" w:rsidR="00221CF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221CFC" w:rsidP="00221CFC" w:rsidR="00221CFC">
      <w:pPr>
        <w:jc w:val="both"/>
      </w:pPr>
      <w:r>
        <w:tab/>
        <w:t xml:space="preserve">       </w:t>
      </w:r>
    </w:p>
    <w:p w:rsidRDefault="00221CFC" w:rsidP="00221CFC" w:rsidR="00221CFC">
      <w:pPr>
        <w:ind w:firstLine="720" w:left="4944"/>
        <w:jc w:val="both"/>
      </w:pPr>
      <w:r>
        <w:t xml:space="preserve">     Ksenija Flack Makitan</w:t>
      </w:r>
    </w:p>
    <w:p w:rsidRDefault="00221CFC" w:rsidP="00221CFC" w:rsidR="00221CFC">
      <w:pPr>
        <w:jc w:val="both"/>
      </w:pPr>
    </w:p>
    <w:p w:rsidRDefault="00221CFC" w:rsidP="00221CFC" w:rsidR="00221CFC">
      <w:pPr>
        <w:ind w:firstLine="720"/>
        <w:jc w:val="both"/>
      </w:pPr>
      <w:r>
        <w:t>UPUTA O PRAVNOM LIJEKU :</w:t>
      </w:r>
    </w:p>
    <w:p w:rsidRDefault="00221CFC" w:rsidP="00221CFC" w:rsidR="00221CFC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221CFC" w:rsidP="00221CFC" w:rsidR="00221CFC">
      <w:pPr>
        <w:jc w:val="both"/>
      </w:pPr>
    </w:p>
    <w:p w:rsidRDefault="00221CFC" w:rsidP="00221CFC" w:rsidR="00221CFC">
      <w:pPr>
        <w:pStyle w:val="Bezproreda"/>
      </w:pPr>
      <w:r>
        <w:t xml:space="preserve">DNA: </w:t>
      </w:r>
    </w:p>
    <w:p w:rsidRDefault="00221CFC" w:rsidP="00221CFC" w:rsidR="00221CFC">
      <w:pPr>
        <w:pStyle w:val="Bezproreda"/>
      </w:pPr>
      <w:r>
        <w:t xml:space="preserve">1. Predlagatelj Financijska agencija, Regionalni centar Zagreb, Podružnica Varaždin, </w:t>
      </w:r>
    </w:p>
    <w:p w:rsidRDefault="00221CFC" w:rsidP="00221CFC" w:rsidR="00221CFC">
      <w:pPr>
        <w:pStyle w:val="Bezproreda"/>
      </w:pPr>
      <w:r>
        <w:t>Cesarca 2</w:t>
      </w:r>
    </w:p>
    <w:p w:rsidRDefault="00221CFC" w:rsidP="00221CFC" w:rsidR="00221CFC">
      <w:pPr>
        <w:pStyle w:val="Bezproreda"/>
      </w:pPr>
      <w:r>
        <w:t xml:space="preserve">2. RH Ministarstvo financija Porezna uprava Područni ured Sjeverna Hrvatska, po </w:t>
      </w:r>
    </w:p>
    <w:p w:rsidRDefault="00221CFC" w:rsidP="00221CFC" w:rsidR="00221CFC">
      <w:pPr>
        <w:pStyle w:val="Bezproreda"/>
      </w:pPr>
      <w:r>
        <w:t xml:space="preserve">               ŽDO Varaždin, građansko-upravni odjel</w:t>
      </w:r>
    </w:p>
    <w:p w:rsidRDefault="00221CFC" w:rsidP="00221CFC" w:rsidR="00221CFC">
      <w:pPr>
        <w:pStyle w:val="Bezproreda"/>
      </w:pPr>
      <w:r>
        <w:t>3. Dužnik - IDEAL d.o.o.,  Ivanec, V. Nazora 96/a</w:t>
      </w:r>
    </w:p>
    <w:p w:rsidRDefault="00221CFC" w:rsidP="00221CFC" w:rsidR="00221CFC">
      <w:pPr>
        <w:pStyle w:val="Bezproreda"/>
        <w:rPr>
          <w:szCs w:val="20"/>
        </w:rPr>
      </w:pPr>
      <w:r>
        <w:t>4. E-oglasna ploča</w:t>
      </w:r>
    </w:p>
    <w:p w:rsidRDefault="00221CFC" w:rsidP="00221CFC" w:rsidR="00221CFC">
      <w:pPr>
        <w:rPr>
          <w:color w:themeColor="text1" w:val="000000"/>
        </w:rPr>
      </w:pPr>
    </w:p>
    <w:p w:rsidRDefault="00AE649C" w:rsidP="00FA5B5E" w:rsidR="00AE649C" w:rsidRPr="00B76F3C">
      <w:pPr>
        <w:pStyle w:val="Naslov3"/>
      </w:pPr>
    </w:p>
    <w:p w:rsidRDefault="00221C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CFC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23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St-850/2016-6</izvorni_sadrzaj>
    <derivirana_varijabla naziv="DomainObject.Oznaka_1">St-850/2016-6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društvo s ograničenom odgovornošću za proizvodnju, trgovinu i usluge i turistička agencija</izvorni_sadrzaj>
    <derivirana_varijabla naziv="DomainObject.Predmet.ProtustrankaFormated_1">  IDEAL društvo s ograničenom odgovornošću za proizvodnju, trgovinu i usluge i turistička agencija</derivirana_varijabla>
  </DomainObject.Predmet.ProtustrankaFormated>
  <DomainObject.Predmet.ProtustrankaFormatedOIB>
    <izvorni_sadrzaj>  IDEAL društvo s ograničenom odgovornošću za proizvodnju, trgovinu i usluge i turistička agencija, OIB 41248174318</izvorni_sadrzaj>
    <derivirana_varijabla naziv="DomainObject.Predmet.ProtustrankaFormatedOIB_1">  IDEAL društvo s ograničenom odgovornošću za proizvodnju, trgovinu i usluge i turistička agencija, OIB 41248174318</derivirana_varijabla>
  </DomainObject.Predmet.ProtustrankaFormatedOIB>
  <DomainObject.Predmet.ProtustrankaFormatedWithAdress>
    <izvorni_sadrzaj> IDEAL društvo s ograničenom odgovornošću za proizvodnju, trgovinu i usluge i turistička agencija, Vladimira Nazora 96/a, 42240 Ivanec</izvorni_sadrzaj>
    <derivirana_varijabla naziv="DomainObject.Predmet.ProtustrankaFormatedWithAdress_1"> IDEAL društvo s ograničenom odgovornošću za proizvodnju, trgovinu i usluge i turistička agencija, Vladimira Nazora 96/a, 42240 Ivanec</derivirana_varijabla>
  </DomainObject.Predmet.ProtustrankaFormatedWithAdress>
  <DomainObject.Predmet.ProtustrankaFormatedWithAdressOIB>
    <izvorni_sadrzaj> IDEAL društvo s ograničenom odgovornošću za proizvodnju, trgovinu i usluge i turistička agencija, OIB 41248174318, Vladimira Nazora 96/a, 42240 Ivanec</izvorni_sadrzaj>
    <derivirana_varijabla naziv="DomainObject.Predmet.ProtustrankaFormatedWithAdressOIB_1"> IDEAL društvo s ograničenom odgovornošću za proizvodnju, trgovinu i usluge i turistička agencija, OIB 41248174318, Vladimira Nazora 96/a, 42240 Ivanec</derivirana_varijabla>
  </DomainObject.Predmet.ProtustrankaFormatedWithAdressOIB>
  <DomainObject.Predmet.ProtustrankaWithAdress>
    <izvorni_sadrzaj>IDEAL društvo s ograničenom odgovornošću za proizvodnju, trgovinu i usluge i turistička agencija Vladimira Nazora 96/a, 42240 Ivanec</izvorni_sadrzaj>
    <derivirana_varijabla naziv="DomainObject.Predmet.ProtustrankaWithAdress_1">IDEAL društvo s ograničenom odgovornošću za proizvodnju, trgovinu i usluge i turistička agencija Vladimira Nazora 96/a, 42240 Ivanec</derivirana_varijabla>
  </DomainObject.Predmet.ProtustrankaWithAdress>
  <DomainObject.Predmet.ProtustrankaWithAdressOIB>
    <izvorni_sadrzaj>IDEAL društvo s ograničenom odgovornošću za proizvodnju, trgovinu i usluge i turistička agencija, OIB 41248174318, Vladimira Nazora 96/a, 42240 Ivanec</izvorni_sadrzaj>
    <derivirana_varijabla naziv="DomainObject.Predmet.ProtustrankaWithAdressOIB_1">IDEAL društvo s ograničenom odgovornošću za proizvodnju, trgovinu i usluge i turistička agencija, OIB 41248174318, Vladimira Nazora 96/a, 42240 Ivanec</derivirana_varijabla>
  </DomainObject.Predmet.ProtustrankaWithAdressOIB>
  <DomainObject.Predmet.ProtustrankaNazivFormated>
    <izvorni_sadrzaj>IDEAL društvo s ograničenom odgovornošću za proizvodnju, trgovinu i usluge i turistička agencija</izvorni_sadrzaj>
    <derivirana_varijabla naziv="DomainObject.Predmet.ProtustrankaNazivFormated_1">IDEAL društvo s ograničenom odgovornošću za proizvodnju, trgovinu i usluge i turistička agencija</derivirana_varijabla>
  </DomainObject.Predmet.ProtustrankaNazivFormated>
  <DomainObject.Predmet.ProtustrankaNazivFormatedOIB>
    <izvorni_sadrzaj>IDEAL društvo s ograničenom odgovornošću za proizvodnju, trgovinu i usluge i turistička agencija, OIB 41248174318</izvorni_sadrzaj>
    <derivirana_varijabla naziv="DomainObject.Predmet.ProtustrankaNazivFormatedOIB_1">IDEAL društvo s ograničenom odgovornošću za proizvodnju, trgovinu i usluge i turistička agencija, OIB 41248174318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108948.20</izvorni_sadrzaj>
    <derivirana_varijabla naziv="DomainObject.Predmet.TrenutnaVrijednost_1">108948.20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društvo s ograničenom odgovornošću za proizvodnju, trgovinu i usluge i turistička agencija</item>
    </izvorni_sadrzaj>
    <derivirana_varijabla naziv="DomainObject.Predmet.ProtuStrankaListFormated_1">
      <item>IDEAL društvo s ograničenom odgovornošću za proizvodnju, trgovinu i usluge i turistička agencija</item>
    </derivirana_varijabla>
  </DomainObject.Predmet.ProtuStrankaListFormated>
  <DomainObject.Predmet.ProtuStrankaListFormatedOIB>
    <izvorni_sadrzaj>
      <item>IDEAL društvo s ograničenom odgovornošću za proizvodnju, trgovinu i usluge i turistička agencija, OIB 41248174318</item>
    </izvorni_sadrzaj>
    <derivirana_varijabla naziv="DomainObject.Predmet.ProtuStrankaListFormatedOIB_1">
      <item>IDEAL društvo s ograničenom odgovornošću za proizvodnju, trgovinu i usluge i turistička agencija, OIB 41248174318</item>
    </derivirana_varijabla>
  </DomainObject.Predmet.ProtuStrankaListFormatedOIB>
  <DomainObject.Predmet.ProtuStrankaListFormatedWithAdress>
    <izvorni_sadrzaj>
      <item>IDEAL društvo s ograničenom odgovornošću za proizvodnju, trgovinu i usluge i turistička agencija, Vladimira Nazora 96/a, 42240 Ivanec</item>
    </izvorni_sadrzaj>
    <derivirana_varijabla naziv="DomainObject.Predmet.ProtuStrankaListFormatedWithAdress_1">
      <item>IDEAL društvo s ograničenom odgovornošću za proizvodnju, trgovinu i usluge i turistička agencija, Vladimira Nazora 96/a, 42240 Ivanec</item>
    </derivirana_varijabla>
  </DomainObject.Predmet.ProtuStrankaListFormatedWithAdress>
  <DomainObject.Predmet.ProtuStrankaListFormatedWithAdressOIB>
    <izvorni_sadrzaj>
      <item>IDEAL društvo s ograničenom odgovornošću za proizvodnju, trgovinu i usluge i turistička agencija, OIB 41248174318, Vladimira Nazora 96/a, 42240 Ivanec</item>
    </izvorni_sadrzaj>
    <derivirana_varijabla naziv="DomainObject.Predmet.ProtuStrankaListFormatedWithAdressOIB_1">
      <item>IDEAL društvo s ograničenom odgovornošću za proizvodnju, trgovinu i usluge i turistička agencija, OIB 41248174318, Vladimira Nazora 96/a, 42240 Ivanec</item>
    </derivirana_varijabla>
  </DomainObject.Predmet.ProtuStrankaListFormatedWithAdressOIB>
  <DomainObject.Predmet.ProtuStrankaListNazivFormated>
    <izvorni_sadrzaj>
      <item>IDEAL društvo s ograničenom odgovornošću za proizvodnju, trgovinu i usluge i turistička agencija</item>
    </izvorni_sadrzaj>
    <derivirana_varijabla naziv="DomainObject.Predmet.ProtuStrankaListNazivFormated_1">
      <item>IDEAL društvo s ograničenom odgovornošću za proizvodnju, trgovinu i usluge i turistička agencija</item>
    </derivirana_varijabla>
  </DomainObject.Predmet.ProtuStrankaListNazivFormated>
  <DomainObject.Predmet.ProtuStrankaListNazivFormatedOIB>
    <izvorni_sadrzaj>
      <item>IDEAL društvo s ograničenom odgovornošću za proizvodnju, trgovinu i usluge i turistička agencija, OIB 41248174318</item>
    </izvorni_sadrzaj>
    <derivirana_varijabla naziv="DomainObject.Predmet.ProtuStrankaListNazivFormatedOIB_1">
      <item>IDEAL društvo s ograničenom odgovornošću za proizvodnju, trgovinu i usluge i turistička agencija, OIB 41248174318</item>
    </derivirana_varijabla>
  </DomainObject.Predmet.ProtuStrankaListNazivFormatedOIB>
  <DomainObject.Predmet.OstaliListFormated>
    <izvorni_sadrzaj>
      <item>sudski registar</item>
      <item>Odvjetnik Franjo Šebijan</item>
    </izvorni_sadrzaj>
    <derivirana_varijabla naziv="DomainObject.Predmet.OstaliListFormated_1">
      <item>sudski registar</item>
      <item>Odvjetnik Franjo Šebijan</item>
    </derivirana_varijabla>
  </DomainObject.Predmet.OstaliListFormated>
  <DomainObject.Predmet.OstaliListFormatedOIB>
    <izvorni_sadrzaj>
      <item>sudski registar</item>
      <item>Odvjetnik Franjo Šebijan</item>
    </izvorni_sadrzaj>
    <derivirana_varijabla naziv="DomainObject.Predmet.OstaliListFormatedOIB_1">
      <item>sudski registar</item>
      <item>Odvjetnik Franjo Šebijan</item>
    </derivirana_varijabla>
  </DomainObject.Predmet.OstaliListFormatedOIB>
  <DomainObject.Predmet.OstaliListFormatedWithAdress>
    <izvorni_sadrzaj>
      <item>sudski registar</item>
      <item>Odvjetnik Franjo Šebijan, Pavlinska 5, 42000 Varaždin</item>
    </izvorni_sadrzaj>
    <derivirana_varijabla naziv="DomainObject.Predmet.OstaliListFormatedWithAdress_1">
      <item>sudski registar</item>
      <item>Odvjetnik Franjo Šebijan, Pavlinska 5, 42000 Varaždin</item>
    </derivirana_varijabla>
  </DomainObject.Predmet.OstaliListFormatedWithAdress>
  <DomainObject.Predmet.OstaliListFormatedWithAdressOIB>
    <izvorni_sadrzaj>
      <item>sudski registar</item>
      <item>Odvjetnik Franjo Šebijan, Pavlinska 5, 42000 Varaždin</item>
    </izvorni_sadrzaj>
    <derivirana_varijabla naziv="DomainObject.Predmet.OstaliListFormatedWithAdressOIB_1">
      <item>sudski registar</item>
      <item>Odvjetnik Franjo Šebijan, Pavlinska 5, 42000 Varaždin</item>
    </derivirana_varijabla>
  </DomainObject.Predmet.OstaliListFormatedWithAdressOIB>
  <DomainObject.Predmet.OstaliListNazivFormated>
    <izvorni_sadrzaj>
      <item>sudski registar</item>
      <item>Odvjetnik Franjo Šebijan</item>
    </izvorni_sadrzaj>
    <derivirana_varijabla naziv="DomainObject.Predmet.OstaliListNazivFormated_1">
      <item>sudski registar</item>
      <item>Odvjetnik Franjo Šebijan</item>
    </derivirana_varijabla>
  </DomainObject.Predmet.OstaliListNazivFormated>
  <DomainObject.Predmet.OstaliListNazivFormatedOIB>
    <izvorni_sadrzaj>
      <item>sudski registar</item>
      <item>Odvjetnik Franjo Šebijan</item>
    </izvorni_sadrzaj>
    <derivirana_varijabla naziv="DomainObject.Predmet.OstaliListNazivFormatedOIB_1">
      <item>sudski registar</item>
      <item>Odvjetnik 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St-850/2016-6</izvorni_sadrzaj>
    <derivirana_varijabla naziv="DomainObject.PoslovniBrojDokumenta_1">St-850/2016-6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društvo s ograničenom odgovornošću za proizvodnju, trgovinu i usluge i turistička agencija</izvorni_sadrzaj>
    <derivirana_varijabla naziv="DomainObject.Predmet.ProtustrankaIDrugi_1">IDEAL društvo s ograničenom odgovornošću za proizvodnju, trgovinu i usluge i turistička agencija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IDEAL društvo s ograničenom odgovornošću za proizvodnju, trgovinu i usluge i turistička agencija, OIB 41248174318, Vladimira Nazora 96/a, 42240 Ivanec</izvorni_sadrzaj>
    <derivirana_varijabla naziv="DomainObject.Predmet.ProtustrankaIDrugiAdressOIB_1">IDEAL društvo s ograničenom odgovornošću za proizvodnju, trgovinu i usluge i turistička agencija, OIB 41248174318, Vladimira Nazora 96/a,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društvo s ograničenom odgovornošću za proizvodnju, trgovinu i usluge i turistička agencija</item>
      <item>sudski registar</item>
      <item>Odvjetnik Franjo Šebijan</item>
    </izvorni_sadrzaj>
    <derivirana_varijabla naziv="DomainObject.Predmet.SudioniciListNaziv_1">
      <item>Financijska agencija</item>
      <item>IDEAL društvo s ograničenom odgovornošću za proizvodnju, trgovinu i usluge i turistička agencija</item>
      <item>sudski registar</item>
      <item>Odvjetnik Franjo Šebijan</item>
    </derivirana_varijabla>
  </DomainObject.Predmet.SudioniciListNaziv>
  <DomainObject.Predmet.SudioniciListAdressOIB>
    <izvorni_sadrzaj>
      <item>Financijska agencija, OIB 85821130368</item>
      <item>IDEAL društvo s ograničenom odgovornošću za proizvodnju, trgovinu i usluge i turistička agencija, OIB 41248174318, Vladimira Nazora 96/a,42240 Ivanec</item>
      <item>sudski registar</item>
      <item>Odvjetnik Franjo Šebijan, Pavlinska 5,42000 Varaždin</item>
    </izvorni_sadrzaj>
    <derivirana_varijabla naziv="DomainObject.Predmet.SudioniciListAdressOIB_1">
      <item>Financijska agencija, OIB 85821130368</item>
      <item>IDEAL društvo s ograničenom odgovornošću za proizvodnju, trgovinu i usluge i turistička agencija, OIB 41248174318, Vladimira Nazora 96/a,42240 Ivanec</item>
      <item>sudski registar</item>
      <item>Odvjetnik 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7B4A5-F823-4100-9CF4-7D0B60ECB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2613</properties:Characters>
  <properties:Lines>64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2016-06-27T11:00:00Z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St-850/2016-6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