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1be1" w14:paraId="5a81be1" w:rsidRDefault="002727DA" w:rsidP="002727DA" w:rsidR="002727DA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27DA" w:rsidP="002727DA" w:rsidR="002727DA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727DA" w:rsidP="002727DA" w:rsidR="002727DA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727DA" w:rsidP="002727DA" w:rsidR="002727DA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727DA" w:rsidP="002727DA" w:rsidR="002727DA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2727DA" w:rsidP="002727DA" w:rsidR="002727DA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2727DA" w:rsidP="002727DA" w:rsidR="002727DA" w:rsidRPr="00111278">
      <w:pPr>
        <w:jc w:val="center"/>
        <w:rPr>
          <w:rFonts w:cs="Times New Roman" w:eastAsia="Times New Roman"/>
          <w:szCs w:val="24"/>
        </w:rPr>
      </w:pPr>
    </w:p>
    <w:p w:rsidRDefault="002727DA" w:rsidP="002727DA" w:rsidR="002727DA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2727DA" w:rsidP="002727DA" w:rsidR="002727DA" w:rsidRPr="00111278">
      <w:pPr>
        <w:rPr>
          <w:rFonts w:cs="Times New Roman" w:eastAsia="Times New Roman"/>
          <w:szCs w:val="24"/>
        </w:rPr>
      </w:pPr>
    </w:p>
    <w:p w:rsidRDefault="002727DA" w:rsidP="002727DA" w:rsidR="002727DA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180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5. siječnja</w:t>
      </w:r>
      <w:r w:rsidRPr="00947E2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2016</w:t>
      </w:r>
      <w:r w:rsidRPr="00947E23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SIGNUM SALUS d. o. o. „u likvidaciji“ Pula, Sv. Polikarpa 8, OIB 05708161312, MBS 040272623,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2727DA" w:rsidP="002727DA" w:rsidR="002727DA">
      <w:pPr>
        <w:jc w:val="center"/>
        <w:rPr>
          <w:rFonts w:cs="Times New Roman" w:eastAsia="Times New Roman"/>
          <w:szCs w:val="24"/>
        </w:rPr>
      </w:pPr>
    </w:p>
    <w:p w:rsidRDefault="002727DA" w:rsidP="002727DA" w:rsidR="002727DA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2727DA" w:rsidP="002727DA" w:rsidR="002727DA" w:rsidRPr="00111278">
      <w:pPr>
        <w:rPr>
          <w:rFonts w:cs="Times New Roman" w:eastAsia="Times New Roman"/>
          <w:szCs w:val="24"/>
        </w:rPr>
      </w:pPr>
    </w:p>
    <w:p w:rsidRDefault="002727DA" w:rsidP="002727DA" w:rsidR="002727DA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SIGNUM SALUS d. o. o. „u likvidaciji“ Pula, Sv. Polikarpa 8, OIB 05708161312, MBS 040272623.</w:t>
      </w:r>
    </w:p>
    <w:p w:rsidRDefault="002727DA" w:rsidP="002727DA" w:rsidR="002727DA">
      <w:pPr>
        <w:ind w:firstLine="708"/>
        <w:rPr>
          <w:rFonts w:cs="Times New Roman" w:eastAsia="Times New Roman"/>
          <w:szCs w:val="24"/>
        </w:rPr>
      </w:pPr>
    </w:p>
    <w:p w:rsidRDefault="002727DA" w:rsidP="002727DA" w:rsidR="002727DA" w:rsidRPr="00651511">
      <w:pPr>
        <w:ind w:firstLine="708"/>
        <w:rPr>
          <w:rFonts w:cs="Times New Roman" w:eastAsia="Times New Roman"/>
          <w:szCs w:val="24"/>
        </w:rPr>
      </w:pPr>
    </w:p>
    <w:p w:rsidRDefault="002727DA" w:rsidP="002727DA" w:rsidR="002727DA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2727DA" w:rsidP="002727DA" w:rsidR="002727DA" w:rsidRPr="00111278">
      <w:pPr>
        <w:ind w:firstLine="708"/>
        <w:rPr>
          <w:rFonts w:cs="Times New Roman" w:eastAsia="Times New Roman"/>
          <w:szCs w:val="24"/>
        </w:rPr>
      </w:pPr>
    </w:p>
    <w:p w:rsidRDefault="002727DA" w:rsidP="002727DA" w:rsidR="002727DA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>SIGNUM SALUS d. o. o. „u likvidaciji“ Pula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rujna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188</w:t>
      </w:r>
      <w:r w:rsidRPr="0065151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1.594,08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2727DA" w:rsidP="002727DA" w:rsidR="002727DA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727DA" w:rsidP="002727DA" w:rsidR="002727DA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Tt-14/717.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2727DA" w:rsidP="002727DA" w:rsidR="002727DA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2727DA" w:rsidP="002727DA" w:rsidR="002727DA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2727DA" w:rsidP="002727DA" w:rsidR="002727DA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2727DA" w:rsidP="002727DA" w:rsidR="002727DA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E55DB2">
        <w:rPr>
          <w:rFonts w:cs="Times New Roman" w:eastAsia="Times New Roman"/>
          <w:szCs w:val="24"/>
        </w:rPr>
        <w:t xml:space="preserve">, v. r. </w:t>
      </w:r>
    </w:p>
    <w:p w:rsidRDefault="00494282" w:rsidP="002727DA" w:rsidR="00494282">
      <w:pPr>
        <w:jc w:val="left"/>
        <w:rPr>
          <w:rFonts w:cs="Times New Roman" w:eastAsia="Times New Roman"/>
          <w:szCs w:val="24"/>
        </w:rPr>
      </w:pPr>
    </w:p>
    <w:p w:rsidRDefault="00494282" w:rsidP="002727DA" w:rsidR="00494282">
      <w:pPr>
        <w:jc w:val="left"/>
        <w:rPr>
          <w:rFonts w:cs="Times New Roman" w:eastAsia="Times New Roman"/>
          <w:szCs w:val="24"/>
        </w:rPr>
      </w:pPr>
    </w:p>
    <w:p w:rsidRDefault="00494282" w:rsidP="002727DA" w:rsidR="00494282">
      <w:pPr>
        <w:jc w:val="left"/>
        <w:rPr>
          <w:rFonts w:cs="Times New Roman" w:eastAsia="Times New Roman"/>
          <w:szCs w:val="24"/>
        </w:rPr>
      </w:pPr>
    </w:p>
    <w:p w:rsidRDefault="00494282" w:rsidP="002727DA" w:rsidR="00494282">
      <w:pPr>
        <w:jc w:val="left"/>
        <w:rPr>
          <w:rFonts w:cs="Times New Roman" w:eastAsia="Times New Roman"/>
          <w:szCs w:val="24"/>
        </w:rPr>
      </w:pPr>
    </w:p>
    <w:p w:rsidRDefault="002727DA" w:rsidP="002727DA" w:rsidR="002727DA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UPUTA O PRAVNOM LIJEKU</w:t>
      </w:r>
    </w:p>
    <w:p w:rsidRDefault="002727DA" w:rsidP="002727DA" w:rsidR="002727DA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2727DA" w:rsidP="002727DA" w:rsidR="002727DA">
      <w:pPr>
        <w:ind w:firstLine="708"/>
        <w:rPr>
          <w:rFonts w:cs="Times New Roman" w:eastAsia="Times New Roman"/>
          <w:szCs w:val="24"/>
        </w:rPr>
      </w:pPr>
    </w:p>
    <w:p w:rsidRDefault="002727DA" w:rsidP="002727DA" w:rsidR="002727DA">
      <w:pPr>
        <w:ind w:firstLine="708"/>
        <w:rPr>
          <w:rFonts w:cs="Times New Roman" w:eastAsia="Times New Roman"/>
          <w:szCs w:val="24"/>
        </w:rPr>
      </w:pPr>
    </w:p>
    <w:p w:rsidRDefault="002727DA" w:rsidP="002727DA" w:rsidR="002727DA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2727DA" w:rsidP="002727DA" w:rsidR="002727DA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2727DA" w:rsidP="002727DA" w:rsidR="002727DA"/>
    <w:p w:rsidRDefault="002727DA" w:rsidP="002727DA" w:rsidR="002727DA"/>
    <w:p w:rsidRDefault="00F1467F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7DA" w:rsidP="002727DA" w:rsidR="002727DA">
      <w:r>
        <w:separator/>
      </w:r>
    </w:p>
  </w:endnote>
  <w:endnote w:id="0" w:type="continuationSeparator">
    <w:p w:rsidRDefault="002727DA" w:rsidP="002727DA" w:rsidR="00272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7DA" w:rsidP="002727DA" w:rsidR="002727DA">
      <w:r>
        <w:separator/>
      </w:r>
    </w:p>
  </w:footnote>
  <w:footnote w:id="0" w:type="continuationSeparator">
    <w:p w:rsidRDefault="002727DA" w:rsidP="002727DA" w:rsidR="002727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DA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1467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St-36/2016-3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DA" w:rsidP="00B63FAD" w:rsidR="00B63FAD" w:rsidRPr="005153B5">
    <w:pPr>
      <w:pStyle w:val="Zaglavlje"/>
      <w:jc w:val="right"/>
    </w:pPr>
    <w:r>
      <w:rPr>
        <w:szCs w:val="24"/>
      </w:rPr>
      <w:t>11 St-36/2016-3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0D0B"/>
    <w:rsid w:val="000F0D0B"/>
    <w:rsid w:val="002727DA"/>
    <w:rsid w:val="00494282"/>
    <w:rsid w:val="0075528E"/>
    <w:rsid w:val="0079403F"/>
    <w:rsid w:val="00E55DB2"/>
    <w:rsid w:val="00F1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7D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27D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727D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27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27D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27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27D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4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67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1467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1467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1467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7D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27D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727D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27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27D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27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27D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4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67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1467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1467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1467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St-36/2016</izvorni_sadrzaj>
    <derivirana_varijabla naziv="DomainObject.Predmet.OznakaBroj_1">St-36/2016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SIGNUM SALUS d.o.o. u likvidaciji, PULA</izvorni_sadrzaj>
    <derivirana_varijabla naziv="DomainObject.Predmet.ProtustrankaFormated_1">  SIGNUM SALUS d.o.o. u likvidaciji, PULA</derivirana_varijabla>
  </DomainObject.Predmet.ProtustrankaFormated>
  <DomainObject.Predmet.ProtustrankaFormatedOIB>
    <izvorni_sadrzaj>  SIGNUM SALUS d.o.o. u likvidaciji, PULA, OIB 05708161312</izvorni_sadrzaj>
    <derivirana_varijabla naziv="DomainObject.Predmet.ProtustrankaFormatedOIB_1">  SIGNUM SALUS d.o.o. u likvidaciji, PULA, OIB 05708161312</derivirana_varijabla>
  </DomainObject.Predmet.ProtustrankaFormatedOIB>
  <DomainObject.Predmet.ProtustrankaFormatedWithAdress>
    <izvorni_sadrzaj> SIGNUM SALUS d.o.o. u likvidaciji, PULA, Sv. Polikarpa 8, 52100 Pula</izvorni_sadrzaj>
    <derivirana_varijabla naziv="DomainObject.Predmet.ProtustrankaFormatedWithAdress_1"> SIGNUM SALUS d.o.o. u likvidaciji, PULA, Sv. Polikarpa 8, 52100 Pula</derivirana_varijabla>
  </DomainObject.Predmet.ProtustrankaFormatedWithAdress>
  <DomainObject.Predmet.ProtustrankaFormatedWithAdressOIB>
    <izvorni_sadrzaj> SIGNUM SALUS d.o.o. u likvidaciji, PULA, OIB 05708161312, Sv. Polikarpa 8, 52100 Pula</izvorni_sadrzaj>
    <derivirana_varijabla naziv="DomainObject.Predmet.ProtustrankaFormatedWithAdressOIB_1"> SIGNUM SALUS d.o.o. u likvidaciji, PULA, OIB 05708161312, Sv. Polikarpa 8, 52100 Pula</derivirana_varijabla>
  </DomainObject.Predmet.ProtustrankaFormatedWithAdressOIB>
  <DomainObject.Predmet.ProtustrankaWithAdress>
    <izvorni_sadrzaj>SIGNUM SALUS d.o.o. u likvidaciji, PULA Sv. Polikarpa 8, 52100 Pula</izvorni_sadrzaj>
    <derivirana_varijabla naziv="DomainObject.Predmet.ProtustrankaWithAdress_1">SIGNUM SALUS d.o.o. u likvidaciji, PULA Sv. Polikarpa 8, 52100 Pula</derivirana_varijabla>
  </DomainObject.Predmet.ProtustrankaWithAdress>
  <DomainObject.Predmet.ProtustrankaWithAdressOIB>
    <izvorni_sadrzaj>SIGNUM SALUS d.o.o. u likvidaciji, PULA, OIB 05708161312, Sv. Polikarpa 8, 52100 Pula</izvorni_sadrzaj>
    <derivirana_varijabla naziv="DomainObject.Predmet.ProtustrankaWithAdressOIB_1">SIGNUM SALUS d.o.o. u likvidaciji, PULA, OIB 05708161312, Sv. Polikarpa 8, 52100 Pula</derivirana_varijabla>
  </DomainObject.Predmet.ProtustrankaWithAdressOIB>
  <DomainObject.Predmet.ProtustrankaNazivFormated>
    <izvorni_sadrzaj>SIGNUM SALUS d.o.o. u likvidaciji, PULA</izvorni_sadrzaj>
    <derivirana_varijabla naziv="DomainObject.Predmet.ProtustrankaNazivFormated_1">SIGNUM SALUS d.o.o. u likvidaciji, PULA</derivirana_varijabla>
  </DomainObject.Predmet.ProtustrankaNazivFormated>
  <DomainObject.Predmet.ProtustrankaNazivFormatedOIB>
    <izvorni_sadrzaj>SIGNUM SALUS d.o.o. u likvidaciji, PULA, OIB 05708161312</izvorni_sadrzaj>
    <derivirana_varijabla naziv="DomainObject.Predmet.ProtustrankaNazivFormatedOIB_1">SIGNUM SALUS d.o.o. u likvidaciji, PULA, OIB 05708161312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1594.08</izvorni_sadrzaj>
    <derivirana_varijabla naziv="DomainObject.Predmet.TrenutnaVrijednost_1">1594.08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SIGNUM SALUS d.o.o. u likvidaciji, PULA</item>
    </izvorni_sadrzaj>
    <derivirana_varijabla naziv="DomainObject.Predmet.ProtuStrankaListFormated_1">
      <item>SIGNUM SALUS d.o.o. u likvidaciji, PULA</item>
    </derivirana_varijabla>
  </DomainObject.Predmet.ProtuStrankaListFormated>
  <DomainObject.Predmet.ProtuStrankaListFormatedOIB>
    <izvorni_sadrzaj>
      <item>SIGNUM SALUS d.o.o. u likvidaciji, PULA, OIB 05708161312</item>
    </izvorni_sadrzaj>
    <derivirana_varijabla naziv="DomainObject.Predmet.ProtuStrankaListFormatedOIB_1">
      <item>SIGNUM SALUS d.o.o. u likvidaciji, PULA, OIB 05708161312</item>
    </derivirana_varijabla>
  </DomainObject.Predmet.ProtuStrankaListFormatedOIB>
  <DomainObject.Predmet.ProtuStrankaListFormatedWithAdress>
    <izvorni_sadrzaj>
      <item>SIGNUM SALUS d.o.o. u likvidaciji, PULA, Sv. Polikarpa 8, 52100 Pula</item>
    </izvorni_sadrzaj>
    <derivirana_varijabla naziv="DomainObject.Predmet.ProtuStrankaListFormatedWithAdress_1">
      <item>SIGNUM SALUS d.o.o. u likvidaciji, PULA, Sv. Polikarpa 8, 52100 Pula</item>
    </derivirana_varijabla>
  </DomainObject.Predmet.ProtuStrankaListFormatedWithAdress>
  <DomainObject.Predmet.ProtuStrankaListFormatedWithAdressOIB>
    <izvorni_sadrzaj>
      <item>SIGNUM SALUS d.o.o. u likvidaciji, PULA, OIB 05708161312, Sv. Polikarpa 8, 52100 Pula</item>
    </izvorni_sadrzaj>
    <derivirana_varijabla naziv="DomainObject.Predmet.ProtuStrankaListFormatedWithAdressOIB_1">
      <item>SIGNUM SALUS d.o.o. u likvidaciji, PULA, OIB 05708161312, Sv. Polikarpa 8, 52100 Pula</item>
    </derivirana_varijabla>
  </DomainObject.Predmet.ProtuStrankaListFormatedWithAdressOIB>
  <DomainObject.Predmet.ProtuStrankaListNazivFormated>
    <izvorni_sadrzaj>
      <item>SIGNUM SALUS d.o.o. u likvidaciji, PULA</item>
    </izvorni_sadrzaj>
    <derivirana_varijabla naziv="DomainObject.Predmet.ProtuStrankaListNazivFormated_1">
      <item>SIGNUM SALUS d.o.o. u likvidaciji, PULA</item>
    </derivirana_varijabla>
  </DomainObject.Predmet.ProtuStrankaListNazivFormated>
  <DomainObject.Predmet.ProtuStrankaListNazivFormatedOIB>
    <izvorni_sadrzaj>
      <item>SIGNUM SALUS d.o.o. u likvidaciji, PULA, OIB 05708161312</item>
    </izvorni_sadrzaj>
    <derivirana_varijabla naziv="DomainObject.Predmet.ProtuStrankaListNazivFormatedOIB_1">
      <item>SIGNUM SALUS d.o.o. u likvidaciji, PULA, OIB 05708161312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SIGNUM SALUS d.o.o. u likvidaciji, PULA</izvorni_sadrzaj>
    <derivirana_varijabla naziv="DomainObject.Predmet.ProtustrankaIDrugi_1">SIGNUM SALUS d.o.o. u likvidaciji,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SIGNUM SALUS d.o.o. u likvidaciji, PULA, OIB 05708161312, Sv. Polikarpa 8, 52100 Pula</izvorni_sadrzaj>
    <derivirana_varijabla naziv="DomainObject.Predmet.ProtustrankaIDrugiAdressOIB_1">SIGNUM SALUS d.o.o. u likvidaciji, PULA, OIB 05708161312, Sv. Polikarpa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SIGNUM SALUS d.o.o. u likvidaciji, PULA</item>
    </izvorni_sadrzaj>
    <derivirana_varijabla naziv="DomainObject.Predmet.SudioniciListNaziv_1">
      <item>FINANCIJSKA AGENCIJA, RC RIJEKA, PODRUŽNICA PULA, PULA</item>
      <item>SIGNUM SALUS d.o.o. u likvidaciji,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SIGNUM SALUS d.o.o. u likvidaciji, PULA, OIB 05708161312, Sv. Polikarpa 8,52100 Pula</item>
    </izvorni_sadrzaj>
    <derivirana_varijabla naziv="DomainObject.Predmet.SudioniciListAdressOIB_1">
      <item>FINANCIJSKA AGENCIJA, RC RIJEKA, PODRUŽNICA PULA, PULA, OIB 85821130368, Ulica grada Vukovara 70,10000 Zagreb</item>
      <item>SIGNUM SALUS d.o.o. u likvidaciji, PULA, OIB 05708161312, Sv. Polikarpa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05708161312</item>
    </izvorni_sadrzaj>
    <derivirana_varijabla naziv="DomainObject.Predmet.SudioniciListNazivOIB_1">
      <item>, OIB 85821130368</item>
      <item>, OIB 05708161312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2015</properties:Characters>
  <properties:Lines>58</properties:Lines>
  <properties:Paragraphs>19</properties:Paragraphs>
  <properties:TotalTime>4</properties:TotalTime>
  <properties:ScaleCrop>false</properties:ScaleCrop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2016-02-08T08:32:00Z</dcterms:created>
  <dc:creator>Mihaela Kaligari</dc:creator>
  <dc:description/>
  <cp:keywords/>
  <cp:lastModifiedBy>Mihaela Kaligari</cp:lastModifiedBy>
  <cp:lastPrinted>2016-02-08T09:27:00Z</cp:lastPrinted>
  <dcterms:modified xmlns:xsi="http://www.w3.org/2001/XMLSchema-instance" xsi:type="dcterms:W3CDTF">2016-02-09T13:23:00Z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