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e85f" w14:paraId="c9de85f" w:rsidRDefault="00AB4602" w:rsidP="00723AC1" w:rsidR="00723AC1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3AC1" w:rsidP="00723AC1" w:rsidR="00723AC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23AC1" w:rsidP="00723AC1" w:rsidR="00723AC1">
      <w:pPr>
        <w:spacing w:after="0"/>
        <w:ind w:firstLine="5245"/>
        <w:jc w:val="both"/>
      </w:pPr>
      <w:r>
        <w:t xml:space="preserve">                       2 St-608/2017-2</w:t>
      </w:r>
    </w:p>
    <w:p w:rsidRDefault="00723AC1" w:rsidP="00723AC1" w:rsidR="00723AC1">
      <w:pPr>
        <w:spacing w:after="0"/>
      </w:pPr>
    </w:p>
    <w:p w:rsidRDefault="00723AC1" w:rsidP="00723AC1" w:rsidR="00723AC1">
      <w:pPr>
        <w:spacing w:after="0"/>
      </w:pPr>
    </w:p>
    <w:p w:rsidRDefault="00723AC1" w:rsidP="00723AC1" w:rsidR="00723AC1">
      <w:pPr>
        <w:spacing w:after="0"/>
      </w:pPr>
    </w:p>
    <w:p w:rsidRDefault="00723AC1" w:rsidP="00723AC1" w:rsidR="00723AC1">
      <w:pPr>
        <w:spacing w:after="0"/>
        <w:jc w:val="center"/>
      </w:pPr>
      <w:r>
        <w:t>O G L A S</w:t>
      </w:r>
    </w:p>
    <w:p w:rsidRDefault="00723AC1" w:rsidP="00723AC1" w:rsidR="00723AC1">
      <w:pPr>
        <w:spacing w:after="0"/>
        <w:jc w:val="center"/>
      </w:pPr>
    </w:p>
    <w:p w:rsidRDefault="00723AC1" w:rsidP="00723AC1" w:rsidR="00723AC1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Rock</w:t>
      </w:r>
      <w:proofErr w:type="spellEnd"/>
      <w:r>
        <w:t xml:space="preserve"> Radio društvo s ograničenom odgovornošću za ugostiteljstvo i usluge, turistička agencija, Zagreb, Ulica Petra Preradovića 1, MBS: 080905237, OIB: 34353673200, koji se vodi kod ovoga suda pod brojem St-608/2017, temeljem odredbe čl. 430., 431. i 434. Stečajnog zakona (Narodne novine br. 71/15), objavljuje:</w:t>
      </w:r>
    </w:p>
    <w:p w:rsidRDefault="00723AC1" w:rsidP="00723AC1" w:rsidR="00723AC1">
      <w:pPr>
        <w:spacing w:after="0"/>
        <w:jc w:val="both"/>
      </w:pPr>
    </w:p>
    <w:p w:rsidRDefault="00723AC1" w:rsidP="00723AC1" w:rsidR="00723AC1">
      <w:pPr>
        <w:spacing w:after="0"/>
        <w:jc w:val="both"/>
      </w:pPr>
      <w:r>
        <w:t xml:space="preserve">I. Na dan 13. veljače 2017. dužnik u Očevidniku redoslijeda osnova za plaćanje ima evidentirane neizvršene osnove za plaćanje u ukupnom iznosu od 23.681,80 kuna, u koji iznos je uračunata kamata i naknada Financijske agencije za provedbu ovrhe na novčanim sredstvima.  </w:t>
      </w:r>
    </w:p>
    <w:p w:rsidRDefault="00723AC1" w:rsidP="00723AC1" w:rsidR="00723AC1">
      <w:pPr>
        <w:spacing w:after="0"/>
        <w:jc w:val="both"/>
      </w:pPr>
    </w:p>
    <w:p w:rsidRDefault="00723AC1" w:rsidP="00723AC1" w:rsidR="00723AC1">
      <w:pPr>
        <w:spacing w:after="0"/>
        <w:jc w:val="both"/>
      </w:pPr>
      <w:r>
        <w:t xml:space="preserve">II. Pozivaju se osobe ovlaštene za zastupanje dužnika – Dragomir Budimir, Omišalj, </w:t>
      </w:r>
      <w:proofErr w:type="spellStart"/>
      <w:r>
        <w:t>Bjanižov</w:t>
      </w:r>
      <w:proofErr w:type="spellEnd"/>
      <w:r>
        <w:t xml:space="preserve"> 16, OIB: 98068677085, Damir Kaluđer, Zagreb, </w:t>
      </w:r>
      <w:proofErr w:type="spellStart"/>
      <w:r>
        <w:t>Cenkovečka</w:t>
      </w:r>
      <w:proofErr w:type="spellEnd"/>
      <w:r>
        <w:t xml:space="preserve"> 2, OIB: 59837813805, i Dino Mišar, Zagreb, </w:t>
      </w:r>
      <w:proofErr w:type="spellStart"/>
      <w:r>
        <w:t>Graščica</w:t>
      </w:r>
      <w:proofErr w:type="spellEnd"/>
      <w:r>
        <w:t xml:space="preserve"> 3B, OIB: 64483869102, da u roku od 15 dana od objave ovog oglasa na mrežnoj stranici e-Oglasna ploča Trgovačkog suda u Bjelovaru podnesu sudu javnobilježnički ovjerovljen popis imovine i obveza na propisanom obrascu.</w:t>
      </w:r>
    </w:p>
    <w:p w:rsidRDefault="00723AC1" w:rsidP="00723AC1" w:rsidR="00723AC1">
      <w:pPr>
        <w:spacing w:after="0"/>
        <w:jc w:val="both"/>
      </w:pPr>
    </w:p>
    <w:p w:rsidRDefault="00723AC1" w:rsidP="00723AC1" w:rsidR="00723AC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3AC1" w:rsidP="00723AC1" w:rsidR="00723AC1">
      <w:pPr>
        <w:spacing w:after="0"/>
        <w:jc w:val="both"/>
      </w:pPr>
    </w:p>
    <w:p w:rsidRDefault="00723AC1" w:rsidP="00723AC1" w:rsidR="00723AC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3AC1" w:rsidP="00723AC1" w:rsidR="00723AC1">
      <w:pPr>
        <w:spacing w:after="0"/>
        <w:jc w:val="both"/>
      </w:pPr>
    </w:p>
    <w:p w:rsidRDefault="00723AC1" w:rsidP="00723AC1" w:rsidR="00723AC1">
      <w:pPr>
        <w:spacing w:after="0"/>
        <w:jc w:val="center"/>
      </w:pPr>
      <w:r>
        <w:t>U Bjelovaru, 11. rujna 2017. godine</w:t>
      </w:r>
    </w:p>
    <w:p w:rsidRDefault="00723AC1" w:rsidP="00723AC1" w:rsidR="00723AC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23AC1" w:rsidP="00723AC1" w:rsidR="00723AC1">
      <w:pPr>
        <w:spacing w:after="0"/>
        <w:ind w:firstLine="5103"/>
      </w:pPr>
      <w:r>
        <w:t xml:space="preserve">    SUDSKI SAVJETNIK</w:t>
      </w:r>
    </w:p>
    <w:p w:rsidRDefault="00723AC1" w:rsidP="00723AC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AC1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6FE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40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St-608/2017-2</izvorni_sadrzaj>
    <derivirana_varijabla naziv="DomainObject.Oznaka_1">St-608/2017-2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Rock Radio  društvo s ograničenom odgovornošću za ugostiteljstvo i usluge, turistička agencija zastupanog po punomoćniku Dragomir Budimir; Damir Kaluđer; Dino Mišar</izvorni_sadrzaj>
    <derivirana_varijabla naziv="DomainObject.Predmet.ProtustrankaFormated_1">  Rock Radio  društvo s ograničenom odgovornošću za ugostiteljstvo i usluge, turistička agencija zastupanog po punomoćniku Dragomir Budimir; Damir Kaluđer; Dino Mišar</derivirana_varijabla>
  </DomainObject.Predmet.ProtustrankaFormated>
  <DomainObject.Predmet.ProtustrankaFormatedOIB>
    <izvorni_sadrzaj>  Rock Radio  društvo s ograničenom odgovornošću za ugostiteljstvo i usluge, turistička agencija, OIB 34353673200 zastupanog po punomoćniku Dragomir Budimir; Damir Kaluđer; Dino Mišar</izvorni_sadrzaj>
    <derivirana_varijabla naziv="DomainObject.Predmet.ProtustrankaFormatedOIB_1">  Rock Radio  društvo s ograničenom odgovornošću za ugostiteljstvo i usluge, turistička agencija, OIB 34353673200 zastupanog po punomoćniku Dragomir Budimir; Damir Kaluđer; Dino Mišar</derivirana_varijabla>
  </DomainObject.Predmet.ProtustrankaFormatedOIB>
  <DomainObject.Predmet.ProtustrankaFormatedWithAdress>
    <izvorni_sadrzaj> Rock Radio  društvo s ograničenom odgovornošću za ugostiteljstvo i usluge, turistička agencija, Ulica Petra Preradovića 1, 10000 Zagreb zastupanog po punomoćniku Dragomir Budimir; Damir Kaluđer; Dino Mišar</izvorni_sadrzaj>
    <derivirana_varijabla naziv="DomainObject.Predmet.ProtustrankaFormatedWithAdress_1"> Rock Radio  društvo s ograničenom odgovornošću za ugostiteljstvo i usluge, turistička agencija, Ulica Petra Preradovića 1, 10000 Zagreb zastupanog po punomoćniku Dragomir Budimir; Damir Kaluđer; Dino Mišar</derivirana_varijabla>
  </DomainObject.Predmet.ProtustrankaFormatedWithAdress>
  <DomainObject.Predmet.ProtustrankaFormatedWithAdressOIB>
    <izvorni_sadrzaj> Rock Radio  društvo s ograničenom odgovornošću za ugostiteljstvo i usluge, turistička agencija, OIB 34353673200, Ulica Petra Preradovića 1, 10000 Zagreb zastupanog po punomoćniku Dragomir Budimir; Damir Kaluđer; Dino Mišar</izvorni_sadrzaj>
    <derivirana_varijabla naziv="DomainObject.Predmet.ProtustrankaFormatedWithAdressOIB_1"> Rock Radio  društvo s ograničenom odgovornošću za ugostiteljstvo i usluge, turistička agencija, OIB 34353673200, Ulica Petra Preradovića 1, 10000 Zagreb zastupanog po punomoćniku Dragomir Budimir; Damir Kaluđer; Dino Mišar</derivirana_varijabla>
  </DomainObject.Predmet.ProtustrankaFormatedWithAdressOIB>
  <DomainObject.Predmet.ProtustrankaWithAdress>
    <izvorni_sadrzaj>Rock Radio  društvo s ograničenom odgovornošću za ugostiteljstvo i usluge, turistička agencija Ulica Petra Preradovića 1, 10000 Zagreb</izvorni_sadrzaj>
    <derivirana_varijabla naziv="DomainObject.Predmet.ProtustrankaWithAdress_1">Rock Radio  društvo s ograničenom odgovornošću za ugostiteljstvo i usluge, turistička agencija Ulica Petra Preradovića 1, 10000 Zagreb</derivirana_varijabla>
  </DomainObject.Predmet.ProtustrankaWithAdress>
  <DomainObject.Predmet.ProtustrankaWithAdressOIB>
    <izvorni_sadrzaj>Rock Radio  društvo s ograničenom odgovornošću za ugostiteljstvo i usluge, turistička agencija, OIB 34353673200, Ulica Petra Preradovića 1, 10000 Zagreb</izvorni_sadrzaj>
    <derivirana_varijabla naziv="DomainObject.Predmet.ProtustrankaWithAdressOIB_1">Rock Radio  društvo s ograničenom odgovornošću za ugostiteljstvo i usluge, turistička agencija, OIB 34353673200, Ulica Petra Preradovića 1, 10000 Zagreb</derivirana_varijabla>
  </DomainObject.Predmet.ProtustrankaWithAdressOIB>
  <DomainObject.Predmet.ProtustrankaNazivFormated>
    <izvorni_sadrzaj>Rock Radio  društvo s ograničenom odgovornošću za ugostiteljstvo i usluge, turistička agencija</izvorni_sadrzaj>
    <derivirana_varijabla naziv="DomainObject.Predmet.ProtustrankaNazivFormated_1">Rock Radio  društvo s ograničenom odgovornošću za ugostiteljstvo i usluge, turistička agencija</derivirana_varijabla>
  </DomainObject.Predmet.ProtustrankaNazivFormated>
  <DomainObject.Predmet.ProtustrankaNazivFormatedOIB>
    <izvorni_sadrzaj>Rock Radio  društvo s ograničenom odgovornošću za ugostiteljstvo i usluge, turistička agencija, OIB 34353673200</izvorni_sadrzaj>
    <derivirana_varijabla naziv="DomainObject.Predmet.ProtustrankaNazivFormatedOIB_1">Rock Radio  društvo s ograničenom odgovornošću za ugostiteljstvo i usluge, turistička agencija, OIB 34353673200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 Radio  društvo s ograničenom odgovornošću za ugostiteljstvo i usluge, turistička agencija zastupanog po punomoćniku Dragomir Budimir; Damir Kaluđer; Dino Mišar</item>
    </izvorni_sadrzaj>
    <derivirana_varijabla naziv="DomainObject.Predmet.ProtuStrankaListFormated_1">
      <item>Rock Radio  društvo s ograničenom odgovornošću za ugostiteljstvo i usluge, turistička agencija zastupanog po punomoćniku Dragomir Budimir; Damir Kaluđer; Dino Mišar</item>
    </derivirana_varijabla>
  </DomainObject.Predmet.ProtuStrankaListFormated>
  <DomainObject.Predmet.ProtuStrankaListFormatedOIB>
    <izvorni_sadrzaj>
      <item>Rock Radio  društvo s ograničenom odgovornošću za ugostiteljstvo i usluge, turistička agencija, OIB 34353673200 zastupanog po punomoćniku Dragomir Budimir; Damir Kaluđer; Dino Mišar</item>
    </izvorni_sadrzaj>
    <derivirana_varijabla naziv="DomainObject.Predmet.ProtuStrankaListFormatedOIB_1">
      <item>Rock Radio  društvo s ograničenom odgovornošću za ugostiteljstvo i usluge, turistička agencija, OIB 34353673200 zastupanog po punomoćniku Dragomir Budimir; Damir Kaluđer; Dino Mišar</item>
    </derivirana_varijabla>
  </DomainObject.Predmet.ProtuStrankaListFormatedOIB>
  <DomainObject.Predmet.ProtuStrankaListFormatedWithAdress>
    <izvorni_sadrzaj>
      <item>Rock Radio  društvo s ograničenom odgovornošću za ugostiteljstvo i usluge, turistička agencija, Ulica Petra Preradovića 1, 10000 Zagreb zastupanog po punomoćniku Dragomir Budimir; Damir Kaluđer; Dino Mišar</item>
    </izvorni_sadrzaj>
    <derivirana_varijabla naziv="DomainObject.Predmet.ProtuStrankaListFormatedWithAdress_1">
      <item>Rock Radio  društvo s ograničenom odgovornošću za ugostiteljstvo i usluge, turistička agencija, Ulica Petra Preradovića 1, 10000 Zagreb zastupanog po punomoćniku Dragomir Budimir; Damir Kaluđer; Dino Mišar</item>
    </derivirana_varijabla>
  </DomainObject.Predmet.ProtuStrankaListFormatedWithAdress>
  <DomainObject.Predmet.ProtuStrankaListFormatedWithAdressOIB>
    <izvorni_sadrzaj>
      <item>Rock Radio  društvo s ograničenom odgovornošću za ugostiteljstvo i usluge, turistička agencija, OIB 34353673200, Ulica Petra Preradovića 1, 10000 Zagreb zastupanog po punomoćniku Dragomir Budimir; Damir Kaluđer; Dino Mišar</item>
    </izvorni_sadrzaj>
    <derivirana_varijabla naziv="DomainObject.Predmet.ProtuStrankaListFormatedWithAdressOIB_1">
      <item>Rock Radio  društvo s ograničenom odgovornošću za ugostiteljstvo i usluge, turistička agencija, OIB 34353673200, Ulica Petra Preradovića 1, 10000 Zagreb zastupanog po punomoćniku Dragomir Budimir; Damir Kaluđer; Dino Mišar</item>
    </derivirana_varijabla>
  </DomainObject.Predmet.ProtuStrankaListFormatedWithAdressOIB>
  <DomainObject.Predmet.ProtuStrankaListNazivFormated>
    <izvorni_sadrzaj>
      <item>Rock Radio  društvo s ograničenom odgovornošću za ugostiteljstvo i usluge, turistička agencija</item>
    </izvorni_sadrzaj>
    <derivirana_varijabla naziv="DomainObject.Predmet.ProtuStrankaListNazivFormated_1">
      <item>Rock Radio  društvo s ograničenom odgovornošću za ugostiteljstvo i usluge, turistička agencija</item>
    </derivirana_varijabla>
  </DomainObject.Predmet.ProtuStrankaListNazivFormated>
  <DomainObject.Predmet.ProtuStrankaListNazivFormatedOIB>
    <izvorni_sadrzaj>
      <item>Rock Radio  društvo s ograničenom odgovornošću za ugostiteljstvo i usluge, turistička agencija, OIB 34353673200</item>
    </izvorni_sadrzaj>
    <derivirana_varijabla naziv="DomainObject.Predmet.ProtuStrankaListNazivFormatedOIB_1">
      <item>Rock Radio  društvo s ograničenom odgovornošću za ugostiteljstvo i usluge, turistička agencija, OIB 34353673200</item>
    </derivirana_varijabla>
  </DomainObject.Predmet.ProtuStrankaListNazivFormatedOIB>
  <DomainObject.Predmet.OstaliListFormated>
    <izvorni_sadrzaj>
      <item>Dragomir Budimir punomoćnik sudionika u postupku Rock Radio  društvo s ograničenom odgovornošću za ugostiteljstvo i usluge, turistička agencija</item>
      <item>Damir Kaluđer punomoćnik sudionika u postupku Rock Radio  društvo s ograničenom odgovornošću za ugostiteljstvo i usluge, turistička agencija</item>
      <item>Dino Mišar punomoćnik sudionika u postupku Rock Radio  društvo s ograničenom odgovornošću za ugostiteljstvo i usluge, turistička agencija</item>
    </izvorni_sadrzaj>
    <derivirana_varijabla naziv="DomainObject.Predmet.OstaliListFormated_1">
      <item>Dragomir Budimir punomoćnik sudionika u postupku Rock Radio  društvo s ograničenom odgovornošću za ugostiteljstvo i usluge, turistička agencija</item>
      <item>Damir Kaluđer punomoćnik sudionika u postupku Rock Radio  društvo s ograničenom odgovornošću za ugostiteljstvo i usluge, turistička agencija</item>
      <item>Dino Mišar punomoćnik sudionika u postupku Rock Radio  društvo s ograničenom odgovornošću za ugostiteljstvo i usluge, turistička agencija</item>
    </derivirana_varijabla>
  </DomainObject.Predmet.OstaliListFormated>
  <DomainObject.Predmet.OstaliListFormatedOIB>
    <izvorni_sadrzaj>
      <item>Dragomir Budimir, OIB 98068677085 punomoćnik sudionika u postupku Rock Radio  društvo s ograničenom odgovornošću za ugostiteljstvo i usluge, turistička agencija</item>
      <item>Damir Kaluđer, OIB 59837813805 punomoćnik sudionika u postupku Rock Radio  društvo s ograničenom odgovornošću za ugostiteljstvo i usluge, turistička agencija</item>
      <item>Dino Mišar, OIB 64483869102 punomoćnik sudionika u postupku Rock Radio  društvo s ograničenom odgovornošću za ugostiteljstvo i usluge, turistička agencija</item>
    </izvorni_sadrzaj>
    <derivirana_varijabla naziv="DomainObject.Predmet.OstaliListFormatedOIB_1">
      <item>Dragomir Budimir, OIB 98068677085 punomoćnik sudionika u postupku Rock Radio  društvo s ograničenom odgovornošću za ugostiteljstvo i usluge, turistička agencija</item>
      <item>Damir Kaluđer, OIB 59837813805 punomoćnik sudionika u postupku Rock Radio  društvo s ograničenom odgovornošću za ugostiteljstvo i usluge, turistička agencija</item>
      <item>Dino Mišar, OIB 64483869102 punomoćnik sudionika u postupku Rock Radio  društvo s ograničenom odgovornošću za ugostiteljstvo i usluge, turistička agencija</item>
    </derivirana_varijabla>
  </DomainObject.Predmet.OstaliListFormatedOIB>
  <DomainObject.Predmet.OstaliListFormatedWithAdress>
    <izvorni_sadrzaj>
      <item>Dragomir Budimir, Bjanižov 16, 51511 Omišalj punomoćnik sudionika u postupku Rock Radio  društvo s ograničenom odgovornošću za ugostiteljstvo i usluge, turistička agencija</item>
      <item>Damir Kaluđer, Cenkovečka 2, 10000 Zagreb punomoćnik sudionika u postupku Rock Radio  društvo s ograničenom odgovornošću za ugostiteljstvo i usluge, turistička agencija</item>
      <item>Dino Mišar, Graščica 3B, 10000 Zagreb punomoćnik sudionika u postupku Rock Radio  društvo s ograničenom odgovornošću za ugostiteljstvo i usluge, turistička agencija</item>
    </izvorni_sadrzaj>
    <derivirana_varijabla naziv="DomainObject.Predmet.OstaliListFormatedWithAdress_1">
      <item>Dragomir Budimir, Bjanižov 16, 51511 Omišalj punomoćnik sudionika u postupku Rock Radio  društvo s ograničenom odgovornošću za ugostiteljstvo i usluge, turistička agencija</item>
      <item>Damir Kaluđer, Cenkovečka 2, 10000 Zagreb punomoćnik sudionika u postupku Rock Radio  društvo s ograničenom odgovornošću za ugostiteljstvo i usluge, turistička agencija</item>
      <item>Dino Mišar, Graščica 3B, 10000 Zagreb punomoćnik sudionika u postupku Rock Radio  društvo s ograničenom odgovornošću za ugostiteljstvo i usluge, turistička agencija</item>
    </derivirana_varijabla>
  </DomainObject.Predmet.OstaliListFormatedWithAdress>
  <DomainObject.Predmet.OstaliListFormatedWithAdressOIB>
    <izvorni_sadrzaj>
      <item>Dragomir Budimir, OIB 98068677085, Bjanižov 16, 51511 Omišalj punomoćnik sudionika u postupku Rock Radio  društvo s ograničenom odgovornošću za ugostiteljstvo i usluge, turistička agencija</item>
      <item>Damir Kaluđer, OIB 59837813805, Cenkovečka 2, 10000 Zagreb punomoćnik sudionika u postupku Rock Radio  društvo s ograničenom odgovornošću za ugostiteljstvo i usluge, turistička agencija</item>
      <item>Dino Mišar, OIB 64483869102, Graščica 3B, 10000 Zagreb punomoćnik sudionika u postupku Rock Radio  društvo s ograničenom odgovornošću za ugostiteljstvo i usluge, turistička agencija</item>
    </izvorni_sadrzaj>
    <derivirana_varijabla naziv="DomainObject.Predmet.OstaliListFormatedWithAdressOIB_1">
      <item>Dragomir Budimir, OIB 98068677085, Bjanižov 16, 51511 Omišalj punomoćnik sudionika u postupku Rock Radio  društvo s ograničenom odgovornošću za ugostiteljstvo i usluge, turistička agencija</item>
      <item>Damir Kaluđer, OIB 59837813805, Cenkovečka 2, 10000 Zagreb punomoćnik sudionika u postupku Rock Radio  društvo s ograničenom odgovornošću za ugostiteljstvo i usluge, turistička agencija</item>
      <item>Dino Mišar, OIB 64483869102, Graščica 3B, 10000 Zagreb punomoćnik sudionika u postupku Rock Radio  društvo s ograničenom odgovornošću za ugostiteljstvo i usluge, turistička agencija</item>
    </derivirana_varijabla>
  </DomainObject.Predmet.OstaliListFormatedWithAdressOIB>
  <DomainObject.Predmet.OstaliListNazivFormated>
    <izvorni_sadrzaj>
      <item>Dragomir Budimir</item>
      <item>Damir Kaluđer</item>
      <item>Dino Mišar</item>
    </izvorni_sadrzaj>
    <derivirana_varijabla naziv="DomainObject.Predmet.OstaliListNazivFormated_1">
      <item>Dragomir Budimir</item>
      <item>Damir Kaluđer</item>
      <item>Dino Mišar</item>
    </derivirana_varijabla>
  </DomainObject.Predmet.OstaliListNazivFormated>
  <DomainObject.Predmet.OstaliListNazivFormatedOIB>
    <izvorni_sadrzaj>
      <item>Dragomir Budimir, OIB 98068677085</item>
      <item>Damir Kaluđer, OIB 59837813805</item>
      <item>Dino Mišar, OIB 64483869102</item>
    </izvorni_sadrzaj>
    <derivirana_varijabla naziv="DomainObject.Predmet.OstaliListNazivFormatedOIB_1">
      <item>Dragomir Budimir, OIB 98068677085</item>
      <item>Damir Kaluđer, OIB 59837813805</item>
      <item>Dino Mišar, OIB 64483869102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St-608/2017-2</izvorni_sadrzaj>
    <derivirana_varijabla naziv="DomainObject.PoslovniBrojDokumenta_1">St-608/2017-2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 Radio  društvo s ograničenom odgovornošću za ugostiteljstvo i usluge, turistička agencija</izvorni_sadrzaj>
    <derivirana_varijabla naziv="DomainObject.Predmet.ProtustrankaIDrugi_1">Rock Radio  društvo s ograničenom odgovornošću za ugostiteljstvo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Rock Radio  društvo s ograničenom odgovornošću za ugostiteljstvo i usluge, turistička agencija, OIB 34353673200, Ulica Petra Preradovića 1, 10000 Zagreb</izvorni_sadrzaj>
    <derivirana_varijabla naziv="DomainObject.Predmet.ProtustrankaIDrugiAdressOIB_1">Rock Radio  društvo s ograničenom odgovornošću za ugostiteljstvo i usluge, turistička agencija, OIB 34353673200, Ulica Petra Preradovića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Rock Radio  društvo s ograničenom odgovornošću za ugostiteljstvo i usluge, turistička agencija</item>
      <item>FINA Regionalni centar Zagreb</item>
      <item>Dragomir Budimir</item>
      <item>Damir Kaluđer</item>
      <item>Dino Mišar</item>
    </izvorni_sadrzaj>
    <derivirana_varijabla naziv="DomainObject.Predmet.SudioniciListNaziv_1">
      <item>Rock Radio  društvo s ograničenom odgovornošću za ugostiteljstvo i usluge, turistička agencija</item>
      <item>FINA Regionalni centar Zagreb</item>
      <item>Dragomir Budimir</item>
      <item>Damir Kaluđer</item>
      <item>Dino Mišar</item>
    </derivirana_varijabla>
  </DomainObject.Predmet.SudioniciListNaziv>
  <DomainObject.Predmet.SudioniciListAdressOIB>
    <izvorni_sadrzaj>
      <item>Rock Radio  društvo s ograničenom odgovornošću za ugostiteljstvo i usluge, turistička agencija, OIB 34353673200, Ulica Petra Preradovića 1,10000 Zagreb</item>
      <item>FINA Regionalni centar Zagreb, OIB 85821130368, Trg svibanjskih žrtava 1995. br. 1,10000 Zagreb</item>
      <item>Dragomir Budimir, OIB 98068677085, Bjanižov 16,51511 Omišalj</item>
      <item>Damir Kaluđer, OIB 59837813805, Cenkovečka 2,10000 Zagreb</item>
      <item>Dino Mišar, OIB 64483869102, Graščica 3B,10000 Zagreb</item>
    </izvorni_sadrzaj>
    <derivirana_varijabla naziv="DomainObject.Predmet.SudioniciListAdressOIB_1">
      <item>Rock Radio  društvo s ograničenom odgovornošću za ugostiteljstvo i usluge, turistička agencija, OIB 34353673200, Ulica Petra Preradovića 1,10000 Zagreb</item>
      <item>FINA Regionalni centar Zagreb, OIB 85821130368, Trg svibanjskih žrtava 1995. br. 1,10000 Zagreb</item>
      <item>Dragomir Budimir, OIB 98068677085, Bjanižov 16,51511 Omišalj</item>
      <item>Damir Kaluđer, OIB 59837813805, Cenkovečka 2,10000 Zagreb</item>
      <item>Dino Mišar, OIB 64483869102, Graščica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4CF23-42A5-4A86-826F-2374AD980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1753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