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9e8a" w14:paraId="4939e8a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F106E6">
        <w:t>67</w:t>
      </w:r>
      <w:r w:rsidR="006F5948">
        <w:t>8</w:t>
      </w:r>
      <w:r w:rsidRPr="00151FF0">
        <w:t>/1</w:t>
      </w:r>
      <w:r w:rsidR="00D7443C">
        <w:t>5</w:t>
      </w:r>
      <w:r w:rsidRPr="00151FF0">
        <w:t>-</w:t>
      </w:r>
      <w:r w:rsidR="009502E3">
        <w:t>2</w:t>
      </w:r>
      <w:r w:rsidR="00F106E6">
        <w:t>1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1117AE" w:rsidRPr="001117AE">
        <w:t>MI LEX j.d.o.o. za ugostiteljstvo, Grabovac, Zagorska 38, MBS 030135093, OIB 03525948472</w:t>
      </w:r>
      <w:r w:rsidRPr="00655274">
        <w:t xml:space="preserve">, dana </w:t>
      </w:r>
      <w:r>
        <w:t>2</w:t>
      </w:r>
      <w:r w:rsidR="00B02E5E">
        <w:t>4</w:t>
      </w:r>
      <w:r w:rsidRPr="00655274">
        <w:t xml:space="preserve">. </w:t>
      </w:r>
      <w:r w:rsidR="009502E3">
        <w:t>lip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1117AE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1117AE">
        <w:t xml:space="preserve">dr. sc. </w:t>
      </w:r>
      <w:r w:rsidR="00F106E6" w:rsidRPr="00F106E6">
        <w:t>Ivo Mijoč, Osijek, Trg Lj. Gaja 7, OIB 15425129018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1117AE" w:rsidRPr="001117AE">
        <w:t>MI LEX j.d.o.o. za ugostiteljstvo, Grabovac, Zagorska 38, MBS 030135093, OIB 03525948472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FD548B">
        <w:t xml:space="preserve"> broj koji će dostaviti u roku od 8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FD548B">
        <w:t>67</w:t>
      </w:r>
      <w:r w:rsidR="00B7486B">
        <w:t>8</w:t>
      </w:r>
      <w:r w:rsidR="009B0F1B">
        <w:t>/</w:t>
      </w:r>
      <w:r w:rsidR="00FE5A6E">
        <w:t>1</w:t>
      </w:r>
      <w:r w:rsidR="00764FCC">
        <w:t>5</w:t>
      </w:r>
      <w:r w:rsidR="009B0F1B">
        <w:t>-</w:t>
      </w:r>
      <w:r w:rsidR="00FD548B">
        <w:t>9</w:t>
      </w:r>
      <w:r w:rsidR="009B0F1B">
        <w:t xml:space="preserve"> od </w:t>
      </w:r>
      <w:r w:rsidR="00EC3792">
        <w:t>2</w:t>
      </w:r>
      <w:r w:rsidR="00FD548B">
        <w:t>1</w:t>
      </w:r>
      <w:r w:rsidR="009B0F1B">
        <w:t>.</w:t>
      </w:r>
      <w:r w:rsidR="00D3098C">
        <w:t>0</w:t>
      </w:r>
      <w:r w:rsidR="00EC3792">
        <w:t>3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FD548B" w:rsidRPr="00FD548B">
        <w:t xml:space="preserve">dr. sc. Ivo Mijoč </w:t>
      </w:r>
      <w:r w:rsidR="005606B3">
        <w:t xml:space="preserve">iz </w:t>
      </w:r>
      <w:r w:rsidR="000128AD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216BB">
        <w:t xml:space="preserve">14.04. i </w:t>
      </w:r>
      <w:r w:rsidR="00B02E5E">
        <w:t>21</w:t>
      </w:r>
      <w:r w:rsidR="00D23353">
        <w:t>.0</w:t>
      </w:r>
      <w:r w:rsidR="00E22748">
        <w:t>6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94DDC">
        <w:t>2</w:t>
      </w:r>
      <w:r w:rsidR="00B02E5E">
        <w:t>4</w:t>
      </w:r>
      <w:r w:rsidRPr="008D4802">
        <w:t xml:space="preserve">. </w:t>
      </w:r>
      <w:r w:rsidR="0080559F">
        <w:t>lip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E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106E6" w:rsidRPr="00F106E6">
      <w:t>14 St-678/15-21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17AE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2E5E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61EBA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06E6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48B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EB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EB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EB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EB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EB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EB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EB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EB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lipnja 2016.</izvorni_sadrzaj>
    <derivirana_varijabla naziv="DomainObject.Predmet.DatumRjesavanja_1">23.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St-678/2015</izvorni_sadrzaj>
    <derivirana_varijabla naziv="DomainObject.Predmet.OznakaBroj_1">St-678/2015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 LEX j.d.o.o. za ugostiteljstvo</izvorni_sadrzaj>
    <derivirana_varijabla naziv="DomainObject.Predmet.ProtustrankaFormated_1">  MI LEX j.d.o.o. za ugostiteljstvo</derivirana_varijabla>
  </DomainObject.Predmet.ProtustrankaFormated>
  <DomainObject.Predmet.ProtustrankaFormatedOIB>
    <izvorni_sadrzaj>  MI LEX j.d.o.o. za ugostiteljstvo, OIB 03525948472</izvorni_sadrzaj>
    <derivirana_varijabla naziv="DomainObject.Predmet.ProtustrankaFormatedOIB_1">  MI LEX j.d.o.o. za ugostiteljstvo, OIB 03525948472</derivirana_varijabla>
  </DomainObject.Predmet.ProtustrankaFormatedOIB>
  <DomainObject.Predmet.ProtustrankaFormatedWithAdress>
    <izvorni_sadrzaj> MI LEX j.d.o.o. za ugostiteljstvo, Zagorska 38, 31309 Grabovac</izvorni_sadrzaj>
    <derivirana_varijabla naziv="DomainObject.Predmet.ProtustrankaFormatedWithAdress_1"> MI LEX j.d.o.o. za ugostiteljstvo, Zagorska 38, 31309 Grabovac</derivirana_varijabla>
  </DomainObject.Predmet.ProtustrankaFormatedWithAdress>
  <DomainObject.Predmet.ProtustrankaFormatedWithAdressOIB>
    <izvorni_sadrzaj> MI LEX j.d.o.o. za ugostiteljstvo, OIB 03525948472, Zagorska 38, 31309 Grabovac</izvorni_sadrzaj>
    <derivirana_varijabla naziv="DomainObject.Predmet.ProtustrankaFormatedWithAdressOIB_1"> MI LEX j.d.o.o. za ugostiteljstvo, OIB 03525948472, Zagorska 38, 31309 Grabovac</derivirana_varijabla>
  </DomainObject.Predmet.ProtustrankaFormatedWithAdressOIB>
  <DomainObject.Predmet.ProtustrankaWithAdress>
    <izvorni_sadrzaj>MI LEX j.d.o.o. za ugostiteljstvo Zagorska 38, 31309 Grabovac</izvorni_sadrzaj>
    <derivirana_varijabla naziv="DomainObject.Predmet.ProtustrankaWithAdress_1">MI LEX j.d.o.o. za ugostiteljstvo Zagorska 38, 31309 Grabovac</derivirana_varijabla>
  </DomainObject.Predmet.ProtustrankaWithAdress>
  <DomainObject.Predmet.ProtustrankaWithAdressOIB>
    <izvorni_sadrzaj>MI LEX j.d.o.o. za ugostiteljstvo, OIB 03525948472, Zagorska 38, 31309 Grabovac</izvorni_sadrzaj>
    <derivirana_varijabla naziv="DomainObject.Predmet.ProtustrankaWithAdressOIB_1">MI LEX j.d.o.o. za ugostiteljstvo, OIB 03525948472, Zagorska 38, 31309 Grabovac</derivirana_varijabla>
  </DomainObject.Predmet.ProtustrankaWithAdressOIB>
  <DomainObject.Predmet.ProtustrankaNazivFormated>
    <izvorni_sadrzaj>MI LEX j.d.o.o. za ugostiteljstvo</izvorni_sadrzaj>
    <derivirana_varijabla naziv="DomainObject.Predmet.ProtustrankaNazivFormated_1">MI LEX j.d.o.o. za ugostiteljstvo</derivirana_varijabla>
  </DomainObject.Predmet.ProtustrankaNazivFormated>
  <DomainObject.Predmet.ProtustrankaNazivFormatedOIB>
    <izvorni_sadrzaj>MI LEX j.d.o.o. za ugostiteljstvo, OIB 03525948472</izvorni_sadrzaj>
    <derivirana_varijabla naziv="DomainObject.Predmet.ProtustrankaNazivFormatedOIB_1">MI LEX j.d.o.o. za ugostiteljstvo, OIB 03525948472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 LEX j.d.o.o. za ugostiteljstvo</item>
    </izvorni_sadrzaj>
    <derivirana_varijabla naziv="DomainObject.Predmet.ProtuStrankaListFormated_1">
      <item>MI LEX j.d.o.o. za ugostiteljstvo</item>
    </derivirana_varijabla>
  </DomainObject.Predmet.ProtuStrankaListFormated>
  <DomainObject.Predmet.ProtuStrankaListFormatedOIB>
    <izvorni_sadrzaj>
      <item>MI LEX j.d.o.o. za ugostiteljstvo, OIB 03525948472</item>
    </izvorni_sadrzaj>
    <derivirana_varijabla naziv="DomainObject.Predmet.ProtuStrankaListFormatedOIB_1">
      <item>MI LEX j.d.o.o. za ugostiteljstvo, OIB 03525948472</item>
    </derivirana_varijabla>
  </DomainObject.Predmet.ProtuStrankaListFormatedOIB>
  <DomainObject.Predmet.ProtuStrankaListFormatedWithAdress>
    <izvorni_sadrzaj>
      <item>MI LEX j.d.o.o. za ugostiteljstvo, Zagorska 38, 31309 Grabovac</item>
    </izvorni_sadrzaj>
    <derivirana_varijabla naziv="DomainObject.Predmet.ProtuStrankaListFormatedWithAdress_1">
      <item>MI LEX j.d.o.o. za ugostiteljstvo, Zagorska 38, 31309 Grabovac</item>
    </derivirana_varijabla>
  </DomainObject.Predmet.ProtuStrankaListFormatedWithAdress>
  <DomainObject.Predmet.ProtuStrankaListFormatedWithAdressOIB>
    <izvorni_sadrzaj>
      <item>MI LEX j.d.o.o. za ugostiteljstvo, OIB 03525948472, Zagorska 38, 31309 Grabovac</item>
    </izvorni_sadrzaj>
    <derivirana_varijabla naziv="DomainObject.Predmet.ProtuStrankaListFormatedWithAdressOIB_1">
      <item>MI LEX j.d.o.o. za ugostiteljstvo, OIB 03525948472, Zagorska 38, 31309 Grabovac</item>
    </derivirana_varijabla>
  </DomainObject.Predmet.ProtuStrankaListFormatedWithAdressOIB>
  <DomainObject.Predmet.ProtuStrankaListNazivFormated>
    <izvorni_sadrzaj>
      <item>MI LEX j.d.o.o. za ugostiteljstvo</item>
    </izvorni_sadrzaj>
    <derivirana_varijabla naziv="DomainObject.Predmet.ProtuStrankaListNazivFormated_1">
      <item>MI LEX j.d.o.o. za ugostiteljstvo</item>
    </derivirana_varijabla>
  </DomainObject.Predmet.ProtuStrankaListNazivFormated>
  <DomainObject.Predmet.ProtuStrankaListNazivFormatedOIB>
    <izvorni_sadrzaj>
      <item>MI LEX j.d.o.o. za ugostiteljstvo, OIB 03525948472</item>
    </izvorni_sadrzaj>
    <derivirana_varijabla naziv="DomainObject.Predmet.ProtuStrankaListNazivFormatedOIB_1">
      <item>MI LEX j.d.o.o. za ugostiteljstvo, OIB 03525948472</item>
    </derivirana_varijabla>
  </DomainObject.Predmet.ProtuStrankaListNazivFormatedOIB>
  <DomainObject.Predmet.OstaliListFormated>
    <izvorni_sadrzaj>
      <item>ŽDO GUO Osijek</item>
      <item>Ivo Mijoč</item>
      <item>Jasmina Huzanić</item>
    </izvorni_sadrzaj>
    <derivirana_varijabla naziv="DomainObject.Predmet.OstaliListFormated_1">
      <item>ŽDO GUO Osijek</item>
      <item>Ivo Mijoč</item>
      <item>Jasmina Huzanić</item>
    </derivirana_varijabla>
  </DomainObject.Predmet.OstaliListFormated>
  <DomainObject.Predmet.OstaliListFormatedOIB>
    <izvorni_sadrzaj>
      <item>ŽDO GUO Osijek</item>
      <item>Ivo Mijoč, OIB 15425129018</item>
      <item>Jasmina Huzanić, OIB 22273385150</item>
    </izvorni_sadrzaj>
    <derivirana_varijabla naziv="DomainObject.Predmet.OstaliListFormatedOIB_1">
      <item>ŽDO GUO Osijek</item>
      <item>Ivo Mijoč, OIB 15425129018</item>
      <item>Jasmina Huzanić, OIB 22273385150</item>
    </derivirana_varijabla>
  </DomainObject.Predmet.OstaliListFormatedOIB>
  <DomainObject.Predmet.OstaliListFormatedWithAdress>
    <izvorni_sadrzaj>
      <item>ŽDO GUO Osijek</item>
      <item>Ivo Mijoč, Trg Lj. Gaja 7, 31000 Osijek</item>
      <item>Jasmina Huzanić, Zagorska 38, 31309 Grabovac</item>
    </izvorni_sadrzaj>
    <derivirana_varijabla naziv="DomainObject.Predmet.OstaliListFormatedWithAdress_1">
      <item>ŽDO GUO Osijek</item>
      <item>Ivo Mijoč, Trg Lj. Gaja 7, 31000 Osijek</item>
      <item>Jasmina Huzanić, Zagorska 38, 31309 Grabovac</item>
    </derivirana_varijabla>
  </DomainObject.Predmet.OstaliListFormatedWithAdress>
  <DomainObject.Predmet.OstaliListFormatedWithAdressOIB>
    <izvorni_sadrzaj>
      <item>ŽDO GUO Osijek</item>
      <item>Ivo Mijoč, OIB 15425129018, Trg Lj. Gaja 7, 31000 Osijek</item>
      <item>Jasmina Huzanić, OIB 22273385150, Zagorska 38, 31309 Grabovac</item>
    </izvorni_sadrzaj>
    <derivirana_varijabla naziv="DomainObject.Predmet.OstaliListFormatedWithAdressOIB_1">
      <item>ŽDO GUO Osijek</item>
      <item>Ivo Mijoč, OIB 15425129018, Trg Lj. Gaja 7, 31000 Osijek</item>
      <item>Jasmina Huzanić, OIB 22273385150, Zagorska 38, 31309 Grabovac</item>
    </derivirana_varijabla>
  </DomainObject.Predmet.OstaliListFormatedWithAdressOIB>
  <DomainObject.Predmet.OstaliListNazivFormated>
    <izvorni_sadrzaj>
      <item>ŽDO GUO Osijek</item>
      <item>Ivo Mijoč</item>
      <item>Jasmina Huzanić</item>
    </izvorni_sadrzaj>
    <derivirana_varijabla naziv="DomainObject.Predmet.OstaliListNazivFormated_1">
      <item>ŽDO GUO Osijek</item>
      <item>Ivo Mijoč</item>
      <item>Jasmina Huzanić</item>
    </derivirana_varijabla>
  </DomainObject.Predmet.OstaliListNazivFormated>
  <DomainObject.Predmet.OstaliListNazivFormatedOIB>
    <izvorni_sadrzaj>
      <item>ŽDO GUO Osijek</item>
      <item>Ivo Mijoč, OIB 15425129018</item>
      <item>Jasmina Huzanić, OIB 22273385150</item>
    </izvorni_sadrzaj>
    <derivirana_varijabla naziv="DomainObject.Predmet.OstaliListNazivFormatedOIB_1">
      <item>ŽDO GUO Osijek</item>
      <item>Ivo Mijoč, OIB 15425129018</item>
      <item>Jasmina Huzanić, OIB 22273385150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 LEX j.d.o.o. za ugostiteljstvo</izvorni_sadrzaj>
    <derivirana_varijabla naziv="DomainObject.Predmet.ProtustrankaIDrugi_1">MI LEX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 LEX j.d.o.o. za ugostiteljstvo, OIB 03525948472, Zagorska 38, 31309 Grabovac</izvorni_sadrzaj>
    <derivirana_varijabla naziv="DomainObject.Predmet.ProtustrankaIDrugiAdressOIB_1">MI LEX j.d.o.o. za ugostiteljstvo, OIB 03525948472, Zagorska 38, 31309 Grabovac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lipnja 2016.</izvorni_sadrzaj>
    <derivirana_varijabla naziv="DomainObject.Predmet.OdlukaRjesenje.DatumDonosenjaOdluke_1">20.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St-678/2015-18</izvorni_sadrzaj>
    <derivirana_varijabla naziv="DomainObject.Predmet.OdlukaRjesenje.Oznaka_1">St-678/2015-18</derivirana_varijabla>
  </DomainObject.Predmet.OdlukaRjesenje.Oznaka>
  <DomainObject.Predmet.SudioniciListNaziv>
    <izvorni_sadrzaj>
      <item>MI LEX j.d.o.o. za ugostiteljstvo</item>
      <item>FINA RC OSIJEK</item>
      <item>ŽDO GUO Osijek</item>
      <item>Ivo Mijoč</item>
      <item>Jasmina Huzanić</item>
    </izvorni_sadrzaj>
    <derivirana_varijabla naziv="DomainObject.Predmet.SudioniciListNaziv_1">
      <item>MI LEX j.d.o.o. za ugostiteljstvo</item>
      <item>FINA RC OSIJEK</item>
      <item>ŽDO GUO Osijek</item>
      <item>Ivo Mijoč</item>
      <item>Jasmina Huzanić</item>
    </derivirana_varijabla>
  </DomainObject.Predmet.SudioniciListNaziv>
  <DomainObject.Predmet.SudioniciListAdressOIB>
    <izvorni_sadrzaj>
      <item>MI LEX j.d.o.o. za ugostiteljstvo, OIB 03525948472, Zagorska 38,31309 Grabovac</item>
      <item>FINA RC OSIJEK, OIB 85821130368</item>
      <item>ŽDO GUO Osijek</item>
      <item>Ivo Mijoč, OIB 15425129018, Trg Lj. Gaja 7,31000 Osijek</item>
      <item>Jasmina Huzanić, OIB 22273385150, Zagorska 38,31309 Grabovac</item>
    </izvorni_sadrzaj>
    <derivirana_varijabla naziv="DomainObject.Predmet.SudioniciListAdressOIB_1">
      <item>MI LEX j.d.o.o. za ugostiteljstvo, OIB 03525948472, Zagorska 38,31309 Grabovac</item>
      <item>FINA RC OSIJEK, OIB 85821130368</item>
      <item>ŽDO GUO Osijek</item>
      <item>Ivo Mijoč, OIB 15425129018, Trg Lj. Gaja 7,31000 Osijek</item>
      <item>Jasmina Huzanić, OIB 22273385150, Zagorska 38,31309 Grabovac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03525948472</item>
      <item>, OIB 85821130368</item>
      <item>, OIB null</item>
      <item>, OIB 15425129018</item>
      <item>, OIB 22273385150</item>
    </izvorni_sadrzaj>
    <derivirana_varijabla naziv="DomainObject.Predmet.SudioniciListNazivOIB_1">
      <item>, OIB 03525948472</item>
      <item>, OIB 85821130368</item>
      <item>, OIB null</item>
      <item>, OIB 15425129018</item>
      <item>, OIB 22273385150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434</properties:Words>
  <properties:Characters>2381</properties:Characters>
  <properties:Lines>73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2016-06-24T05:36:00Z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