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02ff" w14:paraId="a8002ff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FF3F29">
        <w:rPr>
          <w:b/>
        </w:rPr>
        <w:t>822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A27D3A">
        <w:rPr>
          <w:b/>
        </w:rPr>
        <w:t>2</w:t>
      </w:r>
      <w:r w:rsidR="00FF3F29">
        <w:rPr>
          <w:b/>
        </w:rPr>
        <w:t>5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48440D" w:rsidRPr="0048440D">
        <w:t>MATIJEVIĆ d.o.o. za ugostiteljstvo i usluge, skraćena tvrtka: MATIJEVIĆ d.o.o., Brodski Drenovac (Grad Pleternica), Brodski Drenovac 74, OIB: 96416832376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A27D3A">
        <w:t>1</w:t>
      </w:r>
      <w:r w:rsidR="0048440D">
        <w:t>9</w:t>
      </w:r>
      <w:r w:rsidR="00B061EF">
        <w:t xml:space="preserve">. </w:t>
      </w:r>
      <w:r w:rsidR="0048440D">
        <w:t>rujna</w:t>
      </w:r>
      <w:r w:rsidR="00A27D3A">
        <w:t xml:space="preserve">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</w:p>
    <w:p w:rsidRDefault="00FE1730" w:rsidP="00FE1730" w:rsidR="00FE1730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 w:rsidRPr="002E5F1B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A27D3A">
        <w:t>Vinku Pečanić iz Lipika, Frankopanska 17, OIB 03918439681</w:t>
      </w:r>
      <w:r w:rsidR="00612606"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5B6D5D" w:rsidP="005B6D5D" w:rsidR="00612606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</w:t>
      </w:r>
      <w:r w:rsidR="0048440D">
        <w:t>depozita u predmetu</w:t>
      </w:r>
      <w:r w:rsidR="00345FDD">
        <w:t xml:space="preserve"> </w:t>
      </w:r>
      <w:r w:rsidR="0048440D">
        <w:t xml:space="preserve"> 7/St-822/2016 </w:t>
      </w:r>
      <w:r w:rsidR="00345FDD">
        <w:t>na poslovni račun privremenog stečajnog upravitelja broj HR2923600003116614601 kod Zagrebačke banke d.d. Zagreb</w:t>
      </w:r>
    </w:p>
    <w:p w:rsidRDefault="00612606" w:rsidP="005B6D5D" w:rsidR="00984281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48440D">
        <w:t>822</w:t>
      </w:r>
      <w:r w:rsidR="00612606">
        <w:t>/201</w:t>
      </w:r>
      <w:r w:rsidR="00A27D3A">
        <w:t>6</w:t>
      </w:r>
      <w:r w:rsidR="008E5A58">
        <w:t>-1</w:t>
      </w:r>
      <w:r w:rsidR="0048440D">
        <w:t>2</w:t>
      </w:r>
      <w:r w:rsidR="00984281">
        <w:t xml:space="preserve"> </w:t>
      </w:r>
      <w:r w:rsidR="00B061EF">
        <w:t>od</w:t>
      </w:r>
      <w:r w:rsidR="0048440D">
        <w:t xml:space="preserve"> 15</w:t>
      </w:r>
      <w:r w:rsidR="008E5A58">
        <w:t xml:space="preserve">. </w:t>
      </w:r>
      <w:r w:rsidR="0048440D">
        <w:t>studenog</w:t>
      </w:r>
      <w:r w:rsidR="008E5A58">
        <w:t xml:space="preserve"> 2016.godine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Vinko Pečanić iz Lipika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48440D" w:rsidP="001C6B45" w:rsidR="001C6B45" w:rsidRPr="001C6B45">
      <w:pPr>
        <w:ind w:firstLine="720"/>
        <w:jc w:val="right"/>
        <w:rPr>
          <w:b/>
        </w:rPr>
      </w:pPr>
      <w:r>
        <w:rPr>
          <w:b/>
        </w:rPr>
        <w:t>Broj: 7/St-822/2016-</w:t>
      </w:r>
      <w:r w:rsidR="00FF3F29">
        <w:rPr>
          <w:b/>
        </w:rPr>
        <w:t>25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BC15E8">
        <w:t xml:space="preserve"> st. 1, st. 2, st. 4 i st. 5 i</w:t>
      </w:r>
      <w:r w:rsidR="00F73CCD">
        <w:t xml:space="preserve">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</w:t>
      </w:r>
      <w:r w:rsidR="0048440D">
        <w:t>9</w:t>
      </w:r>
      <w:r w:rsidR="00B061EF">
        <w:t xml:space="preserve">. </w:t>
      </w:r>
      <w:r w:rsidR="0048440D">
        <w:t>rujna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    </w:t>
      </w:r>
      <w:r w:rsidR="005000CB">
        <w:t xml:space="preserve"> </w:t>
      </w:r>
      <w:r w:rsidR="005B6D5D" w:rsidRPr="002E5F1B">
        <w:t>Mirna Vujčić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8E5A58">
        <w:t>Vinku Pečanić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9E6" w:rsidR="00C259E6">
      <w:r>
        <w:separator/>
      </w:r>
    </w:p>
  </w:endnote>
  <w:endnote w:id="0" w:type="continuationSeparator">
    <w:p w:rsidRDefault="00C259E6" w:rsidR="00C25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9E6" w:rsidR="00C259E6">
      <w:r>
        <w:separator/>
      </w:r>
    </w:p>
  </w:footnote>
  <w:footnote w:id="0" w:type="continuationSeparator">
    <w:p w:rsidRDefault="00C259E6" w:rsidR="00C25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4D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76139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04D6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53263"/>
    <w:rsid w:val="00270493"/>
    <w:rsid w:val="002C641B"/>
    <w:rsid w:val="002C6FF1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8440D"/>
    <w:rsid w:val="004844EE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12098"/>
    <w:rsid w:val="00920C6D"/>
    <w:rsid w:val="00970785"/>
    <w:rsid w:val="009709ED"/>
    <w:rsid w:val="009730F5"/>
    <w:rsid w:val="00984281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D61"/>
    <w:rsid w:val="00B5447B"/>
    <w:rsid w:val="00B569CF"/>
    <w:rsid w:val="00B91A7A"/>
    <w:rsid w:val="00BA0D53"/>
    <w:rsid w:val="00BA23BB"/>
    <w:rsid w:val="00BC15E8"/>
    <w:rsid w:val="00BF0476"/>
    <w:rsid w:val="00C0214A"/>
    <w:rsid w:val="00C17EB4"/>
    <w:rsid w:val="00C20286"/>
    <w:rsid w:val="00C259E6"/>
    <w:rsid w:val="00C7041C"/>
    <w:rsid w:val="00CB2666"/>
    <w:rsid w:val="00CB40B4"/>
    <w:rsid w:val="00CF3DA2"/>
    <w:rsid w:val="00D30D9F"/>
    <w:rsid w:val="00DC2B05"/>
    <w:rsid w:val="00DC3ECD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652BE"/>
    <w:rsid w:val="00F71557"/>
    <w:rsid w:val="00F73CCD"/>
    <w:rsid w:val="00FA03F6"/>
    <w:rsid w:val="00FB458B"/>
    <w:rsid w:val="00FE1730"/>
    <w:rsid w:val="00FE701F"/>
    <w:rsid w:val="00FF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15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4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4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4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4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15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4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4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4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4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MATIJEVIĆ d.o.o. za ugostiteljstvo i usluge zastupanog po punomoćniku Vinko Pečanić</izvorni_sadrzaj>
    <derivirana_varijabla naziv="DomainObject.Predmet.ProtustrankaFormated_1">  MATIJEVIĆ d.o.o. za ugostiteljstvo i usluge zastupanog po punomoćniku Vinko Pečanić</derivirana_varijabla>
  </DomainObject.Predmet.ProtustrankaFormated>
  <DomainObject.Predmet.ProtustrankaFormatedOIB>
    <izvorni_sadrzaj>  MATIJEVIĆ d.o.o. za ugostiteljstvo i usluge, OIB 96416832376 zastupanog po punomoćniku Vinko Pečanić</izvorni_sadrzaj>
    <derivirana_varijabla naziv="DomainObject.Predmet.ProtustrankaFormatedOIB_1">  MATIJEVIĆ d.o.o. za ugostiteljstvo i usluge, OIB 96416832376 zastupanog po punomoćniku Vinko Pečanić</derivirana_varijabla>
  </DomainObject.Predmet.ProtustrankaFormatedOIB>
  <DomainObject.Predmet.ProtustrankaFormatedWithAdress>
    <izvorni_sadrzaj> MATIJEVIĆ d.o.o. za ugostiteljstvo i usluge, Brodski Drenovac 74, 34310 Drenovac zastupanog po punomoćniku Vinko Pečanić</izvorni_sadrzaj>
    <derivirana_varijabla naziv="DomainObject.Predmet.ProtustrankaFormatedWithAdress_1"> MATIJEVIĆ d.o.o. za ugostiteljstvo i usluge, Brodski Drenovac 74, 34310 Drenovac zastupanog po punomoćniku Vinko Pečanić</derivirana_varijabla>
  </DomainObject.Predmet.ProtustrankaFormatedWithAdress>
  <DomainObject.Predmet.ProtustrankaFormatedWithAdressOIB>
    <izvorni_sadrzaj> MATIJEVIĆ d.o.o. za ugostiteljstvo i usluge, OIB 96416832376, Brodski Drenovac 74, 34310 Drenovac zastupanog po punomoćniku Vinko Pečanić</izvorni_sadrzaj>
    <derivirana_varijabla naziv="DomainObject.Predmet.ProtustrankaFormatedWithAdressOIB_1"> MATIJEVIĆ d.o.o. za ugostiteljstvo i usluge, OIB 96416832376, Brodski Drenovac 74, 34310 Drenovac zastupanog po punomoćniku Vinko Pečanić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 zastupanog po punomoćniku Vinko Pečanić</item>
    </izvorni_sadrzaj>
    <derivirana_varijabla naziv="DomainObject.Predmet.ProtuStrankaListFormated_1">
      <item>MATIJEVIĆ d.o.o. za ugostiteljstvo i usluge zastupanog po punomoćniku Vinko Pečanić</item>
    </derivirana_varijabla>
  </DomainObject.Predmet.ProtuStrankaListFormated>
  <DomainObject.Predmet.ProtuStrankaListFormatedOIB>
    <izvorni_sadrzaj>
      <item>MATIJEVIĆ d.o.o. za ugostiteljstvo i usluge, OIB 96416832376 zastupanog po punomoćniku Vinko Pečanić</item>
    </izvorni_sadrzaj>
    <derivirana_varijabla naziv="DomainObject.Predmet.ProtuStrankaListFormatedOIB_1">
      <item>MATIJEVIĆ d.o.o. za ugostiteljstvo i usluge, OIB 96416832376 zastupanog po punomoćniku Vinko Pečanić</item>
    </derivirana_varijabla>
  </DomainObject.Predmet.ProtuStrankaListFormatedOIB>
  <DomainObject.Predmet.ProtuStrankaListFormatedWithAdress>
    <izvorni_sadrzaj>
      <item>MATIJEVIĆ d.o.o. za ugostiteljstvo i usluge, Brodski Drenovac 74, 34310 Drenovac zastupanog po punomoćniku Vinko Pečanić</item>
    </izvorni_sadrzaj>
    <derivirana_varijabla naziv="DomainObject.Predmet.ProtuStrankaListFormatedWithAdress_1">
      <item>MATIJEVIĆ d.o.o. za ugostiteljstvo i usluge, Brodski Drenovac 74, 34310 Drenovac zastupanog po punomoćniku Vinko Pečanić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 zastupanog po punomoćniku Vinko Pečanić</item>
    </izvorni_sadrzaj>
    <derivirana_varijabla naziv="DomainObject.Predmet.ProtuStrankaListFormatedWithAdressOIB_1">
      <item>MATIJEVIĆ d.o.o. za ugostiteljstvo i usluge, OIB 96416832376, Brodski Drenovac 74, 34310 Drenovac zastupanog po punomoćniku Vinko Pečanić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  <item>Vinko Pečanić punomoćnik sudionika u postupku MATIJEVIĆ d.o.o. za ugostiteljstvo i usluge</item>
    </izvorni_sadrzaj>
    <derivirana_varijabla naziv="DomainObject.Predmet.OstaliListFormated_1">
      <item>Mario Matijević</item>
      <item>Vinko Pečanić punomoćnik sudionika u postupku MATIJEVIĆ d.o.o. za ugostiteljstvo i usluge</item>
    </derivirana_varijabla>
  </DomainObject.Predmet.OstaliListFormated>
  <DomainObject.Predmet.OstaliListFormatedOIB>
    <izvorni_sadrzaj>
      <item>Mario Matijević, OIB 60591494585</item>
      <item>Vinko Pečanić punomoćnik sudionika u postupku MATIJEVIĆ d.o.o. za ugostiteljstvo i usluge</item>
    </izvorni_sadrzaj>
    <derivirana_varijabla naziv="DomainObject.Predmet.OstaliListFormatedOIB_1">
      <item>Mario Matijević, OIB 60591494585</item>
      <item>Vinko Pečanić punomoćnik sudionika u postupku MATIJEVIĆ d.o.o. za ugostiteljstvo i usluge</item>
    </derivirana_varijabla>
  </DomainObject.Predmet.OstaliListFormatedOIB>
  <DomainObject.Predmet.OstaliListFormatedWithAdress>
    <izvorni_sadrzaj>
      <item>Mario Matijević, Brodski Drenovac 74, 34310 Drenovac</item>
      <item>Vinko Pečanić punomoćnik sudionika u postupku MATIJEVIĆ d.o.o. za ugostiteljstvo i usluge</item>
    </izvorni_sadrzaj>
    <derivirana_varijabla naziv="DomainObject.Predmet.OstaliListFormatedWithAdress_1">
      <item>Mario Matijević, Brodski Drenovac 74, 34310 Drenovac</item>
      <item>Vinko Pečanić punomoćnik sudionika u postupku MATIJEVIĆ d.o.o. za ugostiteljstvo i usluge</item>
    </derivirana_varijabla>
  </DomainObject.Predmet.OstaliListFormatedWithAdress>
  <DomainObject.Predmet.OstaliListFormatedWithAdressOIB>
    <izvorni_sadrzaj>
      <item>Mario Matijević, OIB 60591494585, Brodski Drenovac 74, 34310 Drenovac</item>
      <item>Vinko Pečanić punomoćnik sudionika u postupku MATIJEVIĆ d.o.o. za ugostiteljstvo i usluge</item>
    </izvorni_sadrzaj>
    <derivirana_varijabla naziv="DomainObject.Predmet.OstaliListFormatedWithAdressOIB_1">
      <item>Mario Matijević, OIB 60591494585, Brodski Drenovac 74, 34310 Drenovac</item>
      <item>Vinko Pečanić punomoćnik sudionika u postupku MATIJEVIĆ d.o.o. za ugostiteljstvo i usluge</item>
    </derivirana_varijabla>
  </DomainObject.Predmet.OstaliListFormatedWithAdressOIB>
  <DomainObject.Predmet.OstaliListNazivFormated>
    <izvorni_sadrzaj>
      <item>Mario Matijević</item>
      <item>Vinko Pečanić</item>
    </izvorni_sadrzaj>
    <derivirana_varijabla naziv="DomainObject.Predmet.OstaliListNazivFormated_1">
      <item>Mario Matijević</item>
      <item>Vinko Pečanić</item>
    </derivirana_varijabla>
  </DomainObject.Predmet.OstaliListNazivFormated>
  <DomainObject.Predmet.OstaliListNazivFormatedOIB>
    <izvorni_sadrzaj>
      <item>Mario Matijević, OIB 60591494585</item>
      <item>Vinko Pečanić</item>
    </izvorni_sadrzaj>
    <derivirana_varijabla naziv="DomainObject.Predmet.OstaliListNazivFormatedOIB_1">
      <item>Mario Matijević, OIB 60591494585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St-822/2016-18</izvorni_sadrzaj>
    <derivirana_varijabla naziv="DomainObject.Predmet.OdlukaRjesenje.Oznaka_1">St-822/2016-18</derivirana_varijabla>
  </DomainObject.Predmet.OdlukaRjesenje.Oznaka>
  <DomainObject.Predmet.SudioniciListNaziv>
    <izvorni_sadrzaj>
      <item>MATIJEVIĆ d.o.o. za ugostiteljstvo i usluge</item>
      <item>FINANCIJSKA AGENCIJA RC OSIJEK</item>
      <item>Mario Matijević</item>
      <item>Vinko Pečanić</item>
    </izvorni_sadrzaj>
    <derivirana_varijabla naziv="DomainObject.Predmet.SudioniciListNaziv_1">
      <item>MATIJEVIĆ d.o.o. za ugostiteljstvo i usluge</item>
      <item>FINANCIJSKA AGENCIJA RC OSIJEK</item>
      <item>Mario Matijević</item>
      <item>Vinko Pečanić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  <item>, OIB null</item>
    </izvorni_sadrzaj>
    <derivirana_varijabla naziv="DomainObject.Predmet.SudioniciListNazivOIB_1">
      <item>, OIB 96416832376</item>
      <item>, OIB 85821130368</item>
      <item>, OIB 60591494585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15047-D874-4E48-B807-FD5212E71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405</properties:Words>
  <properties:Characters>2193</properties:Characters>
  <properties:Lines>81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2017-09-19T11:08:00Z</dcterms:created>
  <dc:creator>zbiondic</dc:creator>
  <cp:lastModifiedBy>wsadmin</cp:lastModifiedBy>
  <cp:lastPrinted>2017-09-19T11:11:00Z</cp:lastPrinted>
  <dcterms:modified xmlns:xsi="http://www.w3.org/2001/XMLSchema-instance" xsi:type="dcterms:W3CDTF">2017-09-19T11:56:00Z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