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6a6a" w14:paraId="57f6a6a" w:rsidRDefault="00B372E8" w:rsidR="00B372E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372E8" w:rsidP="002D60CE" w:rsidR="00B372E8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D346E6">
        <w:t>-1731</w:t>
      </w:r>
      <w:r w:rsidR="00A446AE">
        <w:t>/16</w:t>
      </w:r>
      <w:r w:rsidR="00D2199D">
        <w:t>-22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 xml:space="preserve">FINANCIJSKE AGENCIJE,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D346E6" w:rsidRPr="00D346E6">
        <w:rPr>
          <w:lang w:val="pt-BR"/>
        </w:rPr>
        <w:t>MARDU-EXSTO j.d.o.o., Hrnjanec, Kosi 17, OIB: 40303674785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B372E8" w:rsidRPr="00B372E8">
        <w:rPr>
          <w:lang w:val="pt-BR"/>
        </w:rPr>
        <w:t>23.rujna</w:t>
      </w:r>
      <w:r w:rsidRPr="00B372E8">
        <w:rPr>
          <w:lang w:val="pt-BR"/>
        </w:rPr>
        <w:t xml:space="preserve"> </w:t>
      </w:r>
      <w:r>
        <w:rPr>
          <w:lang w:val="pt-BR"/>
        </w:rPr>
        <w:t>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346E6" w:rsidRPr="00D346E6">
        <w:rPr>
          <w:lang w:val="pt-BR"/>
        </w:rPr>
        <w:t>MARDU-EXSTO j.d.o.o., Hrnjanec, Kosi 17, OIB: 40303674785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346E6">
        <w:t>1731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D346E6" w:rsidP="00D346E6" w:rsidR="00D346E6" w:rsidRPr="00D346E6">
      <w:pPr>
        <w:pStyle w:val="Tijeloteksta"/>
        <w:ind w:firstLine="708"/>
        <w:rPr>
          <w:lang w:val="pt-BR"/>
        </w:rPr>
      </w:pPr>
      <w:r w:rsidRPr="00D346E6">
        <w:t xml:space="preserve">Financijska agencija, Regionalni centar Zagreb, podnijela je ovom sudu prijedlog za otvaranje stečajnog postupka </w:t>
      </w:r>
      <w:r w:rsidRPr="00D346E6">
        <w:rPr>
          <w:lang w:val="pt-BR"/>
        </w:rPr>
        <w:t>MARDU-EXSTO j.d.o.o., Hrnjanec.</w:t>
      </w:r>
    </w:p>
    <w:p w:rsidRDefault="00D346E6" w:rsidP="00D346E6" w:rsidR="00D346E6" w:rsidRPr="00D346E6">
      <w:pPr>
        <w:pStyle w:val="Tijeloteksta"/>
        <w:rPr>
          <w:lang w:val="pt-BR"/>
        </w:rPr>
      </w:pPr>
    </w:p>
    <w:p w:rsidRDefault="00D346E6" w:rsidP="00D346E6" w:rsidR="00D346E6" w:rsidRPr="00D346E6">
      <w:pPr>
        <w:pStyle w:val="Tijeloteksta"/>
        <w:ind w:firstLine="708"/>
      </w:pPr>
      <w:r w:rsidRPr="00D346E6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346E6" w:rsidP="00D346E6" w:rsidR="00D346E6" w:rsidRPr="00D346E6">
      <w:pPr>
        <w:pStyle w:val="Tijeloteksta"/>
        <w:ind w:firstLine="708"/>
      </w:pPr>
    </w:p>
    <w:p w:rsidRDefault="00D346E6" w:rsidP="00D346E6" w:rsidR="00D346E6" w:rsidRPr="00D346E6">
      <w:pPr>
        <w:pStyle w:val="Tijeloteksta"/>
        <w:ind w:firstLine="708"/>
        <w:rPr>
          <w:lang w:val="en-GB"/>
        </w:rPr>
      </w:pPr>
      <w:r w:rsidRPr="00D346E6">
        <w:t xml:space="preserve">Financijska agencija, kao predlagatelj, navela je u prijedlogu za otvaranje stečajnog postupka kako dužnik na dan 18. veljače 2016. u Očevidniku redoslijeda osnova za plaćanje ima evidentirane neizvršene osnove za plaćanje u neprekinutom razdoblju od 120 dana, u ukupnom iznosu od 106.800,88 kn, kao i da dužnik ima 3 zaposlena. </w:t>
      </w:r>
      <w:r w:rsidRPr="00D346E6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356ED" w:rsidP="00D346E6" w:rsidR="005356ED">
      <w:pPr>
        <w:pStyle w:val="Tijeloteksta"/>
      </w:pPr>
    </w:p>
    <w:p w:rsidRDefault="0059075B" w:rsidP="005356ED" w:rsidR="009B1748">
      <w:pPr>
        <w:pStyle w:val="Tijeloteksta"/>
        <w:ind w:firstLine="708"/>
      </w:pPr>
      <w:r>
        <w:lastRenderedPageBreak/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od 12. srpnja 2016., kom je pozvan na ročište od 12. rujna 2016.,</w:t>
      </w:r>
      <w:r w:rsidR="005356ED">
        <w:t xml:space="preserve"> u</w:t>
      </w:r>
      <w:r w:rsidR="00D346E6">
        <w:t xml:space="preserve"> skladu s čl. 12. st. 1. SZ-a, te</w:t>
      </w:r>
      <w:r w:rsidR="005356ED">
        <w:t xml:space="preserve"> nije osporio predlagateljeve tvrdnje o postojanju stečajnog razloga nesposobnosti za plaćanje</w:t>
      </w:r>
      <w:r w:rsidR="00D346E6">
        <w:t>, kao i navode Ministarstva financija, Porezne uprave iz podneska 23. lipnja 2016. prema kojima dužnik</w:t>
      </w:r>
      <w:r w:rsidR="005356ED">
        <w:t xml:space="preserve"> </w:t>
      </w:r>
      <w:r w:rsidR="00D346E6" w:rsidRPr="00D346E6">
        <w:t>nije evidentiran kao stjecatelj nekretnina i motornih vozila</w:t>
      </w:r>
      <w:r w:rsidR="00D346E6">
        <w:t>.</w:t>
      </w:r>
    </w:p>
    <w:p w:rsidRDefault="005356ED" w:rsidP="005356ED" w:rsidR="005356ED">
      <w:pPr>
        <w:pStyle w:val="Tijeloteksta"/>
        <w:ind w:firstLine="708"/>
      </w:pP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Pored navedenog, Raiffeisenbank Austria d.d. dostavila je podatke o solventnosti od 21. srpnja 2016. iz kojih proizlazi da je dužnikov račun blokiran 273 dana.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372E8" w:rsidRPr="00B372E8">
        <w:t>23.rujna</w:t>
      </w:r>
      <w:r w:rsidR="002C3072" w:rsidRPr="00B372E8">
        <w:t xml:space="preserve"> </w:t>
      </w:r>
      <w:r w:rsidR="002C3072">
        <w:t>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D2199D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D2199D" w:rsidR="00065B42" w:rsidRPr="00B9015B">
      <w:pPr>
        <w:jc w:val="right"/>
      </w:pPr>
      <w:r w:rsidRPr="00B9015B">
        <w:t>Gordan Zubak</w:t>
      </w:r>
      <w:r w:rsidR="00D2199D">
        <w:t xml:space="preserve">,v.r.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D2199D" w:rsidP="00065B42" w:rsidR="00D2199D"/>
    <w:p w:rsidRDefault="00D2199D" w:rsidP="00065B42" w:rsidR="00D2199D"/>
    <w:p w:rsidRDefault="00D2199D" w:rsidP="001745C1" w:rsidR="00D2199D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65B42" w:rsidP="00D2199D" w:rsidR="00065B42" w:rsidRPr="00B9015B">
      <w:pPr>
        <w:pStyle w:val="Odlomakpopisa"/>
      </w:pPr>
    </w:p>
    <w:sectPr w:rsidSect="00B372E8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2E8" w:rsidP="00B372E8" w:rsidR="00B372E8">
      <w:r>
        <w:separator/>
      </w:r>
    </w:p>
  </w:endnote>
  <w:endnote w:id="0" w:type="continuationSeparator">
    <w:p w:rsidRDefault="00B372E8" w:rsidP="00B372E8" w:rsidR="00B37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2E8" w:rsidP="00B372E8" w:rsidR="00B372E8">
      <w:r>
        <w:separator/>
      </w:r>
    </w:p>
  </w:footnote>
  <w:footnote w:id="0" w:type="continuationSeparator">
    <w:p w:rsidRDefault="00B372E8" w:rsidP="00B372E8" w:rsidR="00B372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2E8" w:rsidP="00B372E8" w:rsidR="00B372E8">
    <w:pPr>
      <w:pStyle w:val="Zaglavlje"/>
      <w:tabs>
        <w:tab w:pos="7263" w:val="left"/>
      </w:tabs>
    </w:pPr>
    <w:r>
      <w:tab/>
    </w:r>
    <w:sdt>
      <w:sdtPr>
        <w:id w:val="-145093290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2199D">
          <w:rPr>
            <w:noProof/>
          </w:rPr>
          <w:t>2</w:t>
        </w:r>
        <w:r>
          <w:fldChar w:fldCharType="end"/>
        </w:r>
      </w:sdtContent>
    </w:sdt>
    <w:r>
      <w:tab/>
      <w:t>67.St-1731/2016</w:t>
    </w:r>
  </w:p>
  <w:p w:rsidRDefault="00B372E8" w:rsidR="00B372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62884"/>
    <w:rsid w:val="00704DD0"/>
    <w:rsid w:val="007150E9"/>
    <w:rsid w:val="00754CF2"/>
    <w:rsid w:val="007B068E"/>
    <w:rsid w:val="007E6A6F"/>
    <w:rsid w:val="008204DE"/>
    <w:rsid w:val="008B669A"/>
    <w:rsid w:val="00901CFD"/>
    <w:rsid w:val="00947BC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372E8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199D"/>
    <w:rsid w:val="00D24310"/>
    <w:rsid w:val="00D346E6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B372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37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1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9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9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9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9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B372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37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1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9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9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9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9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1731</izvorni_sadrzaj>
    <derivirana_varijabla naziv="DomainObject.Predmet.Broj_1">1731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St-1731/2016</izvorni_sadrzaj>
    <derivirana_varijabla naziv="DomainObject.Predmet.OznakaBroj_1">St-1731/2016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MARDU-EXSTO jednostavno društvo s ograničenom odgovornošću za ugostiteljstvo i građenje</izvorni_sadrzaj>
    <derivirana_varijabla naziv="DomainObject.Predmet.ProtustrankaFormated_1">  MARDU-EXSTO jednostavno društvo s ograničenom odgovornošću za ugostiteljstvo i građenje</derivirana_varijabla>
  </DomainObject.Predmet.ProtustrankaFormated>
  <DomainObject.Predmet.ProtustrankaFormatedOIB>
    <izvorni_sadrzaj>  MARDU-EXSTO jednostavno društvo s ograničenom odgovornošću za ugostiteljstvo i građenje, OIB 40303674785</izvorni_sadrzaj>
    <derivirana_varijabla naziv="DomainObject.Predmet.ProtustrankaFormatedOIB_1">  MARDU-EXSTO jednostavno društvo s ograničenom odgovornošću za ugostiteljstvo i građenje, OIB 40303674785</derivirana_varijabla>
  </DomainObject.Predmet.ProtustrankaFormatedOIB>
  <DomainObject.Predmet.ProtustrankaFormatedWithAdress>
    <izvorni_sadrzaj> MARDU-EXSTO jednostavno društvo s ograničenom odgovornošću za ugostiteljstvo i građenje, Kosi 17, 10382 Hrnjanec</izvorni_sadrzaj>
    <derivirana_varijabla naziv="DomainObject.Predmet.ProtustrankaFormatedWithAdress_1"> MARDU-EXSTO jednostavno društvo s ograničenom odgovornošću za ugostiteljstvo i građenje, Kosi 17, 10382 Hrnjanec</derivirana_varijabla>
  </DomainObject.Predmet.ProtustrankaFormatedWithAdress>
  <DomainObject.Predmet.ProtustrankaFormatedWithAdressOIB>
    <izvorni_sadrzaj> MARDU-EXSTO jednostavno društvo s ograničenom odgovornošću za ugostiteljstvo i građenje, OIB 40303674785, Kosi 17, 10382 Hrnjanec</izvorni_sadrzaj>
    <derivirana_varijabla naziv="DomainObject.Predmet.ProtustrankaFormatedWithAdressOIB_1"> MARDU-EXSTO jednostavno društvo s ograničenom odgovornošću za ugostiteljstvo i građenje, OIB 40303674785, Kosi 17, 10382 Hrnjanec</derivirana_varijabla>
  </DomainObject.Predmet.ProtustrankaFormatedWithAdressOIB>
  <DomainObject.Predmet.ProtustrankaWithAdress>
    <izvorni_sadrzaj>MARDU-EXSTO jednostavno društvo s ograničenom odgovornošću za ugostiteljstvo i građenje Kosi 17, 10382 Hrnjanec</izvorni_sadrzaj>
    <derivirana_varijabla naziv="DomainObject.Predmet.ProtustrankaWithAdress_1">MARDU-EXSTO jednostavno društvo s ograničenom odgovornošću za ugostiteljstvo i građenje Kosi 17, 10382 Hrnjanec</derivirana_varijabla>
  </DomainObject.Predmet.ProtustrankaWithAdress>
  <DomainObject.Predmet.ProtustrankaWithAdressOIB>
    <izvorni_sadrzaj>MARDU-EXSTO jednostavno društvo s ograničenom odgovornošću za ugostiteljstvo i građenje, OIB 40303674785, Kosi 17, 10382 Hrnjanec</izvorni_sadrzaj>
    <derivirana_varijabla naziv="DomainObject.Predmet.ProtustrankaWithAdressOIB_1">MARDU-EXSTO jednostavno društvo s ograničenom odgovornošću za ugostiteljstvo i građenje, OIB 40303674785, Kosi 17, 10382 Hrnjanec</derivirana_varijabla>
  </DomainObject.Predmet.ProtustrankaWithAdressOIB>
  <DomainObject.Predmet.ProtustrankaNazivFormated>
    <izvorni_sadrzaj>MARDU-EXSTO jednostavno društvo s ograničenom odgovornošću za ugostiteljstvo i građenje</izvorni_sadrzaj>
    <derivirana_varijabla naziv="DomainObject.Predmet.ProtustrankaNazivFormated_1">MARDU-EXSTO jednostavno društvo s ograničenom odgovornošću za ugostiteljstvo i građenje</derivirana_varijabla>
  </DomainObject.Predmet.ProtustrankaNazivFormated>
  <DomainObject.Predmet.ProtustrankaNazivFormatedOIB>
    <izvorni_sadrzaj>MARDU-EXSTO jednostavno društvo s ograničenom odgovornošću za ugostiteljstvo i građenje, OIB 40303674785</izvorni_sadrzaj>
    <derivirana_varijabla naziv="DomainObject.Predmet.ProtustrankaNazivFormatedOIB_1">MARDU-EXSTO jednostavno društvo s ograničenom odgovornošću za ugostiteljstvo i građenje, OIB 40303674785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Duh</izvorni_sadrzaj>
    <derivirana_varijabla naziv="DomainObject.Predmet.StrankaFormated_1">  FINA Regionalni centar Zagreb; Marijan Duh</derivirana_varijabla>
  </DomainObject.Predmet.StrankaFormated>
  <DomainObject.Predmet.StrankaFormatedOIB>
    <izvorni_sadrzaj>  FINA Regionalni centar Zagreb, OIB 85821130368; Marijan Duh, OIB 65449226993</izvorni_sadrzaj>
    <derivirana_varijabla naziv="DomainObject.Predmet.StrankaFormatedOIB_1">  FINA Regionalni centar Zagreb, OIB 85821130368; Marijan Duh, OIB 65449226993</derivirana_varijabla>
  </DomainObject.Predmet.StrankaFormatedOIB>
  <DomainObject.Predmet.StrankaFormatedWithAdress>
    <izvorni_sadrzaj> FINA Regionalni centar Zagreb, Trg svibanjskih žrtava 1995. br. 1, 10000 Zagreb; Marijan Duh, Ulica Kosi 17, 10382 Hrnjanec</izvorni_sadrzaj>
    <derivirana_varijabla naziv="DomainObject.Predmet.StrankaFormatedWithAdress_1"> FINA Regionalni centar Zagreb, Trg svibanjskih žrtava 1995. br. 1, 10000 Zagreb; Marijan Duh, Ulica Kosi 17, 10382 Hrnjanec</derivirana_varijabla>
  </DomainObject.Predmet.StrankaFormatedWithAdress>
  <DomainObject.Predmet.StrankaFormatedWithAdressOIB>
    <izvorni_sadrzaj> FINA Regionalni centar Zagreb, OIB 85821130368, Trg svibanjskih žrtava 1995. br. 1, 10000 Zagreb; Marijan Duh, OIB 65449226993, Ulica Kosi 17, 10382 Hrnjanec</izvorni_sadrzaj>
    <derivirana_varijabla naziv="DomainObject.Predmet.StrankaFormatedWithAdressOIB_1"> FINA Regionalni centar Zagreb, OIB 85821130368, Trg svibanjskih žrtava 1995. br. 1, 10000 Zagreb; Marijan Duh, OIB 65449226993, Ulica Kosi 17, 10382 Hrnjanec</derivirana_varijabla>
  </DomainObject.Predmet.StrankaFormatedWithAdressOIB>
  <DomainObject.Predmet.StrankaWithAdress>
    <izvorni_sadrzaj>FINA Regionalni centar Zagreb Trg svibanjskih žrtava 1995. br. 1,10000 Zagreb,Marijan Duh Ulica Kosi 17,10382 Hrnjanec</izvorni_sadrzaj>
    <derivirana_varijabla naziv="DomainObject.Predmet.StrankaWithAdress_1">FINA Regionalni centar Zagreb Trg svibanjskih žrtava 1995. br. 1,10000 Zagreb,Marijan Duh Ulica Kosi 17,10382 Hrnjanec</derivirana_varijabla>
  </DomainObject.Predmet.StrankaWithAdress>
  <DomainObject.Predmet.StrankaWithAdressOIB>
    <izvorni_sadrzaj>FINA Regionalni centar Zagreb, OIB 85821130368, Trg svibanjskih žrtava 1995. br. 1,10000 Zagreb,Marijan Duh, OIB 65449226993, Ulica Kosi 17,10382 Hrnjanec</izvorni_sadrzaj>
    <derivirana_varijabla naziv="DomainObject.Predmet.StrankaWithAdressOIB_1">FINA Regionalni centar Zagreb, OIB 85821130368, Trg svibanjskih žrtava 1995. br. 1,10000 Zagreb,Marijan Duh, OIB 65449226993, Ulica Kosi 17,10382 Hrnjanec</derivirana_varijabla>
  </DomainObject.Predmet.StrankaWithAdressOIB>
  <DomainObject.Predmet.StrankaNazivFormated>
    <izvorni_sadrzaj>FINA Regionalni centar Zagreb,Marijan Duh</izvorni_sadrzaj>
    <derivirana_varijabla naziv="DomainObject.Predmet.StrankaNazivFormated_1">FINA Regionalni centar Zagreb,Marijan Duh</derivirana_varijabla>
  </DomainObject.Predmet.StrankaNazivFormated>
  <DomainObject.Predmet.StrankaNazivFormatedOIB>
    <izvorni_sadrzaj>FINA Regionalni centar Zagreb, OIB 85821130368,Marijan Duh, OIB 65449226993</izvorni_sadrzaj>
    <derivirana_varijabla naziv="DomainObject.Predmet.StrankaNazivFormatedOIB_1">FINA Regionalni centar Zagreb, OIB 85821130368,Marijan Duh, OIB 65449226993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Marijan Duh</item>
    </izvorni_sadrzaj>
    <derivirana_varijabla naziv="DomainObject.Predmet.StrankaListFormated_1">
      <item>FINA Regionalni centar Zagreb</item>
      <item>Marijan Duh</item>
    </derivirana_varijabla>
  </DomainObject.Predmet.StrankaListFormated>
  <DomainObject.Predmet.StrankaListFormatedOIB>
    <izvorni_sadrzaj>
      <item>FINA Regionalni centar Zagreb, OIB 85821130368</item>
      <item>Marijan Duh, OIB 65449226993</item>
    </izvorni_sadrzaj>
    <derivirana_varijabla naziv="DomainObject.Predmet.StrankaListFormatedOIB_1">
      <item>FINA Regionalni centar Zagreb, OIB 85821130368</item>
      <item>Marijan Duh, OIB 65449226993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 Duh, Ulica Kosi 17, 10382 Hrnjanec</item>
    </izvorni_sadrzaj>
    <derivirana_varijabla naziv="DomainObject.Predmet.StrankaListFormatedWithAdress_1">
      <item>FINA Regionalni centar Zagreb, Trg svibanjskih žrtava 1995. br. 1, 10000 Zagreb</item>
      <item>Marijan Duh, Ulica Kosi 17, 10382 Hrnjanec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 Duh, OIB 65449226993, Ulica Kosi 17, 10382 Hrnjanec</item>
    </izvorni_sadrzaj>
    <derivirana_varijabla naziv="DomainObject.Predmet.StrankaListFormatedWithAdressOIB_1">
      <item>FINA Regionalni centar Zagreb, OIB 85821130368, Trg svibanjskih žrtava 1995. br. 1, 10000 Zagreb</item>
      <item>Marijan Duh, OIB 65449226993, Ulica Kosi 17, 10382 Hrnjanec</item>
    </derivirana_varijabla>
  </DomainObject.Predmet.StrankaListFormatedWithAdressOIB>
  <DomainObject.Predmet.StrankaListNazivFormated>
    <izvorni_sadrzaj>
      <item>FINA Regionalni centar Zagreb</item>
      <item>Marijan Duh</item>
    </izvorni_sadrzaj>
    <derivirana_varijabla naziv="DomainObject.Predmet.StrankaListNazivFormated_1">
      <item>FINA Regionalni centar Zagreb</item>
      <item>Marijan Duh</item>
    </derivirana_varijabla>
  </DomainObject.Predmet.StrankaListNazivFormated>
  <DomainObject.Predmet.StrankaListNazivFormatedOIB>
    <izvorni_sadrzaj>
      <item>FINA Regionalni centar Zagreb, OIB 85821130368</item>
      <item>Marijan Duh, OIB 65449226993</item>
    </izvorni_sadrzaj>
    <derivirana_varijabla naziv="DomainObject.Predmet.StrankaListNazivFormatedOIB_1">
      <item>FINA Regionalni centar Zagreb, OIB 85821130368</item>
      <item>Marijan Duh, OIB 65449226993</item>
    </derivirana_varijabla>
  </DomainObject.Predmet.StrankaListNazivFormatedOIB>
  <DomainObject.Predmet.ProtuStrankaListFormated>
    <izvorni_sadrzaj>
      <item>MARDU-EXSTO jednostavno društvo s ograničenom odgovornošću za ugostiteljstvo i građenje</item>
    </izvorni_sadrzaj>
    <derivirana_varijabla naziv="DomainObject.Predmet.ProtuStrankaListFormated_1">
      <item>MARDU-EXSTO jednostavno društvo s ograničenom odgovornošću za ugostiteljstvo i građenje</item>
    </derivirana_varijabla>
  </DomainObject.Predmet.ProtuStrankaListFormated>
  <DomainObject.Predmet.ProtuStrankaListFormatedOIB>
    <izvorni_sadrzaj>
      <item>MARDU-EXSTO jednostavno društvo s ograničenom odgovornošću za ugostiteljstvo i građenje, OIB 40303674785</item>
    </izvorni_sadrzaj>
    <derivirana_varijabla naziv="DomainObject.Predmet.ProtuStrankaListFormatedOIB_1">
      <item>MARDU-EXSTO jednostavno društvo s ograničenom odgovornošću za ugostiteljstvo i građenje, OIB 40303674785</item>
    </derivirana_varijabla>
  </DomainObject.Predmet.ProtuStrankaListFormatedOIB>
  <DomainObject.Predmet.ProtuStrankaListFormatedWithAdress>
    <izvorni_sadrzaj>
      <item>MARDU-EXSTO jednostavno društvo s ograničenom odgovornošću za ugostiteljstvo i građenje, Kosi 17, 10382 Hrnjanec</item>
    </izvorni_sadrzaj>
    <derivirana_varijabla naziv="DomainObject.Predmet.ProtuStrankaListFormatedWithAdress_1">
      <item>MARDU-EXSTO jednostavno društvo s ograničenom odgovornošću za ugostiteljstvo i građenje, Kosi 17, 10382 Hrnjanec</item>
    </derivirana_varijabla>
  </DomainObject.Predmet.ProtuStrankaListFormatedWithAdress>
  <DomainObject.Predmet.ProtuStrankaListFormatedWithAdressOIB>
    <izvorni_sadrzaj>
      <item>MARDU-EXSTO jednostavno društvo s ograničenom odgovornošću za ugostiteljstvo i građenje, OIB 40303674785, Kosi 17, 10382 Hrnjanec</item>
    </izvorni_sadrzaj>
    <derivirana_varijabla naziv="DomainObject.Predmet.ProtuStrankaListFormatedWithAdressOIB_1">
      <item>MARDU-EXSTO jednostavno društvo s ograničenom odgovornošću za ugostiteljstvo i građenje, OIB 40303674785, Kosi 17, 10382 Hrnjanec</item>
    </derivirana_varijabla>
  </DomainObject.Predmet.ProtuStrankaListFormatedWithAdressOIB>
  <DomainObject.Predmet.ProtuStrankaListNazivFormated>
    <izvorni_sadrzaj>
      <item>MARDU-EXSTO jednostavno društvo s ograničenom odgovornošću za ugostiteljstvo i građenje</item>
    </izvorni_sadrzaj>
    <derivirana_varijabla naziv="DomainObject.Predmet.ProtuStrankaListNazivFormated_1">
      <item>MARDU-EXSTO jednostavno društvo s ograničenom odgovornošću za ugostiteljstvo i građenje</item>
    </derivirana_varijabla>
  </DomainObject.Predmet.ProtuStrankaListNazivFormated>
  <DomainObject.Predmet.ProtuStrankaListNazivFormatedOIB>
    <izvorni_sadrzaj>
      <item>MARDU-EXSTO jednostavno društvo s ograničenom odgovornošću za ugostiteljstvo i građenje, OIB 40303674785</item>
    </izvorni_sadrzaj>
    <derivirana_varijabla naziv="DomainObject.Predmet.ProtuStrankaListNazivFormatedOIB_1">
      <item>MARDU-EXSTO jednostavno društvo s ograničenom odgovornošću za ugostiteljstvo i građenje, OIB 40303674785</item>
    </derivirana_varijabla>
  </DomainObject.Predmet.ProtuStrankaListNazivFormatedOIB>
  <DomainObject.Predmet.OstaliListFormated>
    <izvorni_sadrzaj>
      <item>Marijan Duh</item>
    </izvorni_sadrzaj>
    <derivirana_varijabla naziv="DomainObject.Predmet.OstaliListFormated_1">
      <item>Marijan Duh</item>
    </derivirana_varijabla>
  </DomainObject.Predmet.OstaliListFormated>
  <DomainObject.Predmet.OstaliListFormatedOIB>
    <izvorni_sadrzaj>
      <item>Marijan Duh, OIB 65449226993</item>
    </izvorni_sadrzaj>
    <derivirana_varijabla naziv="DomainObject.Predmet.OstaliListFormatedOIB_1">
      <item>Marijan Duh, OIB 65449226993</item>
    </derivirana_varijabla>
  </DomainObject.Predmet.OstaliListFormatedOIB>
  <DomainObject.Predmet.OstaliListFormatedWithAdress>
    <izvorni_sadrzaj>
      <item>Marijan Duh, Ulica Kosi 17, 10382 Hrnjanec</item>
    </izvorni_sadrzaj>
    <derivirana_varijabla naziv="DomainObject.Predmet.OstaliListFormatedWithAdress_1">
      <item>Marijan Duh, Ulica Kosi 17, 10382 Hrnjanec</item>
    </derivirana_varijabla>
  </DomainObject.Predmet.OstaliListFormatedWithAdress>
  <DomainObject.Predmet.OstaliListFormatedWithAdressOIB>
    <izvorni_sadrzaj>
      <item>Marijan Duh, OIB 65449226993, Ulica Kosi 17, 10382 Hrnjanec</item>
    </izvorni_sadrzaj>
    <derivirana_varijabla naziv="DomainObject.Predmet.OstaliListFormatedWithAdressOIB_1">
      <item>Marijan Duh, OIB 65449226993, Ulica Kosi 17, 10382 Hrnjanec</item>
    </derivirana_varijabla>
  </DomainObject.Predmet.OstaliListFormatedWithAdressOIB>
  <DomainObject.Predmet.OstaliListNazivFormated>
    <izvorni_sadrzaj>
      <item>Marijan Duh</item>
    </izvorni_sadrzaj>
    <derivirana_varijabla naziv="DomainObject.Predmet.OstaliListNazivFormated_1">
      <item>Marijan Duh</item>
    </derivirana_varijabla>
  </DomainObject.Predmet.OstaliListNazivFormated>
  <DomainObject.Predmet.OstaliListNazivFormatedOIB>
    <izvorni_sadrzaj>
      <item>Marijan Duh, OIB 65449226993</item>
    </izvorni_sadrzaj>
    <derivirana_varijabla naziv="DomainObject.Predmet.OstaliListNazivFormatedOIB_1">
      <item>Marijan Duh, OIB 65449226993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MARDU-EXSTO jednostavno društvo s ograničenom odgovornošću za ugostiteljstvo i građenje</izvorni_sadrzaj>
    <derivirana_varijabla naziv="DomainObject.Predmet.ProtustrankaIDrugi_1">MARDU-EXSTO jednostavno društvo s ograničenom odgovornošću za ugostiteljstvo i građenje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MARDU-EXSTO jednostavno društvo s ograničenom odgovornošću za ugostiteljstvo i građenje, OIB 40303674785, Kosi 17, 10382 Hrnjanec</izvorni_sadrzaj>
    <derivirana_varijabla naziv="DomainObject.Predmet.ProtustrankaIDrugiAdressOIB_1">MARDU-EXSTO jednostavno društvo s ograničenom odgovornošću za ugostiteljstvo i građenje, OIB 40303674785, Kosi 17, 10382 Hrnjanec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MARDU-EXSTO jednostavno društvo s ograničenom odgovornošću za ugostiteljstvo i građenje</item>
      <item>Marijan Duh</item>
      <item>Marijan Duh</item>
    </izvorni_sadrzaj>
    <derivirana_varijabla naziv="DomainObject.Predmet.SudioniciListNaziv_1">
      <item>FINA Regionalni centar Zagreb</item>
      <item>MARDU-EXSTO jednostavno društvo s ograničenom odgovornošću za ugostiteljstvo i građenje</item>
      <item>Marijan Duh</item>
      <item>Marijan Duh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MARDU-EXSTO jednostavno društvo s ograničenom odgovornošću za ugostiteljstvo i građenje, OIB 40303674785, Kosi 17,10382 Hrnjanec</item>
      <item>Marijan Duh, OIB 65449226993, Ulica Kosi 17,10382 Hrnjanec</item>
      <item>Marijan Duh, OIB 65449226993, Ulica Kosi 17,10382 Hrnjanec</item>
    </izvorni_sadrzaj>
    <derivirana_varijabla naziv="DomainObject.Predmet.SudioniciListAdressOIB_1">
      <item>FINA Regionalni centar Zagreb, OIB 85821130368, Trg svibanjskih žrtava 1995. br. 1,10000 Zagreb</item>
      <item>MARDU-EXSTO jednostavno društvo s ograničenom odgovornošću za ugostiteljstvo i građenje, OIB 40303674785, Kosi 17,10382 Hrnjanec</item>
      <item>Marijan Duh, OIB 65449226993, Ulica Kosi 17,10382 Hrnjanec</item>
      <item>Marijan Duh, OIB 65449226993, Ulica Kosi 17,10382 Hrnjanec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40303674785</item>
      <item>, OIB 65449226993</item>
      <item>, OIB 65449226993</item>
    </izvorni_sadrzaj>
    <derivirana_varijabla naziv="DomainObject.Predmet.SudioniciListNazivOIB_1">
      <item>, OIB 85821130368</item>
      <item>, OIB 40303674785</item>
      <item>, OIB 65449226993</item>
      <item>, OIB 65449226993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B776D9-C99F-4244-92F0-44D3A8AF1A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681</properties:Words>
  <properties:Characters>3794</properties:Characters>
  <properties:Lines>87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2016-09-12T13:32:00Z</dcterms:created>
  <dc:creator>gzubak</dc:creator>
  <cp:lastModifiedBy>Ivana Rogić</cp:lastModifiedBy>
  <cp:lastPrinted>2016-09-23T08:25:00Z</cp:lastPrinted>
  <dcterms:modified xmlns:xsi="http://www.w3.org/2001/XMLSchema-instance" xsi:type="dcterms:W3CDTF">2016-09-23T08:25:00Z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